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bf02" w14:paraId="844bf02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D51C0D">
        <w:t>6290/16-21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D51C0D" w:rsidRPr="00ED0B93">
        <w:t xml:space="preserve">GAMA SIGURNOST d.o.o. </w:t>
      </w:r>
      <w:r w:rsidR="00D51C0D">
        <w:t xml:space="preserve">– u stečaju, </w:t>
      </w:r>
      <w:r w:rsidR="00D51C0D" w:rsidRPr="00ED0B93">
        <w:t>Zagreb, Dragutina Krapeca 18, MBS: 080547800 OIB: 87265098359</w:t>
      </w:r>
      <w:r w:rsidR="00D51C0D">
        <w:t xml:space="preserve"> 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D51C0D">
        <w:t>21. veljače 2017.</w:t>
      </w:r>
      <w:r w:rsidRPr="00AC4413">
        <w:t xml:space="preserve">  godine</w:t>
      </w:r>
    </w:p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F02295" w:rsidR="00F02295" w:rsidRPr="006B7F41">
      <w:pPr>
        <w:ind w:firstLine="708"/>
        <w:jc w:val="both"/>
      </w:pPr>
      <w:r>
        <w:tab/>
      </w:r>
    </w:p>
    <w:p w:rsidRDefault="00D51C0D" w:rsidP="00D51C0D" w:rsidR="00D51C0D">
      <w:pPr>
        <w:jc w:val="both"/>
      </w:pPr>
      <w:r>
        <w:rPr>
          <w:rFonts w:cs="Arial" w:hAnsi="Arial" w:ascii="Arial"/>
          <w:b/>
          <w:sz w:val="18"/>
          <w:szCs w:val="18"/>
        </w:rPr>
        <w:tab/>
      </w:r>
      <w:r>
        <w:t>I</w:t>
      </w:r>
      <w:r w:rsidRPr="00885D6B">
        <w:tab/>
        <w:t xml:space="preserve">UTVRĐENE TRAŽBINE VJEROVNIKA </w:t>
      </w:r>
      <w:r>
        <w:t xml:space="preserve">PRVOG </w:t>
      </w:r>
      <w:r w:rsidRPr="00885D6B">
        <w:t>VIŠEG ISPLATNOG REDA</w:t>
      </w:r>
    </w:p>
    <w:p w:rsidRDefault="00D51C0D" w:rsidP="00D51C0D" w:rsidR="00D51C0D"/>
    <w:tbl>
      <w:tblPr>
        <w:tblStyle w:val="Reetkatablice"/>
        <w:tblW w:type="dxa" w:w="9095"/>
        <w:tblInd w:type="dxa" w:w="85"/>
        <w:tblLayout w:type="fixed"/>
        <w:tblLook w:val="04A0" w:noVBand="1" w:noHBand="0" w:lastColumn="0" w:firstColumn="1" w:lastRow="0" w:firstRow="1"/>
      </w:tblPr>
      <w:tblGrid>
        <w:gridCol w:w="590"/>
        <w:gridCol w:w="2410"/>
        <w:gridCol w:w="1985"/>
        <w:gridCol w:w="1984"/>
        <w:gridCol w:w="2126"/>
      </w:tblGrid>
      <w:tr w:rsidTr="00D51C0D" w:rsidR="00D51C0D" w:rsidRPr="00B80B76">
        <w:trPr>
          <w:trHeight w:val="738"/>
        </w:trPr>
        <w:tc>
          <w:tcPr>
            <w:tcW w:type="dxa" w:w="590"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Rbr.</w:t>
            </w:r>
          </w:p>
        </w:tc>
        <w:tc>
          <w:tcPr>
            <w:tcW w:type="dxa" w:w="2410"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NAZIV VJEROVNIKA, ADRESA</w:t>
            </w:r>
          </w:p>
        </w:tc>
        <w:tc>
          <w:tcPr>
            <w:tcW w:type="dxa" w:w="1985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OIB</w:t>
            </w:r>
          </w:p>
        </w:tc>
        <w:tc>
          <w:tcPr>
            <w:tcW w:type="dxa" w:w="1984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 xml:space="preserve">UKUPNO PRIJAVLJENO </w:t>
            </w:r>
          </w:p>
        </w:tc>
        <w:tc>
          <w:tcPr>
            <w:tcW w:type="dxa" w:w="212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UKUPNO</w:t>
            </w:r>
            <w:r w:rsidRPr="00B80B76">
              <w:rPr>
                <w:rFonts w:hAnsi="Times New Roman" w:ascii="Times New Roman"/>
                <w:bCs/>
                <w:szCs w:val="22"/>
              </w:rPr>
              <w:br/>
              <w:t>PRIZNATO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MILENKO MATIĆ, UNSKA 33, PETRINJA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70992145080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10.982,</w:t>
            </w:r>
            <w:r w:rsidRPr="00B80B76">
              <w:rPr>
                <w:rFonts w:hAnsi="Times New Roman" w:ascii="Times New Roman"/>
                <w:szCs w:val="22"/>
              </w:rPr>
              <w:t>27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10.982,</w:t>
            </w:r>
            <w:r w:rsidRPr="00B80B76">
              <w:rPr>
                <w:rFonts w:hAnsi="Times New Roman" w:ascii="Times New Roman"/>
                <w:szCs w:val="22"/>
              </w:rPr>
              <w:t>27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2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KLASIĆ IVAN, SREDNJAK 31, ZAGREB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98438166460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10.172,</w:t>
            </w:r>
            <w:r w:rsidRPr="00B80B76">
              <w:rPr>
                <w:rFonts w:hAnsi="Times New Roman" w:ascii="Times New Roman"/>
                <w:szCs w:val="22"/>
              </w:rPr>
              <w:t>63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10.172,</w:t>
            </w:r>
            <w:r w:rsidRPr="00B80B76">
              <w:rPr>
                <w:rFonts w:hAnsi="Times New Roman" w:ascii="Times New Roman"/>
                <w:szCs w:val="22"/>
              </w:rPr>
              <w:t>63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3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ALEN KOŽAR, JANJEVSKA 29, SPLIT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40167039457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5.999,</w:t>
            </w:r>
            <w:r w:rsidRPr="00B80B76">
              <w:rPr>
                <w:rFonts w:hAnsi="Times New Roman" w:ascii="Times New Roman"/>
                <w:szCs w:val="22"/>
              </w:rPr>
              <w:t>99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5.999,</w:t>
            </w:r>
            <w:r w:rsidRPr="00B80B76">
              <w:rPr>
                <w:rFonts w:hAnsi="Times New Roman" w:ascii="Times New Roman"/>
                <w:szCs w:val="22"/>
              </w:rPr>
              <w:t>99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4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KARLO VENUS, SESVETSKA CESTA 6, SESVETE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5282371497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3.158,</w:t>
            </w:r>
            <w:r w:rsidRPr="00B80B76">
              <w:rPr>
                <w:rFonts w:hAnsi="Times New Roman" w:ascii="Times New Roman"/>
                <w:szCs w:val="22"/>
              </w:rPr>
              <w:t>31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3.158,</w:t>
            </w:r>
            <w:r w:rsidRPr="00B80B76">
              <w:rPr>
                <w:rFonts w:hAnsi="Times New Roman" w:ascii="Times New Roman"/>
                <w:szCs w:val="22"/>
              </w:rPr>
              <w:t>31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5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ŠTEFAN DUTČAK, KOLNIK 4, SESVETE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34371828536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8.864,</w:t>
            </w:r>
            <w:r w:rsidRPr="00B80B76">
              <w:rPr>
                <w:rFonts w:hAnsi="Times New Roman" w:ascii="Times New Roman"/>
                <w:szCs w:val="22"/>
              </w:rPr>
              <w:t>10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8.864,</w:t>
            </w:r>
            <w:r w:rsidRPr="00B80B76">
              <w:rPr>
                <w:rFonts w:hAnsi="Times New Roman" w:ascii="Times New Roman"/>
                <w:szCs w:val="22"/>
              </w:rPr>
              <w:t>10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6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NENAD PANTOVIĆ, SLAVKA KOLARA 21, VELIKA GORICA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80213569680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6.359,</w:t>
            </w:r>
            <w:r w:rsidRPr="00B80B76">
              <w:rPr>
                <w:rFonts w:hAnsi="Times New Roman" w:ascii="Times New Roman"/>
                <w:szCs w:val="22"/>
              </w:rPr>
              <w:t>62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6.359,</w:t>
            </w:r>
            <w:r w:rsidRPr="00B80B76">
              <w:rPr>
                <w:rFonts w:hAnsi="Times New Roman" w:ascii="Times New Roman"/>
                <w:szCs w:val="22"/>
              </w:rPr>
              <w:t>62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7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IZUDIN HEĆIMOVIĆ, I.SAVICA 86, ZAGREB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5567615435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7.499,</w:t>
            </w:r>
            <w:r w:rsidRPr="00B80B76">
              <w:rPr>
                <w:rFonts w:hAnsi="Times New Roman" w:ascii="Times New Roman"/>
                <w:szCs w:val="22"/>
              </w:rPr>
              <w:t>39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7.499,</w:t>
            </w:r>
            <w:r w:rsidRPr="00B80B76">
              <w:rPr>
                <w:rFonts w:hAnsi="Times New Roman" w:ascii="Times New Roman"/>
                <w:szCs w:val="22"/>
              </w:rPr>
              <w:t>39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lastRenderedPageBreak/>
              <w:t>8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ŽELJKO GRGIĆ, VOLTINO 4, ZAGREB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64943558537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6.281,</w:t>
            </w:r>
            <w:r w:rsidRPr="00B80B76">
              <w:rPr>
                <w:rFonts w:hAnsi="Times New Roman" w:ascii="Times New Roman"/>
                <w:szCs w:val="22"/>
              </w:rPr>
              <w:t>57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6.281,</w:t>
            </w:r>
            <w:r w:rsidRPr="00B80B76">
              <w:rPr>
                <w:rFonts w:hAnsi="Times New Roman" w:ascii="Times New Roman"/>
                <w:szCs w:val="22"/>
              </w:rPr>
              <w:t>57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9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ANTE VIDAK, JAGODNO 38, JAGODNO, VELIKA GORICA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5735871186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7.585,</w:t>
            </w:r>
            <w:r w:rsidRPr="00B80B76">
              <w:rPr>
                <w:rFonts w:hAnsi="Times New Roman" w:ascii="Times New Roman"/>
                <w:szCs w:val="22"/>
              </w:rPr>
              <w:t>24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7.585,</w:t>
            </w:r>
            <w:r w:rsidRPr="00B80B76">
              <w:rPr>
                <w:rFonts w:hAnsi="Times New Roman" w:ascii="Times New Roman"/>
                <w:szCs w:val="22"/>
              </w:rPr>
              <w:t>24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10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HRVOJE PLEŠE, KLAIĆEVA 21, ZAGREB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61294694522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5.999,</w:t>
            </w:r>
            <w:r w:rsidRPr="00B80B76">
              <w:rPr>
                <w:rFonts w:hAnsi="Times New Roman" w:ascii="Times New Roman"/>
                <w:szCs w:val="22"/>
              </w:rPr>
              <w:t>99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5.999,</w:t>
            </w:r>
            <w:r w:rsidRPr="00B80B76">
              <w:rPr>
                <w:rFonts w:hAnsi="Times New Roman" w:ascii="Times New Roman"/>
                <w:szCs w:val="22"/>
              </w:rPr>
              <w:t>99</w:t>
            </w:r>
          </w:p>
        </w:tc>
      </w:tr>
      <w:tr w:rsidTr="00D51C0D" w:rsidR="00D51C0D" w:rsidRPr="00B80B76">
        <w:trPr>
          <w:trHeight w:val="915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11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KRISTIJAN LOPANDIĆ, EMANUELA VIDOVIĆA 5F, SESVETE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75332069759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6.529,</w:t>
            </w:r>
            <w:r w:rsidRPr="00B80B76">
              <w:rPr>
                <w:rFonts w:hAnsi="Times New Roman" w:ascii="Times New Roman"/>
                <w:szCs w:val="22"/>
              </w:rPr>
              <w:t>49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6.529,</w:t>
            </w:r>
            <w:r w:rsidRPr="00B80B76">
              <w:rPr>
                <w:rFonts w:hAnsi="Times New Roman" w:ascii="Times New Roman"/>
                <w:szCs w:val="22"/>
              </w:rPr>
              <w:t>49</w:t>
            </w:r>
          </w:p>
        </w:tc>
      </w:tr>
      <w:tr w:rsidTr="00D51C0D" w:rsidR="00D51C0D" w:rsidRPr="00B80B76">
        <w:trPr>
          <w:trHeight w:val="808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12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REPUBLIKA HRVATSKA, Ministarstvo financija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1.059.808,</w:t>
            </w:r>
            <w:r w:rsidRPr="00B80B76">
              <w:rPr>
                <w:rFonts w:hAnsi="Times New Roman" w:ascii="Times New Roman"/>
                <w:szCs w:val="22"/>
              </w:rPr>
              <w:t>99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1.044.964,</w:t>
            </w:r>
            <w:r w:rsidRPr="00B80B76">
              <w:rPr>
                <w:rFonts w:hAnsi="Times New Roman" w:ascii="Times New Roman"/>
                <w:szCs w:val="22"/>
              </w:rPr>
              <w:t>65</w:t>
            </w:r>
          </w:p>
        </w:tc>
      </w:tr>
      <w:tr w:rsidTr="00D51C0D" w:rsidR="00D51C0D" w:rsidRPr="00B80B76">
        <w:trPr>
          <w:trHeight w:val="313"/>
        </w:trPr>
        <w:tc>
          <w:tcPr>
            <w:tcW w:type="dxa" w:w="59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2410"/>
            <w:noWrap/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UKUPNO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 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1.139.241,</w:t>
            </w:r>
            <w:r w:rsidRPr="00B80B76">
              <w:rPr>
                <w:rFonts w:hAnsi="Times New Roman" w:ascii="Times New Roman"/>
                <w:bCs/>
                <w:szCs w:val="22"/>
              </w:rPr>
              <w:t>59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1.124.397,</w:t>
            </w:r>
            <w:r w:rsidRPr="00B80B76">
              <w:rPr>
                <w:rFonts w:hAnsi="Times New Roman" w:ascii="Times New Roman"/>
                <w:bCs/>
                <w:szCs w:val="22"/>
              </w:rPr>
              <w:t>25</w:t>
            </w:r>
          </w:p>
        </w:tc>
      </w:tr>
    </w:tbl>
    <w:p w:rsidRDefault="00D51C0D" w:rsidP="00D51C0D" w:rsidR="00D51C0D" w:rsidRPr="00E563C7">
      <w:pPr>
        <w:jc w:val="both"/>
      </w:pPr>
    </w:p>
    <w:p w:rsidRDefault="00D51C0D" w:rsidP="00D51C0D" w:rsidR="00D51C0D" w:rsidRPr="00FB7D84">
      <w:pPr>
        <w:rPr>
          <w:sz w:val="18"/>
          <w:szCs w:val="18"/>
        </w:rPr>
      </w:pPr>
    </w:p>
    <w:p w:rsidRDefault="00D51C0D" w:rsidP="00D51C0D" w:rsidR="00D51C0D">
      <w:r>
        <w:tab/>
        <w:t>II</w:t>
      </w:r>
      <w:r w:rsidRPr="00885D6B">
        <w:tab/>
        <w:t>UTVRĐENE TRAŽBINE VJEROVNIKA DRUGOG VIŠEG ISPLATNOG REDA</w:t>
      </w:r>
    </w:p>
    <w:p w:rsidRDefault="00D51C0D" w:rsidP="00D51C0D" w:rsidR="00D51C0D" w:rsidRPr="00885D6B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60"/>
        <w:gridCol w:w="1696"/>
        <w:gridCol w:w="1268"/>
        <w:gridCol w:w="1757"/>
        <w:gridCol w:w="1994"/>
        <w:gridCol w:w="2126"/>
      </w:tblGrid>
      <w:tr w:rsidTr="00D51C0D" w:rsidR="00D51C0D" w:rsidRPr="00B80B76">
        <w:trPr>
          <w:trHeight w:val="475"/>
        </w:trPr>
        <w:tc>
          <w:tcPr>
            <w:tcW w:type="dxa" w:w="260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R. br</w:t>
            </w:r>
          </w:p>
        </w:tc>
        <w:tc>
          <w:tcPr>
            <w:tcW w:type="dxa" w:w="169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Ime i prezime / tvrtka  ili naziv vjerovnika</w:t>
            </w:r>
          </w:p>
        </w:tc>
        <w:tc>
          <w:tcPr>
            <w:tcW w:type="dxa" w:w="1268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OIB vjerovnika</w:t>
            </w:r>
          </w:p>
        </w:tc>
        <w:tc>
          <w:tcPr>
            <w:tcW w:type="dxa" w:w="1757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Adresa / sjedište vjerovnika</w:t>
            </w:r>
          </w:p>
        </w:tc>
        <w:tc>
          <w:tcPr>
            <w:tcW w:type="dxa" w:w="1994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Iznos prijavljene tražbine (kn)</w:t>
            </w:r>
          </w:p>
        </w:tc>
        <w:tc>
          <w:tcPr>
            <w:tcW w:type="dxa" w:w="212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Iznos priznate tražbine</w:t>
            </w:r>
            <w:r w:rsidRPr="00B80B76">
              <w:rPr>
                <w:rFonts w:hAnsi="Times New Roman" w:ascii="Times New Roman"/>
                <w:bCs/>
                <w:szCs w:val="22"/>
              </w:rPr>
              <w:br/>
              <w:t>(kn)</w:t>
            </w:r>
          </w:p>
        </w:tc>
      </w:tr>
      <w:tr w:rsidTr="00D51C0D" w:rsidR="00D51C0D" w:rsidRPr="00B80B76">
        <w:trPr>
          <w:trHeight w:val="1162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 xml:space="preserve">HRVATSKE ŠUME D.O.O., 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69693144506</w:t>
            </w:r>
          </w:p>
        </w:tc>
        <w:tc>
          <w:tcPr>
            <w:tcW w:type="dxa" w:w="1757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LJUDEVITA FARKAŠA VUKOTINOVIĆA 2, ZAGREB</w:t>
            </w:r>
          </w:p>
        </w:tc>
        <w:tc>
          <w:tcPr>
            <w:tcW w:type="dxa" w:w="199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32.618,33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31.368,</w:t>
            </w:r>
            <w:r w:rsidRPr="00B80B76">
              <w:rPr>
                <w:rFonts w:hAnsi="Times New Roman" w:ascii="Times New Roman"/>
                <w:szCs w:val="22"/>
              </w:rPr>
              <w:t>33</w:t>
            </w:r>
          </w:p>
        </w:tc>
      </w:tr>
      <w:tr w:rsidTr="0004024B" w:rsidR="00D51C0D" w:rsidRPr="00B80B76">
        <w:trPr>
          <w:trHeight w:val="2220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2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 xml:space="preserve">REPUBLIKA HRVATSKA, MINISTARSTVO FINANCIJA, POREZNA UPRAVA, PODRUČNI URED ZAGREB 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757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99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2.148.150,</w:t>
            </w:r>
            <w:r w:rsidRPr="00B80B76">
              <w:rPr>
                <w:rFonts w:hAnsi="Times New Roman" w:ascii="Times New Roman"/>
                <w:szCs w:val="22"/>
              </w:rPr>
              <w:t>58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1.088.141,</w:t>
            </w:r>
            <w:r w:rsidRPr="00B80B76">
              <w:rPr>
                <w:rFonts w:hAnsi="Times New Roman" w:ascii="Times New Roman"/>
                <w:szCs w:val="22"/>
              </w:rPr>
              <w:t>59</w:t>
            </w:r>
          </w:p>
        </w:tc>
      </w:tr>
      <w:tr w:rsidTr="0004024B" w:rsidR="00D51C0D" w:rsidRPr="00B80B76">
        <w:trPr>
          <w:trHeight w:val="1260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3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ZAGREBAČKI HOLDING D.O.O.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85584865987</w:t>
            </w:r>
          </w:p>
        </w:tc>
        <w:tc>
          <w:tcPr>
            <w:tcW w:type="dxa" w:w="1757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ULICA GRADA VUKOVARA 41, ZAGREB</w:t>
            </w:r>
          </w:p>
        </w:tc>
        <w:tc>
          <w:tcPr>
            <w:tcW w:type="dxa" w:w="199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103,</w:t>
            </w:r>
            <w:r w:rsidRPr="00B80B76">
              <w:rPr>
                <w:rFonts w:hAnsi="Times New Roman" w:ascii="Times New Roman"/>
                <w:szCs w:val="22"/>
              </w:rPr>
              <w:t>61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103,</w:t>
            </w:r>
            <w:r w:rsidRPr="00B80B76">
              <w:rPr>
                <w:rFonts w:hAnsi="Times New Roman" w:ascii="Times New Roman"/>
                <w:szCs w:val="22"/>
              </w:rPr>
              <w:t>61</w:t>
            </w:r>
          </w:p>
        </w:tc>
      </w:tr>
      <w:tr w:rsidTr="00D51C0D" w:rsidR="00D51C0D" w:rsidRPr="00B80B76">
        <w:trPr>
          <w:trHeight w:val="853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4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CROATIA OSIGURANJE D.D.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26187994862</w:t>
            </w:r>
          </w:p>
        </w:tc>
        <w:tc>
          <w:tcPr>
            <w:tcW w:type="dxa" w:w="1757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VATROSLAVA JAGIĆA 33, ZAGREB</w:t>
            </w:r>
          </w:p>
        </w:tc>
        <w:tc>
          <w:tcPr>
            <w:tcW w:type="dxa" w:w="199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5.763,</w:t>
            </w:r>
            <w:r w:rsidRPr="00B80B76">
              <w:rPr>
                <w:rFonts w:hAnsi="Times New Roman" w:ascii="Times New Roman"/>
                <w:szCs w:val="22"/>
              </w:rPr>
              <w:t>70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5.763,</w:t>
            </w:r>
            <w:r w:rsidRPr="00B80B76">
              <w:rPr>
                <w:rFonts w:hAnsi="Times New Roman" w:ascii="Times New Roman"/>
                <w:szCs w:val="22"/>
              </w:rPr>
              <w:t>70</w:t>
            </w:r>
          </w:p>
        </w:tc>
      </w:tr>
      <w:tr w:rsidTr="0004024B" w:rsidR="00D51C0D" w:rsidRPr="00B80B76">
        <w:trPr>
          <w:trHeight w:val="465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bCs/>
                <w:szCs w:val="22"/>
              </w:rPr>
            </w:pPr>
            <w:r w:rsidRPr="00B80B76">
              <w:rPr>
                <w:rFonts w:hAnsi="Times New Roman" w:ascii="Times New Roman"/>
                <w:bCs/>
                <w:szCs w:val="22"/>
              </w:rPr>
              <w:t>UKUPNO:</w:t>
            </w:r>
          </w:p>
        </w:tc>
        <w:tc>
          <w:tcPr>
            <w:tcW w:type="dxa" w:w="1268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757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rPr>
                <w:rFonts w:hAnsi="Times New Roman" w:ascii="Times New Roman"/>
                <w:szCs w:val="22"/>
              </w:rPr>
            </w:pPr>
            <w:r w:rsidRPr="00B80B76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99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2.185.186,</w:t>
            </w:r>
            <w:r w:rsidRPr="00B80B76">
              <w:rPr>
                <w:rFonts w:hAnsi="Times New Roman" w:ascii="Times New Roman"/>
                <w:bCs/>
                <w:szCs w:val="22"/>
              </w:rPr>
              <w:t>22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B80B76">
            <w:pPr>
              <w:jc w:val="right"/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1.125.377,</w:t>
            </w:r>
            <w:r w:rsidRPr="00B80B76">
              <w:rPr>
                <w:rFonts w:hAnsi="Times New Roman" w:ascii="Times New Roman"/>
                <w:bCs/>
                <w:szCs w:val="22"/>
              </w:rPr>
              <w:t>23</w:t>
            </w:r>
          </w:p>
        </w:tc>
      </w:tr>
    </w:tbl>
    <w:p w:rsidRDefault="00D51C0D" w:rsidP="00D51C0D" w:rsidR="00D51C0D">
      <w:pPr>
        <w:jc w:val="both"/>
      </w:pPr>
    </w:p>
    <w:p w:rsidRDefault="00D51C0D" w:rsidP="00D51C0D" w:rsidR="00D51C0D">
      <w:pPr>
        <w:jc w:val="both"/>
      </w:pPr>
    </w:p>
    <w:p w:rsidRDefault="00D51C0D" w:rsidP="00D51C0D" w:rsidR="00D51C0D">
      <w:pPr>
        <w:ind w:firstLine="708"/>
        <w:jc w:val="both"/>
      </w:pPr>
      <w:r>
        <w:t>III</w:t>
      </w:r>
      <w:r w:rsidRPr="00885D6B">
        <w:tab/>
      </w:r>
      <w:r>
        <w:t>OSPORENE</w:t>
      </w:r>
      <w:r w:rsidRPr="00885D6B">
        <w:t xml:space="preserve"> TRAŽBINE VJEROVNIKA </w:t>
      </w:r>
      <w:r>
        <w:t xml:space="preserve">PRVOG </w:t>
      </w:r>
      <w:r w:rsidRPr="00885D6B">
        <w:t>VIŠEG ISPLATNOG REDA</w:t>
      </w:r>
    </w:p>
    <w:p w:rsidRDefault="00D51C0D" w:rsidP="00D51C0D" w:rsidR="00D51C0D"/>
    <w:tbl>
      <w:tblPr>
        <w:tblStyle w:val="Reetkatablice"/>
        <w:tblW w:type="dxa" w:w="8670"/>
        <w:tblInd w:type="dxa" w:w="85"/>
        <w:tblLayout w:type="fixed"/>
        <w:tblLook w:val="04A0" w:noVBand="1" w:noHBand="0" w:lastColumn="0" w:firstColumn="1" w:lastRow="0" w:firstRow="1"/>
      </w:tblPr>
      <w:tblGrid>
        <w:gridCol w:w="590"/>
        <w:gridCol w:w="1985"/>
        <w:gridCol w:w="1984"/>
        <w:gridCol w:w="1985"/>
        <w:gridCol w:w="2126"/>
      </w:tblGrid>
      <w:tr w:rsidTr="00D51C0D" w:rsidR="00D51C0D" w:rsidRPr="00F84DF1">
        <w:trPr>
          <w:trHeight w:val="858"/>
        </w:trPr>
        <w:tc>
          <w:tcPr>
            <w:tcW w:type="dxa" w:w="590"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Rbr.</w:t>
            </w:r>
          </w:p>
        </w:tc>
        <w:tc>
          <w:tcPr>
            <w:tcW w:type="dxa" w:w="1985"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NAZIV VJEROVNIKA, ADRESA</w:t>
            </w:r>
          </w:p>
        </w:tc>
        <w:tc>
          <w:tcPr>
            <w:tcW w:type="dxa" w:w="1984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OIB</w:t>
            </w:r>
          </w:p>
        </w:tc>
        <w:tc>
          <w:tcPr>
            <w:tcW w:type="dxa" w:w="1985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 xml:space="preserve">UKUPNO PRIJAVLJENO </w:t>
            </w:r>
          </w:p>
        </w:tc>
        <w:tc>
          <w:tcPr>
            <w:tcW w:type="dxa" w:w="212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OSPORENO</w:t>
            </w:r>
          </w:p>
        </w:tc>
      </w:tr>
      <w:tr w:rsidTr="00D51C0D" w:rsidR="00D51C0D" w:rsidRPr="00F84DF1">
        <w:trPr>
          <w:trHeight w:val="1039"/>
        </w:trPr>
        <w:tc>
          <w:tcPr>
            <w:tcW w:type="dxa" w:w="590"/>
            <w:noWrap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12</w:t>
            </w:r>
          </w:p>
        </w:tc>
        <w:tc>
          <w:tcPr>
            <w:tcW w:type="dxa" w:w="1985"/>
            <w:noWrap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REPUBLIKA HRVATSKA, Ministarstvo financija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1.059.808,</w:t>
            </w:r>
            <w:r w:rsidRPr="00E44D1E">
              <w:rPr>
                <w:rFonts w:hAnsi="Times New Roman" w:ascii="Times New Roman"/>
                <w:szCs w:val="22"/>
              </w:rPr>
              <w:t>99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14.844,</w:t>
            </w:r>
            <w:r w:rsidRPr="00E44D1E">
              <w:rPr>
                <w:rFonts w:hAnsi="Times New Roman" w:ascii="Times New Roman"/>
                <w:szCs w:val="22"/>
              </w:rPr>
              <w:t>34</w:t>
            </w:r>
          </w:p>
        </w:tc>
      </w:tr>
      <w:tr w:rsidTr="00D51C0D" w:rsidR="00D51C0D" w:rsidRPr="00F84DF1">
        <w:trPr>
          <w:trHeight w:val="322"/>
        </w:trPr>
        <w:tc>
          <w:tcPr>
            <w:tcW w:type="dxa" w:w="590"/>
            <w:noWrap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985"/>
            <w:noWrap/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UKUPNO</w:t>
            </w:r>
          </w:p>
        </w:tc>
        <w:tc>
          <w:tcPr>
            <w:tcW w:type="dxa" w:w="1984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 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bCs/>
                <w:szCs w:val="22"/>
              </w:rPr>
            </w:pP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14.844,</w:t>
            </w:r>
            <w:r w:rsidRPr="00E44D1E">
              <w:rPr>
                <w:rFonts w:hAnsi="Times New Roman" w:ascii="Times New Roman"/>
                <w:bCs/>
                <w:szCs w:val="22"/>
              </w:rPr>
              <w:t>34</w:t>
            </w:r>
          </w:p>
        </w:tc>
      </w:tr>
    </w:tbl>
    <w:p w:rsidRDefault="00D51C0D" w:rsidP="00D51C0D" w:rsidR="00D51C0D"/>
    <w:p w:rsidRDefault="00D51C0D" w:rsidP="00D51C0D" w:rsidR="00D51C0D">
      <w:pPr>
        <w:ind w:firstLine="708"/>
        <w:jc w:val="both"/>
      </w:pPr>
      <w:r>
        <w:t>IV</w:t>
      </w:r>
      <w:r w:rsidRPr="00885D6B">
        <w:tab/>
      </w:r>
      <w:r>
        <w:t>OSPORENE</w:t>
      </w:r>
      <w:r w:rsidRPr="00885D6B">
        <w:t xml:space="preserve"> TRAŽBINE VJEROVNIKA </w:t>
      </w:r>
      <w:r>
        <w:t xml:space="preserve">DRUGOG </w:t>
      </w:r>
      <w:r w:rsidRPr="00885D6B">
        <w:t>VIŠEG ISPLATNOG REDA</w:t>
      </w:r>
    </w:p>
    <w:p w:rsidRDefault="00D51C0D" w:rsidP="00D51C0D" w:rsidR="00D51C0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60"/>
        <w:gridCol w:w="1696"/>
        <w:gridCol w:w="1268"/>
        <w:gridCol w:w="1341"/>
        <w:gridCol w:w="1985"/>
        <w:gridCol w:w="2126"/>
      </w:tblGrid>
      <w:tr w:rsidTr="00D51C0D" w:rsidR="00D51C0D" w:rsidRPr="00E44D1E">
        <w:trPr>
          <w:trHeight w:val="854"/>
        </w:trPr>
        <w:tc>
          <w:tcPr>
            <w:tcW w:type="dxa" w:w="260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R. br</w:t>
            </w:r>
          </w:p>
        </w:tc>
        <w:tc>
          <w:tcPr>
            <w:tcW w:type="dxa" w:w="169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Ime i prezime / tvrtka  ili naziv vjerovnika</w:t>
            </w:r>
          </w:p>
        </w:tc>
        <w:tc>
          <w:tcPr>
            <w:tcW w:type="dxa" w:w="1268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OIB vjerovnika</w:t>
            </w:r>
          </w:p>
        </w:tc>
        <w:tc>
          <w:tcPr>
            <w:tcW w:type="dxa" w:w="1341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Adresa / sjedište vjerovnika</w:t>
            </w:r>
          </w:p>
        </w:tc>
        <w:tc>
          <w:tcPr>
            <w:tcW w:type="dxa" w:w="1985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Iznos prijavljene tražbine (kn)</w:t>
            </w:r>
          </w:p>
        </w:tc>
        <w:tc>
          <w:tcPr>
            <w:tcW w:type="dxa" w:w="2126"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>Iznos osporene tražbine</w:t>
            </w:r>
            <w:r w:rsidRPr="00E44D1E">
              <w:rPr>
                <w:rFonts w:hAnsi="Times New Roman" w:ascii="Times New Roman"/>
                <w:bCs/>
                <w:szCs w:val="22"/>
              </w:rPr>
              <w:br/>
              <w:t>(kn)</w:t>
            </w:r>
          </w:p>
        </w:tc>
      </w:tr>
      <w:tr w:rsidTr="0004024B" w:rsidR="00D51C0D" w:rsidRPr="00E44D1E">
        <w:trPr>
          <w:trHeight w:val="2220"/>
        </w:trPr>
        <w:tc>
          <w:tcPr>
            <w:tcW w:type="dxa" w:w="260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2</w:t>
            </w: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bCs/>
                <w:szCs w:val="22"/>
              </w:rPr>
            </w:pPr>
            <w:r w:rsidRPr="00E44D1E">
              <w:rPr>
                <w:rFonts w:hAnsi="Times New Roman" w:ascii="Times New Roman"/>
                <w:bCs/>
                <w:szCs w:val="22"/>
              </w:rPr>
              <w:t xml:space="preserve">REPUBLIKA HRVATSKA, MINISTARSTVO FINANCIJA, POREZNA UPRAVA, PODRUČNI URED ZAGREB 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341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rPr>
                <w:rFonts w:hAnsi="Times New Roman" w:ascii="Times New Roman"/>
                <w:szCs w:val="22"/>
              </w:rPr>
            </w:pPr>
            <w:r w:rsidRPr="00E44D1E">
              <w:rPr>
                <w:rFonts w:hAnsi="Times New Roman" w:ascii="Times New Roman"/>
                <w:szCs w:val="22"/>
              </w:rPr>
              <w:t> </w:t>
            </w: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2.148.150,</w:t>
            </w:r>
            <w:r w:rsidRPr="00E44D1E">
              <w:rPr>
                <w:rFonts w:hAnsi="Times New Roman" w:ascii="Times New Roman"/>
                <w:szCs w:val="22"/>
              </w:rPr>
              <w:t>58</w:t>
            </w: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  <w:hideMark/>
          </w:tcPr>
          <w:p w:rsidRDefault="00D51C0D" w:rsidP="0004024B" w:rsidR="00D51C0D" w:rsidRPr="00E44D1E">
            <w:pPr>
              <w:jc w:val="right"/>
              <w:rPr>
                <w:rFonts w:hAnsi="Times New Roman" w:ascii="Times New Roman"/>
                <w:szCs w:val="22"/>
              </w:rPr>
            </w:pPr>
            <w:r>
              <w:rPr>
                <w:rFonts w:hAnsi="Times New Roman" w:ascii="Times New Roman"/>
                <w:szCs w:val="22"/>
              </w:rPr>
              <w:t>1.059.808,</w:t>
            </w:r>
            <w:r w:rsidRPr="00E44D1E">
              <w:rPr>
                <w:rFonts w:hAnsi="Times New Roman" w:ascii="Times New Roman"/>
                <w:szCs w:val="22"/>
              </w:rPr>
              <w:t>99</w:t>
            </w:r>
          </w:p>
        </w:tc>
      </w:tr>
      <w:tr w:rsidTr="00D51C0D" w:rsidR="00D51C0D" w:rsidRPr="00D51C0D">
        <w:trPr>
          <w:trHeight w:val="219"/>
        </w:trPr>
        <w:tc>
          <w:tcPr>
            <w:tcW w:type="dxa" w:w="260"/>
            <w:noWrap/>
            <w:tcMar>
              <w:left w:type="dxa" w:w="29"/>
              <w:right w:type="dxa" w:w="29"/>
            </w:tcMar>
          </w:tcPr>
          <w:p w:rsidRDefault="00D51C0D" w:rsidP="0004024B" w:rsidR="00D51C0D" w:rsidRPr="00E44D1E">
            <w:pPr>
              <w:rPr>
                <w:szCs w:val="22"/>
              </w:rPr>
            </w:pPr>
          </w:p>
        </w:tc>
        <w:tc>
          <w:tcPr>
            <w:tcW w:type="dxa" w:w="1696"/>
            <w:noWrap/>
            <w:tcMar>
              <w:left w:type="dxa" w:w="29"/>
              <w:right w:type="dxa" w:w="29"/>
            </w:tcMar>
          </w:tcPr>
          <w:p w:rsidRDefault="00D51C0D" w:rsidP="0004024B" w:rsidR="00D51C0D" w:rsidRPr="00D51C0D">
            <w:pPr>
              <w:rPr>
                <w:rFonts w:hAnsi="Times New Roman" w:ascii="Times New Roman"/>
                <w:bCs/>
                <w:szCs w:val="22"/>
              </w:rPr>
            </w:pPr>
            <w:r>
              <w:rPr>
                <w:rFonts w:hAnsi="Times New Roman" w:ascii="Times New Roman"/>
                <w:bCs/>
                <w:szCs w:val="22"/>
              </w:rPr>
              <w:t>UKUPNO</w:t>
            </w:r>
          </w:p>
        </w:tc>
        <w:tc>
          <w:tcPr>
            <w:tcW w:type="dxa" w:w="1268"/>
            <w:noWrap/>
            <w:tcMar>
              <w:left w:type="dxa" w:w="29"/>
              <w:right w:type="dxa" w:w="29"/>
            </w:tcMar>
          </w:tcPr>
          <w:p w:rsidRDefault="00D51C0D" w:rsidP="0004024B" w:rsidR="00D51C0D" w:rsidRPr="00E44D1E">
            <w:pPr>
              <w:rPr>
                <w:szCs w:val="22"/>
              </w:rPr>
            </w:pPr>
          </w:p>
        </w:tc>
        <w:tc>
          <w:tcPr>
            <w:tcW w:type="dxa" w:w="1341"/>
            <w:noWrap/>
            <w:tcMar>
              <w:left w:type="dxa" w:w="29"/>
              <w:right w:type="dxa" w:w="29"/>
            </w:tcMar>
          </w:tcPr>
          <w:p w:rsidRDefault="00D51C0D" w:rsidP="0004024B" w:rsidR="00D51C0D" w:rsidRPr="00E44D1E">
            <w:pPr>
              <w:rPr>
                <w:szCs w:val="22"/>
              </w:rPr>
            </w:pPr>
          </w:p>
        </w:tc>
        <w:tc>
          <w:tcPr>
            <w:tcW w:type="dxa" w:w="1985"/>
            <w:noWrap/>
            <w:tcMar>
              <w:left w:type="dxa" w:w="29"/>
              <w:right w:type="dxa" w:w="29"/>
            </w:tcMar>
          </w:tcPr>
          <w:p w:rsidRDefault="00D51C0D" w:rsidP="0004024B" w:rsidR="00D51C0D">
            <w:pPr>
              <w:jc w:val="right"/>
              <w:rPr>
                <w:szCs w:val="22"/>
              </w:rPr>
            </w:pPr>
          </w:p>
        </w:tc>
        <w:tc>
          <w:tcPr>
            <w:tcW w:type="dxa" w:w="2126"/>
            <w:noWrap/>
            <w:tcMar>
              <w:left w:type="dxa" w:w="29"/>
              <w:right w:type="dxa" w:w="29"/>
            </w:tcMar>
          </w:tcPr>
          <w:p w:rsidRDefault="00D51C0D" w:rsidP="0004024B" w:rsidR="00D51C0D" w:rsidRPr="00D51C0D">
            <w:pPr>
              <w:jc w:val="right"/>
              <w:rPr>
                <w:rFonts w:hAnsi="Times New Roman" w:ascii="Times New Roman"/>
                <w:szCs w:val="22"/>
              </w:rPr>
            </w:pPr>
            <w:r w:rsidRPr="00D51C0D">
              <w:rPr>
                <w:rFonts w:hAnsi="Times New Roman" w:ascii="Times New Roman"/>
                <w:szCs w:val="22"/>
              </w:rPr>
              <w:t>1.059.808,99</w:t>
            </w:r>
          </w:p>
        </w:tc>
      </w:tr>
    </w:tbl>
    <w:p w:rsidRDefault="00F02295" w:rsidP="00F02295" w:rsidR="00F02295">
      <w:pPr>
        <w:rPr>
          <w:rFonts w:cs="Arial" w:hAnsi="Arial" w:ascii="Arial"/>
          <w:b/>
          <w:sz w:val="18"/>
          <w:szCs w:val="18"/>
        </w:rPr>
      </w:pPr>
    </w:p>
    <w:p w:rsidRDefault="00031985" w:rsidP="00031985" w:rsidR="00031985"/>
    <w:p w:rsidRDefault="00CE196A" w:rsidP="00D51C0D" w:rsidR="00E75225" w:rsidRPr="00D51C0D">
      <w:pPr>
        <w:ind w:firstLine="708"/>
        <w:rPr>
          <w:bCs/>
        </w:rPr>
      </w:pPr>
      <w:r w:rsidRPr="00887403">
        <w:t>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3B3607" w:rsidP="00DB5B2F" w:rsidR="003B3607">
      <w:pPr>
        <w:ind w:firstLine="708"/>
      </w:pPr>
      <w:r>
        <w:t xml:space="preserve">Vjerovniku Ministarstvo financija, Porezna uprava, Područni ured Zagreb </w:t>
      </w:r>
      <w:r w:rsidR="00435626">
        <w:t xml:space="preserve">u prvom višem isplatnom redu </w:t>
      </w:r>
      <w:r>
        <w:t xml:space="preserve">osporen je iznos od </w:t>
      </w:r>
      <w:r w:rsidR="00435626">
        <w:t>14.844,34  kune</w:t>
      </w:r>
      <w:r>
        <w:t xml:space="preserve"> jer je isti iznos</w:t>
      </w:r>
      <w:r w:rsidR="00435626">
        <w:t xml:space="preserve"> priznat u sklopu prijava radnika, dok je u drugom višem isplatnom redu osporen iznos od 1.059.808,99 kuna budući je ista tražbina svrstana u prvi viši isplatni red. </w:t>
      </w:r>
      <w:r>
        <w:t xml:space="preserve"> </w:t>
      </w:r>
    </w:p>
    <w:p w:rsidRDefault="00CE196A" w:rsidP="00CE196A" w:rsidR="00CE196A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435626" w:rsidP="00CE196A" w:rsidR="00435626">
      <w:pPr>
        <w:ind w:firstLine="708"/>
      </w:pPr>
    </w:p>
    <w:p w:rsidRDefault="00435626" w:rsidP="00CE196A" w:rsidR="00435626">
      <w:pPr>
        <w:ind w:firstLine="708"/>
      </w:pPr>
    </w:p>
    <w:p w:rsidRDefault="00435626" w:rsidP="00CE196A" w:rsidR="00435626">
      <w:pPr>
        <w:ind w:firstLine="708"/>
      </w:pPr>
    </w:p>
    <w:p w:rsidRDefault="00435626" w:rsidP="00CE196A" w:rsidR="00435626" w:rsidRPr="00887403">
      <w:pPr>
        <w:ind w:firstLine="708"/>
      </w:pP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435626">
        <w:t xml:space="preserve">21. veljače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D87EB6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D87EB6" w:rsidR="00D87EB6"/>
    <w:p w:rsidRDefault="00D87EB6" w:rsidR="00D87E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87EB6" w:rsidP="00D87EB6" w:rsidR="00D87EB6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5115">
          <w:rPr>
            <w:noProof/>
          </w:rPr>
          <w:t>4</w:t>
        </w:r>
        <w:r>
          <w:fldChar w:fldCharType="end"/>
        </w:r>
        <w:r>
          <w:t xml:space="preserve">                          31-St-</w:t>
        </w:r>
        <w:r w:rsidR="00435626">
          <w:t>6290/16-21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4325"/>
    <w:rsid w:val="005151FF"/>
    <w:rsid w:val="00516736"/>
    <w:rsid w:val="005315D9"/>
    <w:rsid w:val="00590A6A"/>
    <w:rsid w:val="005912EE"/>
    <w:rsid w:val="005D7A46"/>
    <w:rsid w:val="006035B6"/>
    <w:rsid w:val="00630D24"/>
    <w:rsid w:val="006474F2"/>
    <w:rsid w:val="006630E6"/>
    <w:rsid w:val="00677538"/>
    <w:rsid w:val="006D37EF"/>
    <w:rsid w:val="006D7209"/>
    <w:rsid w:val="007A5DAF"/>
    <w:rsid w:val="007C5E77"/>
    <w:rsid w:val="00825115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87EB6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St-6290/2016-27</izvorni_sadrzaj>
    <derivirana_varijabla naziv="DomainObject.Oznaka_1">St-6290/2016-27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St-6290/2016</izvorni_sadrzaj>
    <derivirana_varijabla naziv="DomainObject.Predmet.OznakaBroj_1">St-6290/2016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SIGURNOST d.o.o.</izvorni_sadrzaj>
    <derivirana_varijabla naziv="DomainObject.Predmet.ProtustrankaFormated_1">  GAMA SIGURNOST d.o.o.</derivirana_varijabla>
  </DomainObject.Predmet.ProtustrankaFormated>
  <DomainObject.Predmet.ProtustrankaFormatedOIB>
    <izvorni_sadrzaj>  GAMA SIGURNOST d.o.o., OIB 87265098359</izvorni_sadrzaj>
    <derivirana_varijabla naziv="DomainObject.Predmet.ProtustrankaFormatedOIB_1">  GAMA SIGURNOST d.o.o., OIB 87265098359</derivirana_varijabla>
  </DomainObject.Predmet.ProtustrankaFormatedOIB>
  <DomainObject.Predmet.ProtustrankaFormatedWithAdress>
    <izvorni_sadrzaj> GAMA SIGURNOST d.o.o., Dragutina Krapeca 18, 10000 Zagreb</izvorni_sadrzaj>
    <derivirana_varijabla naziv="DomainObject.Predmet.ProtustrankaFormatedWithAdress_1"> GAMA SIGURNOST d.o.o., Dragutina Krapeca 18, 10000 Zagreb</derivirana_varijabla>
  </DomainObject.Predmet.ProtustrankaFormatedWithAdress>
  <DomainObject.Predmet.ProtustrankaFormatedWithAdressOIB>
    <izvorni_sadrzaj> GAMA SIGURNOST d.o.o., OIB 87265098359, Dragutina Krapeca 18, 10000 Zagreb</izvorni_sadrzaj>
    <derivirana_varijabla naziv="DomainObject.Predmet.ProtustrankaFormatedWithAdressOIB_1"> GAMA SIGURNOST d.o.o., OIB 87265098359, Dragutina Krapeca 18, 10000 Zagreb</derivirana_varijabla>
  </DomainObject.Predmet.ProtustrankaFormatedWithAdressOIB>
  <DomainObject.Predmet.ProtustrankaWithAdress>
    <izvorni_sadrzaj>GAMA SIGURNOST d.o.o. Dragutina Krapeca 18, 10000 Zagreb</izvorni_sadrzaj>
    <derivirana_varijabla naziv="DomainObject.Predmet.ProtustrankaWithAdress_1">GAMA SIGURNOST d.o.o. Dragutina Krapeca 18, 10000 Zagreb</derivirana_varijabla>
  </DomainObject.Predmet.ProtustrankaWithAdress>
  <DomainObject.Predmet.ProtustrankaWithAdressOIB>
    <izvorni_sadrzaj>GAMA SIGURNOST d.o.o., OIB 87265098359, Dragutina Krapeca 18, 10000 Zagreb</izvorni_sadrzaj>
    <derivirana_varijabla naziv="DomainObject.Predmet.ProtustrankaWithAdressOIB_1">GAMA SIGURNOST d.o.o., OIB 87265098359, Dragutina Krapeca 18, 10000 Zagreb</derivirana_varijabla>
  </DomainObject.Predmet.ProtustrankaWithAdressOIB>
  <DomainObject.Predmet.ProtustrankaNazivFormated>
    <izvorni_sadrzaj>GAMA SIGURNOST d.o.o.</izvorni_sadrzaj>
    <derivirana_varijabla naziv="DomainObject.Predmet.ProtustrankaNazivFormated_1">GAMA SIGURNOST d.o.o.</derivirana_varijabla>
  </DomainObject.Predmet.ProtustrankaNazivFormated>
  <DomainObject.Predmet.ProtustrankaNazivFormatedOIB>
    <izvorni_sadrzaj>GAMA SIGURNOST d.o.o., OIB 87265098359</izvorni_sadrzaj>
    <derivirana_varijabla naziv="DomainObject.Predmet.ProtustrankaNazivFormatedOIB_1">GAMA SIGURNOST d.o.o., OIB 87265098359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GAMA SIGURNOST d.o.o.</item>
    </izvorni_sadrzaj>
    <derivirana_varijabla naziv="DomainObject.Predmet.ProtuStrankaListFormated_1">
      <item>GAMA SIGURNOST d.o.o.</item>
    </derivirana_varijabla>
  </DomainObject.Predmet.ProtuStrankaListFormated>
  <DomainObject.Predmet.ProtuStrankaListFormatedOIB>
    <izvorni_sadrzaj>
      <item>GAMA SIGURNOST d.o.o., OIB 87265098359</item>
    </izvorni_sadrzaj>
    <derivirana_varijabla naziv="DomainObject.Predmet.ProtuStrankaListFormatedOIB_1">
      <item>GAMA SIGURNOST d.o.o., OIB 87265098359</item>
    </derivirana_varijabla>
  </DomainObject.Predmet.ProtuStrankaListFormatedOIB>
  <DomainObject.Predmet.ProtuStrankaListFormatedWithAdress>
    <izvorni_sadrzaj>
      <item>GAMA SIGURNOST d.o.o., Dragutina Krapeca 18, 10000 Zagreb</item>
    </izvorni_sadrzaj>
    <derivirana_varijabla naziv="DomainObject.Predmet.ProtuStrankaListFormatedWithAdress_1">
      <item>GAMA SIGURNOST d.o.o., Dragutina Krapeca 18, 10000 Zagreb</item>
    </derivirana_varijabla>
  </DomainObject.Predmet.ProtuStrankaListFormatedWithAdress>
  <DomainObject.Predmet.ProtuStrankaListFormatedWithAdressOIB>
    <izvorni_sadrzaj>
      <item>GAMA SIGURNOST d.o.o., OIB 87265098359, Dragutina Krapeca 18, 10000 Zagreb</item>
    </izvorni_sadrzaj>
    <derivirana_varijabla naziv="DomainObject.Predmet.ProtuStrankaListFormatedWithAdressOIB_1">
      <item>GAMA SIGURNOST d.o.o., OIB 87265098359, Dragutina Krapeca 18, 10000 Zagreb</item>
    </derivirana_varijabla>
  </DomainObject.Predmet.ProtuStrankaListFormatedWithAdressOIB>
  <DomainObject.Predmet.ProtuStrankaListNazivFormated>
    <izvorni_sadrzaj>
      <item>GAMA SIGURNOST d.o.o.</item>
    </izvorni_sadrzaj>
    <derivirana_varijabla naziv="DomainObject.Predmet.ProtuStrankaListNazivFormated_1">
      <item>GAMA SIGURNOST d.o.o.</item>
    </derivirana_varijabla>
  </DomainObject.Predmet.ProtuStrankaListNazivFormated>
  <DomainObject.Predmet.ProtuStrankaListNazivFormatedOIB>
    <izvorni_sadrzaj>
      <item>GAMA SIGURNOST d.o.o., OIB 87265098359</item>
    </izvorni_sadrzaj>
    <derivirana_varijabla naziv="DomainObject.Predmet.ProtuStrankaListNazivFormatedOIB_1">
      <item>GAMA SIGURNOST d.o.o., OIB 87265098359</item>
    </derivirana_varijabla>
  </DomainObject.Predmet.ProtuStrankaListNazivFormatedOIB>
  <DomainObject.Predmet.OstaliListFormated>
    <izvorni_sadrzaj>
      <item>ŽDO u Zagrebu punomoćnik sudionika u postupku RH MF Porezna uprava Zagreb</item>
      <item>Igor Mikelj</item>
    </izvorni_sadrzaj>
    <derivirana_varijabla naziv="DomainObject.Predmet.OstaliListFormated_1">
      <item>ŽDO u Zagrebu punomoćnik sudionika u postupku RH MF Porezna uprava Zagreb</item>
      <item>Igor Mikelj</item>
    </derivirana_varijabla>
  </DomainObject.Predmet.OstaliListFormated>
  <DomainObject.Predmet.OstaliListFormatedOIB>
    <izvorni_sadrzaj>
      <item>ŽDO u Zagrebu, OIB 16488001145 punomoćnik sudionika u postupku RH MF Porezna uprava Zagreb</item>
      <item>Igor Mikelj, OIB 78416720710</item>
    </izvorni_sadrzaj>
    <derivirana_varijabla naziv="DomainObject.Predmet.OstaliListFormatedOIB_1">
      <item>ŽDO u Zagrebu, OIB 16488001145 punomoćnik sudionika u postupku RH MF Porezna uprava Zagreb</item>
      <item>Igor Mikelj, OIB 78416720710</item>
    </derivirana_varijabla>
  </DomainObject.Predmet.OstaliListFormatedOIB>
  <DomainObject.Predmet.OstaliListFormatedWithAdress>
    <izvorni_sadrzaj>
      <item>ŽDO u Zagrebu punomoćnik sudionika u postupku RH MF Porezna uprava Zagreb</item>
      <item>Igor Mikelj, Međimurska Ulica 11, 10000 Zagreb</item>
    </izvorni_sadrzaj>
    <derivirana_varijabla naziv="DomainObject.Predmet.OstaliListFormatedWithAdress_1">
      <item>ŽDO u Zagrebu punomoćnik sudionika u postupku RH MF Porezna uprava Zagreb</item>
      <item>Igor Mikelj, Međimurska Ulica 11, 10000 Zagreb</item>
    </derivirana_varijabla>
  </DomainObject.Predmet.OstaliListFormatedWithAdress>
  <DomainObject.Predmet.OstaliListFormatedWithAdressOIB>
    <izvorni_sadrzaj>
      <item>ŽDO u Zagrebu, OIB 16488001145 punomoćnik sudionika u postupku RH MF Porezna uprava Zagreb</item>
      <item>Igor Mikelj, OIB 78416720710, Međimurska Ulica 11, 10000 Zagreb</item>
    </izvorni_sadrzaj>
    <derivirana_varijabla naziv="DomainObject.Predmet.OstaliListFormatedWithAdressOIB_1">
      <item>ŽDO u Zagrebu, OIB 16488001145 punomoćnik sudionika u postupku RH MF Porezna uprava Zagreb</item>
      <item>Igor Mikelj, OIB 78416720710, Međimurska Ulica 11, 10000 Zagreb</item>
    </derivirana_varijabla>
  </DomainObject.Predmet.OstaliListFormatedWithAdressOIB>
  <DomainObject.Predmet.OstaliListNazivFormated>
    <izvorni_sadrzaj>
      <item>ŽDO u Zagrebu</item>
      <item>Igor Mikelj</item>
    </izvorni_sadrzaj>
    <derivirana_varijabla naziv="DomainObject.Predmet.OstaliListNazivFormated_1">
      <item>ŽDO u Zagrebu</item>
      <item>Igor Mikelj</item>
    </derivirana_varijabla>
  </DomainObject.Predmet.OstaliListNazivFormated>
  <DomainObject.Predmet.OstaliListNazivFormatedOIB>
    <izvorni_sadrzaj>
      <item>ŽDO u Zagrebu, OIB 16488001145</item>
      <item>Igor Mikelj, OIB 78416720710</item>
    </izvorni_sadrzaj>
    <derivirana_varijabla naziv="DomainObject.Predmet.OstaliListNazivFormatedOIB_1">
      <item>ŽDO u Zagrebu, OIB 16488001145</item>
      <item>Igor Mikelj, OIB 78416720710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St-6290/2016-27</izvorni_sadrzaj>
    <derivirana_varijabla naziv="DomainObject.PoslovniBrojDokumenta_1">St-6290/2016-27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SIGURNOST d.o.o.</izvorni_sadrzaj>
    <derivirana_varijabla naziv="DomainObject.Predmet.ProtustrankaIDrugi_1">GAMA SIGURNOST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GAMA SIGURNOST d.o.o., OIB 87265098359, Dragutina Krapeca 18, 10000 Zagreb</izvorni_sadrzaj>
    <derivirana_varijabla naziv="DomainObject.Predmet.ProtustrankaIDrugiAdressOIB_1">GAMA SIGURNOST d.o.o., OIB 87265098359, Dragutina Krapeca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SIGURNOST d.o.o.</item>
      <item>FINA Regionalni centar Zagreb</item>
      <item>RH MF Porezna uprava Zagreb</item>
      <item>ŽDO u Zagrebu</item>
      <item>Igor Mikelj</item>
    </izvorni_sadrzaj>
    <derivirana_varijabla naziv="DomainObject.Predmet.SudioniciListNaziv_1">
      <item>GAMA SIGURNOST d.o.o.</item>
      <item>FINA Regionalni centar Zagreb</item>
      <item>RH MF Porezna uprava Zagreb</item>
      <item>ŽDO u Zagrebu</item>
      <item>Igor Mikelj</item>
    </derivirana_varijabla>
  </DomainObject.Predmet.SudioniciListNaziv>
  <DomainObject.Predmet.SudioniciListAdressOIB>
    <izvorni_sadrzaj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izvorni_sadrzaj>
    <derivirana_varijabla naziv="DomainObject.Predmet.SudioniciListAdressOIB_1"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87265098359</item>
      <item>, OIB 85821130368</item>
      <item>, OIB 18683136487</item>
      <item>, OIB 16488001145</item>
      <item>, OIB 78416720710</item>
    </izvorni_sadrzaj>
    <derivirana_varijabla naziv="DomainObject.Predmet.SudioniciListNazivOIB_1">
      <item>, OIB 87265098359</item>
      <item>, OIB 85821130368</item>
      <item>, OIB 18683136487</item>
      <item>, OIB 16488001145</item>
      <item>, OIB 78416720710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87A56-EA50-4503-9D90-7E60C44ED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614</properties:Words>
  <properties:Characters>3620</properties:Characters>
  <properties:Lines>286</properties:Lines>
  <properties:Paragraphs>150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2017-02-21T12:55:00Z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2017-02-21T13:04:00Z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St-6290/2016-27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