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e8372a" w14:paraId="5e8372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0546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C05467">
              <w:t>76/18-3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C05467">
        <w:rPr>
          <w:rFonts w:hAnsi="Times New Roman" w:ascii="Times New Roman"/>
          <w:sz w:val="24"/>
          <w:szCs w:val="24"/>
        </w:rPr>
        <w:t>ALVERNA d.o.o., OIB: 84368397334, sa sjedištem u Varaždinska 12, 42203 Jalžabet, dana 2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C05467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C05467">
        <w:rPr>
          <w:rFonts w:hAnsi="Times New Roman" w:ascii="Times New Roman"/>
          <w:sz w:val="24"/>
          <w:szCs w:val="24"/>
        </w:rPr>
        <w:t>ALVERNA d.o.o., OIB: 84368397334, sa sjedištem u Varaždinska 12, 42203 Jalžabet</w:t>
      </w:r>
      <w:r w:rsidR="00055D2E">
        <w:rPr>
          <w:rFonts w:hAnsi="Times New Roman" w:ascii="Times New Roman"/>
          <w:sz w:val="24"/>
          <w:szCs w:val="24"/>
        </w:rPr>
        <w:t xml:space="preserve">, </w:t>
      </w:r>
      <w:r w:rsidRPr="00340A58">
        <w:rPr>
          <w:rFonts w:hAnsi="Times New Roman" w:ascii="Times New Roman"/>
          <w:sz w:val="24"/>
          <w:szCs w:val="24"/>
        </w:rPr>
        <w:t xml:space="preserve">iznosi </w:t>
      </w:r>
      <w:r w:rsidR="00C05467">
        <w:rPr>
          <w:rFonts w:hAnsi="Times New Roman" w:ascii="Times New Roman"/>
          <w:sz w:val="24"/>
          <w:szCs w:val="24"/>
        </w:rPr>
        <w:t>73.932,77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C05467">
        <w:rPr>
          <w:rFonts w:hAnsi="Times New Roman" w:ascii="Times New Roman"/>
          <w:sz w:val="24"/>
          <w:szCs w:val="24"/>
        </w:rPr>
        <w:t xml:space="preserve">Ruža Košćak, OIB:39104065226, Jalžabet, Varaždinska 12 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C05467">
        <w:rPr>
          <w:rFonts w:hAnsi="Times New Roman" w:ascii="Times New Roman"/>
          <w:sz w:val="24"/>
          <w:szCs w:val="24"/>
        </w:rPr>
        <w:t>26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C05467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C05467">
        <w:rPr>
          <w:rFonts w:hAnsi="Times New Roman" w:ascii="Times New Roman"/>
          <w:sz w:val="24"/>
          <w:szCs w:val="24"/>
        </w:rPr>
        <w:t>ALVERNA d.o.o., OIB: 84368397334, sa sjedištem u Varaždinska 12, 42203 Jalžabet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C05467">
        <w:rPr>
          <w:rFonts w:hAnsi="Times New Roman" w:ascii="Times New Roman"/>
          <w:sz w:val="24"/>
          <w:szCs w:val="24"/>
        </w:rPr>
        <w:t>22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C05467">
        <w:rPr>
          <w:rFonts w:hAnsi="Times New Roman" w:ascii="Times New Roman"/>
          <w:sz w:val="24"/>
          <w:szCs w:val="24"/>
        </w:rPr>
        <w:t>veljače</w:t>
      </w:r>
      <w:r w:rsidR="00055D2E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C05467">
        <w:rPr>
          <w:rFonts w:hAnsi="Times New Roman" w:ascii="Times New Roman"/>
          <w:sz w:val="24"/>
          <w:szCs w:val="24"/>
        </w:rPr>
        <w:t>73.932,77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C05467">
        <w:rPr>
          <w:rFonts w:hAnsi="Times New Roman" w:ascii="Times New Roman"/>
          <w:sz w:val="24"/>
          <w:szCs w:val="24"/>
        </w:rPr>
        <w:t>u 2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C05467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79067C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3DB" w:rsidP="00501147" w:rsidR="00D673DB">
      <w:pPr>
        <w:spacing w:lineRule="auto" w:line="240" w:after="0"/>
      </w:pPr>
      <w:r>
        <w:separator/>
      </w:r>
    </w:p>
  </w:endnote>
  <w:endnote w:id="0" w:type="continuationSeparator">
    <w:p w:rsidRDefault="00D673DB" w:rsidP="00501147" w:rsidR="00D673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3DB" w:rsidP="00501147" w:rsidR="00D673DB">
      <w:pPr>
        <w:spacing w:lineRule="auto" w:line="240" w:after="0"/>
      </w:pPr>
      <w:r>
        <w:separator/>
      </w:r>
    </w:p>
  </w:footnote>
  <w:footnote w:id="0" w:type="continuationSeparator">
    <w:p w:rsidRDefault="00D673DB" w:rsidP="00501147" w:rsidR="00D673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9067C">
      <w:rPr>
        <w:rFonts w:hAnsi="Times New Roman" w:ascii="Times New Roman"/>
        <w:noProof/>
        <w:sz w:val="24"/>
        <w:szCs w:val="24"/>
      </w:rPr>
      <w:t>Poslovni broj: 9 St-76/18-3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9067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9067C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E2A2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05467"/>
    <w:rsid w:val="00C470B6"/>
    <w:rsid w:val="00C50709"/>
    <w:rsid w:val="00CB0DAC"/>
    <w:rsid w:val="00CE3864"/>
    <w:rsid w:val="00D228AD"/>
    <w:rsid w:val="00D43FE4"/>
    <w:rsid w:val="00D50D29"/>
    <w:rsid w:val="00D673DB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6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6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6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6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6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6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6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6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ALVERNA trgovačko društvo za ugostiteljstvo, turizam i trgovinu, d.o.o. zastupanog po punomoćniku Ruža Košćak</izvorni_sadrzaj>
    <derivirana_varijabla naziv="DomainObject.Predmet.ProtustrankaFormated_1">  ALVERNA trgovačko društvo za ugostiteljstvo, turizam i trgovinu, d.o.o. zastupanog po punomoćniku Ruža Košćak</derivirana_varijabla>
  </DomainObject.Predmet.ProtustrankaFormated>
  <DomainObject.Predmet.ProtustrankaFormatedOIB>
    <izvorni_sadrzaj>  ALVERNA trgovačko društvo za ugostiteljstvo, turizam i trgovinu, d.o.o., OIB 84368397334 zastupanog po punomoćniku Ruža Košćak</izvorni_sadrzaj>
    <derivirana_varijabla naziv="DomainObject.Predmet.ProtustrankaFormatedOIB_1">  ALVERNA trgovačko društvo za ugostiteljstvo, turizam i trgovinu, d.o.o., OIB 84368397334 zastupanog po punomoćniku Ruža Košćak</derivirana_varijabla>
  </DomainObject.Predmet.ProtustrankaFormatedOIB>
  <DomainObject.Predmet.ProtustrankaFormatedWithAdress>
    <izvorni_sadrzaj> ALVERNA trgovačko društvo za ugostiteljstvo, turizam i trgovinu, d.o.o., Varaždinska 12, 42203 Jalžabet zastupanog po punomoćniku Ruža Košćak</izvorni_sadrzaj>
    <derivirana_varijabla naziv="DomainObject.Predmet.ProtustrankaFormatedWithAdress_1"> ALVERNA trgovačko društvo za ugostiteljstvo, turizam i trgovinu, d.o.o., Varaždinska 12, 42203 Jalžabet zastupanog po punomoćniku Ruža Košćak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 zastupanog po punomoćniku Ruža Košćak</izvorni_sadrzaj>
    <derivirana_varijabla naziv="DomainObject.Predmet.ProtustrankaFormatedWithAdressOIB_1"> ALVERNA trgovačko društvo za ugostiteljstvo, turizam i trgovinu, d.o.o., OIB 84368397334, Varaždinska 12, 42203 Jalžabet zastupanog po punomoćniku Ruža Košćak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73932.77</izvorni_sadrzaj>
    <derivirana_varijabla naziv="DomainObject.Predmet.TrenutnaVrijednost_1">73932.77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ALVERNA trgovačko društvo za ugostiteljstvo, turizam i trgovinu, d.o.o. zastupanog po punomoćniku Ruža Košćak</item>
    </izvorni_sadrzaj>
    <derivirana_varijabla naziv="DomainObject.Predmet.ProtuStrankaListFormated_1">
      <item>ALVERNA trgovačko društvo za ugostiteljstvo, turizam i trgovinu, d.o.o. zastupanog po punomoćniku Ruža Košćak</item>
    </derivirana_varijabla>
  </DomainObject.Predmet.ProtuStrankaListFormated>
  <DomainObject.Predmet.ProtuStrankaListFormatedOIB>
    <izvorni_sadrzaj>
      <item>ALVERNA trgovačko društvo za ugostiteljstvo, turizam i trgovinu, d.o.o., OIB 84368397334 zastupanog po punomoćniku Ruža Košćak</item>
    </izvorni_sadrzaj>
    <derivirana_varijabla naziv="DomainObject.Predmet.ProtuStrankaListFormatedOIB_1">
      <item>ALVERNA trgovačko društvo za ugostiteljstvo, turizam i trgovinu, d.o.o., OIB 84368397334 zastupanog po punomoćniku Ruža Košćak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 zastupanog po punomoćniku Ruža Košćak</item>
    </izvorni_sadrzaj>
    <derivirana_varijabla naziv="DomainObject.Predmet.ProtuStrankaListFormatedWithAdress_1">
      <item>ALVERNA trgovačko društvo za ugostiteljstvo, turizam i trgovinu, d.o.o., Varaždinska 12, 42203 Jalžabet zastupanog po punomoćniku Ruža Košćak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 zastupanog po punomoćniku Ruža Košćak</item>
    </izvorni_sadrzaj>
    <derivirana_varijabla naziv="DomainObject.Predmet.ProtuStrankaListFormatedWithAdressOIB_1">
      <item>ALVERNA trgovačko društvo za ugostiteljstvo, turizam i trgovinu, d.o.o., OIB 84368397334, Varaždinska 12, 42203 Jalžabet zastupanog po punomoćniku Ruža Košćak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e-Oglasna</item>
      <item>Sudski registar Trgovačkog suda u Varaždinu</item>
      <item>Ruža Košćak punomoćnik sudionika u postupku ALVERNA trgovačko društvo za ugostiteljstvo, turizam i trgovinu, d.o.o.</item>
    </izvorni_sadrzaj>
    <derivirana_varijabla naziv="DomainObject.Predmet.OstaliListFormated_1">
      <item>e-Oglasna</item>
      <item>Sudski registar Trgovačkog suda u Varaždinu</item>
      <item>Ruža Košćak punomoćnik sudionika u postupku ALVERNA trgovačko društvo za ugostiteljstvo, turizam i trgovinu, d.o.o.</item>
    </derivirana_varijabla>
  </DomainObject.Predmet.OstaliListFormated>
  <DomainObject.Predmet.OstaliListFormatedOIB>
    <izvorni_sadrzaj>
      <item>e-Oglasna</item>
      <item>Sudski registar Trgovačkog suda u Varaždinu</item>
      <item>Ruža Košćak, OIB 39104065226 punomoćnik sudionika u postupku ALVERNA trgovačko društvo za ugostiteljstvo, turizam i trgovinu, d.o.o.</item>
    </izvorni_sadrzaj>
    <derivirana_varijabla naziv="DomainObject.Predmet.OstaliListFormatedOIB_1">
      <item>e-Oglasna</item>
      <item>Sudski registar Trgovačkog suda u Varaždinu</item>
      <item>Ruža Košćak, OIB 39104065226 punomoćnik sudionika u postupku ALVERNA trgovačko društvo za ugostiteljstvo, turizam i trgovinu, d.o.o.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Ruža Košćak, Varaždinska 12, 42203 Jalžabet punomoćnik sudionika u postupku ALVERNA trgovačko društvo za ugostiteljstvo, turizam i trgovinu, d.o.o.</item>
    </izvorni_sadrzaj>
    <derivirana_varijabla naziv="DomainObject.Predmet.OstaliListFormatedWithAdress_1">
      <item>e-Oglasna</item>
      <item>Sudski registar Trgovačkog suda u Varaždinu, B.Radića 2, 42000 Varaždin</item>
      <item>Ruža Košćak, Varaždinska 12, 42203 Jalžabet punomoćnik sudionika u postupku ALVERNA trgovačko društvo za ugostiteljstvo, turizam i trgovinu, d.o.o.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Ruža Košćak, OIB 39104065226, Varaždinska 12, 42203 Jalžabet punomoćnik sudionika u postupku ALVERNA trgovačko društvo za ugostiteljstvo, turizam i trgovinu, d.o.o.</item>
    </izvorni_sadrzaj>
    <derivirana_varijabla naziv="DomainObject.Predmet.OstaliListFormatedWithAdressOIB_1">
      <item>e-Oglasna</item>
      <item>Sudski registar Trgovačkog suda u Varaždinu, B.Radića 2, 42000 Varaždin</item>
      <item>Ruža Košćak, OIB 39104065226, Varaždinska 12, 42203 Jalžabet punomoćnik sudionika u postupku ALVERNA trgovačko društvo za ugostiteljstvo, turizam i trgovinu, d.o.o.</item>
    </derivirana_varijabla>
  </DomainObject.Predmet.OstaliListFormatedWithAdressOIB>
  <DomainObject.Predmet.OstaliListNazivFormated>
    <izvorni_sadrzaj>
      <item>e-Oglasna</item>
      <item>Sudski registar Trgovačkog suda u Varaždinu</item>
      <item>Ruža Košćak</item>
    </izvorni_sadrzaj>
    <derivirana_varijabla naziv="DomainObject.Predmet.OstaliListNazivFormated_1">
      <item>e-Oglasna</item>
      <item>Sudski registar Trgovačkog suda u Varaždinu</item>
      <item>Ruža Košćak</item>
    </derivirana_varijabla>
  </DomainObject.Predmet.OstaliListNazivFormated>
  <DomainObject.Predmet.OstaliListNazivFormatedOIB>
    <izvorni_sadrzaj>
      <item>e-Oglasna</item>
      <item>Sudski registar Trgovačkog suda u Varaždinu</item>
      <item>Ruža Košćak, OIB 39104065226</item>
    </izvorni_sadrzaj>
    <derivirana_varijabla naziv="DomainObject.Predmet.OstaliListNazivFormatedOIB_1">
      <item>e-Oglasna</item>
      <item>Sudski registar Trgovačkog suda u Varaždinu</item>
      <item>Ruža Košćak, OIB 39104065226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ALVERNA trgovačko društvo za ugostiteljstvo, turizam i trgovinu, d.o.o.</item>
      <item>e-Oglasna</item>
      <item>Sudski registar Trgovačkog suda u Varaždinu</item>
      <item>Ruža Košćak</item>
    </izvorni_sadrzaj>
    <derivirana_varijabla naziv="DomainObject.Predmet.SudioniciListNaziv_1">
      <item>Financijska agencija</item>
      <item>ALVERNA trgovačko društvo za ugostiteljstvo, turizam i trgovinu, d.o.o.</item>
      <item>e-Oglasna</item>
      <item>Sudski registar Trgovačkog suda u Varaždinu</item>
      <item>Ruža Košćak</item>
    </derivirana_varijabla>
  </DomainObject.Predmet.SudioniciListNaziv>
  <DomainObject.Predmet.SudioniciListAdressOIB>
    <izvorni_sadrzaj>
      <item>Financijska agencija, OIB 85821130368, Ulica grada Vukovara 70,10000 Zagreb</item>
      <item>ALVERNA trgovačko društvo za ugostiteljstvo, turizam i trgovinu, d.o.o., OIB 84368397334, Varaždinska 12,42203 Jalžabet</item>
      <item>e-Oglasna</item>
      <item>Sudski registar Trgovačkog suda u Varaždinu, B.Radića 2,42000 Varaždin</item>
      <item>Ruža Košćak, OIB 39104065226, Varaždinska 12,42203 Jalžabet</item>
    </izvorni_sadrzaj>
    <derivirana_varijabla naziv="DomainObject.Predmet.SudioniciListAdressOIB_1">
      <item>Financijska agencija, OIB 85821130368, Ulica grada Vukovara 70,10000 Zagreb</item>
      <item>ALVERNA trgovačko društvo za ugostiteljstvo, turizam i trgovinu, d.o.o., OIB 84368397334, Varaždinska 12,42203 Jalžabet</item>
      <item>e-Oglasna</item>
      <item>Sudski registar Trgovačkog suda u Varaždinu, B.Radića 2,42000 Varaždin</item>
      <item>Ruža Košćak, OIB 39104065226, Varaždinska 12,42203 Jalžabet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84368397334</item>
      <item>, OIB null</item>
      <item>, OIB null</item>
      <item>, OIB 39104065226</item>
    </izvorni_sadrzaj>
    <derivirana_varijabla naziv="DomainObject.Predmet.SudioniciListNazivOIB_1">
      <item>, OIB 85821130368</item>
      <item>, OIB 84368397334</item>
      <item>, OIB null</item>
      <item>, OIB null</item>
      <item>, OIB 39104065226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80680-04EF-40B2-9935-56CBD40D6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2546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2018-03-02T08:15:00Z</dcterms:created>
  <dc:creator>Mirjana Mlinarić</dc:creator>
  <cp:lastModifiedBy>Marko Makaj</cp:lastModifiedBy>
  <cp:lastPrinted>2018-03-02T08:15:00Z</cp:lastPrinted>
  <dcterms:modified xmlns:xsi="http://www.w3.org/2001/XMLSchema-instance" xsi:type="dcterms:W3CDTF">2018-03-02T08:16:00Z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(St-76-18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