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9359f" w14:paraId="809359f" w:rsidRDefault="00AB6C4C" w:rsidP="007E16EA" w:rsidR="00AB6C4C" w:rsidRPr="00DA585C">
      <w:pPr>
        <w:jc w:val="both"/>
        <w15:collapsed w:val="false"/>
      </w:pPr>
      <w:bookmarkStart w:name="_GoBack" w:id="0"/>
      <w:bookmarkEnd w:id="0"/>
    </w:p>
    <w:p w:rsidRDefault="00AB6C4C" w:rsidP="00AB6C4C" w:rsidR="00AB6C4C" w:rsidRPr="00DA585C"/>
    <w:p w:rsidRDefault="00AB6C4C" w:rsidP="00AB6C4C" w:rsidR="00AB6C4C" w:rsidRPr="00DA585C"/>
    <w:p w:rsidRDefault="00AB6C4C" w:rsidP="00AB6C4C" w:rsidR="00AB6C4C" w:rsidRPr="00DA585C">
      <w:pPr>
        <w:jc w:val="right"/>
      </w:pPr>
      <w:r w:rsidRPr="00DA585C">
        <w:tab/>
      </w:r>
      <w:r w:rsidRPr="00DA585C">
        <w:tab/>
      </w:r>
      <w:r w:rsidR="002259A2" w:rsidRPr="00DA585C">
        <w:t>1</w:t>
      </w:r>
      <w:r w:rsidRPr="00DA585C">
        <w:t xml:space="preserve"> St-</w:t>
      </w:r>
      <w:r w:rsidR="00075B8D">
        <w:t>349</w:t>
      </w:r>
      <w:r w:rsidR="007E1A6E">
        <w:t>/</w:t>
      </w:r>
      <w:r w:rsidR="00075B8D">
        <w:t>2016-29</w:t>
      </w:r>
    </w:p>
    <w:p w:rsidRDefault="00E702CF" w:rsidP="00AB6C4C" w:rsidR="00AB6C4C" w:rsidRPr="00DA585C">
      <w:r w:rsidRPr="00DA585C">
        <w:t xml:space="preserve"> </w:t>
      </w:r>
      <w:r w:rsidR="00AB6C4C" w:rsidRPr="00DA585C">
        <w:t>REPUBLIKA HRVATSKA</w:t>
      </w:r>
    </w:p>
    <w:p w:rsidRDefault="00AB6C4C" w:rsidP="00AB6C4C" w:rsidR="00AB6C4C" w:rsidRPr="00DA585C">
      <w:r w:rsidRPr="00DA585C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DA585C">
          <w:t>SUD U</w:t>
        </w:r>
      </w:smartTag>
      <w:r w:rsidRPr="00DA585C">
        <w:t xml:space="preserve"> ZADRU</w:t>
      </w:r>
    </w:p>
    <w:p w:rsidRDefault="00AB6C4C" w:rsidP="00AB6C4C" w:rsidR="00AB6C4C" w:rsidRPr="00DA585C">
      <w:pPr>
        <w:jc w:val="center"/>
      </w:pPr>
    </w:p>
    <w:p w:rsidRDefault="00AB6C4C" w:rsidP="00AB6C4C" w:rsidR="00AB6C4C" w:rsidRPr="00DA585C"/>
    <w:p w:rsidRDefault="00AB6C4C" w:rsidP="00AB6C4C" w:rsidR="00AB6C4C" w:rsidRPr="00DA585C">
      <w:pPr>
        <w:jc w:val="center"/>
      </w:pPr>
      <w:r w:rsidRPr="00DA585C">
        <w:t>R J E Š E N J E</w:t>
      </w:r>
    </w:p>
    <w:p w:rsidRDefault="00AB6C4C" w:rsidP="00AB6C4C" w:rsidR="00AB6C4C" w:rsidRPr="00DA585C">
      <w:pPr>
        <w:jc w:val="center"/>
      </w:pPr>
    </w:p>
    <w:p w:rsidRDefault="00AB6C4C" w:rsidP="00AB6C4C" w:rsidR="00AB6C4C" w:rsidRPr="00DA585C"/>
    <w:p w:rsidRDefault="00AB6C4C" w:rsidP="00AB6C4C" w:rsidR="00AB6C4C" w:rsidRPr="00DA585C">
      <w:pPr>
        <w:jc w:val="both"/>
      </w:pPr>
      <w:r w:rsidRPr="00DA585C">
        <w:tab/>
        <w:t xml:space="preserve">TRGOVAČKI SUD U ZADRU, po sucu ovog suda Ardeni Bajlo, nad stečajnim dužnikom </w:t>
      </w:r>
      <w:r w:rsidR="00075B8D" w:rsidRPr="00217782">
        <w:t>DOMO TRGOVINA j.d.o.o., Zadar, Viktora Vide 30, Zadar, OIB: 17382509352</w:t>
      </w:r>
      <w:r w:rsidRPr="00DA585C">
        <w:t xml:space="preserve">, dana </w:t>
      </w:r>
      <w:r w:rsidR="00075B8D">
        <w:t>1. rujna</w:t>
      </w:r>
      <w:r w:rsidR="007E1A6E">
        <w:t xml:space="preserve"> 2017</w:t>
      </w:r>
      <w:r w:rsidRPr="00DA585C">
        <w:t>.</w:t>
      </w:r>
    </w:p>
    <w:p w:rsidRDefault="00AB6C4C" w:rsidP="00AB6C4C" w:rsidR="00AB6C4C" w:rsidRPr="00DA585C"/>
    <w:p w:rsidRDefault="00174532" w:rsidP="00AB6C4C" w:rsidR="00174532" w:rsidRPr="00DA585C"/>
    <w:p w:rsidRDefault="00AB6C4C" w:rsidP="00AB6C4C" w:rsidR="00AB6C4C" w:rsidRPr="00DA585C">
      <w:pPr>
        <w:jc w:val="center"/>
      </w:pPr>
      <w:r w:rsidRPr="00DA585C">
        <w:t>r i j e š i o  j e</w:t>
      </w:r>
    </w:p>
    <w:p w:rsidRDefault="00174532" w:rsidP="00AB6C4C" w:rsidR="00174532" w:rsidRPr="00DA585C">
      <w:pPr>
        <w:jc w:val="center"/>
      </w:pPr>
    </w:p>
    <w:p w:rsidRDefault="00AB6C4C" w:rsidP="00AB6C4C" w:rsidR="00AB6C4C" w:rsidRPr="00DA585C">
      <w:pPr>
        <w:jc w:val="both"/>
      </w:pPr>
    </w:p>
    <w:p w:rsidRDefault="00826A77" w:rsidP="00826A77" w:rsidR="00826A77">
      <w:pPr>
        <w:ind w:firstLine="705"/>
        <w:jc w:val="both"/>
      </w:pPr>
      <w:r>
        <w:t>I</w:t>
      </w:r>
      <w:r w:rsidR="00C8291E">
        <w:t>.</w:t>
      </w:r>
      <w:r>
        <w:t xml:space="preserve"> </w:t>
      </w:r>
      <w:r w:rsidRPr="00827FF0">
        <w:t xml:space="preserve">Odobrava se trošak </w:t>
      </w:r>
      <w:r w:rsidR="008C2508">
        <w:t xml:space="preserve">stečajnom upravitelju Željku Vrkiću </w:t>
      </w:r>
      <w:r w:rsidRPr="00827FF0">
        <w:t xml:space="preserve">po specifikaciji od dana </w:t>
      </w:r>
      <w:r w:rsidR="00075B8D">
        <w:t>31</w:t>
      </w:r>
      <w:r w:rsidR="00C8291E">
        <w:t xml:space="preserve">. </w:t>
      </w:r>
      <w:r w:rsidR="00075B8D">
        <w:t>kolovoza</w:t>
      </w:r>
      <w:r w:rsidR="007E1A6E">
        <w:t xml:space="preserve"> 2017</w:t>
      </w:r>
      <w:r w:rsidRPr="00827FF0">
        <w:t xml:space="preserve">. </w:t>
      </w:r>
      <w:r w:rsidR="0008203B">
        <w:t xml:space="preserve">u </w:t>
      </w:r>
      <w:r w:rsidRPr="00827FF0">
        <w:t>iznos</w:t>
      </w:r>
      <w:r w:rsidR="0008203B">
        <w:t>u</w:t>
      </w:r>
      <w:r w:rsidRPr="00827FF0">
        <w:t xml:space="preserve"> od </w:t>
      </w:r>
      <w:r w:rsidR="00075B8D">
        <w:t>120,00</w:t>
      </w:r>
      <w:r w:rsidRPr="00827FF0">
        <w:t xml:space="preserve"> kuna.</w:t>
      </w:r>
    </w:p>
    <w:p w:rsidRDefault="0009493F" w:rsidP="0009493F" w:rsidR="0009493F" w:rsidRPr="00DA585C">
      <w:pPr>
        <w:jc w:val="both"/>
      </w:pPr>
    </w:p>
    <w:p w:rsidRDefault="00AB6C4C" w:rsidP="0008203B" w:rsidR="00AB6C4C" w:rsidRPr="00DA585C">
      <w:pPr>
        <w:ind w:firstLine="705"/>
        <w:jc w:val="both"/>
      </w:pPr>
      <w:r w:rsidRPr="00DA585C">
        <w:t>I</w:t>
      </w:r>
      <w:r w:rsidR="00826A77">
        <w:t>I</w:t>
      </w:r>
      <w:r w:rsidR="00C8291E">
        <w:t>.</w:t>
      </w:r>
      <w:r w:rsidRPr="00DA585C">
        <w:t xml:space="preserve"> </w:t>
      </w:r>
      <w:r w:rsidR="0008203B">
        <w:t xml:space="preserve">Nalaže se računovodstvu ovog suda da trošak stečajnom upravitelju iz točke 1. isplati iz Fonda zajedničkih pristojbi. </w:t>
      </w:r>
    </w:p>
    <w:p w:rsidRDefault="00E702CF" w:rsidP="00AB6C4C" w:rsidR="00E702CF" w:rsidRPr="00DA585C">
      <w:pPr>
        <w:ind w:left="705"/>
        <w:jc w:val="both"/>
      </w:pPr>
    </w:p>
    <w:p w:rsidRDefault="00AB6C4C" w:rsidP="00AB6C4C" w:rsidR="00AB6C4C" w:rsidRPr="00DA585C">
      <w:pPr>
        <w:jc w:val="both"/>
      </w:pPr>
    </w:p>
    <w:p w:rsidRDefault="00AB6C4C" w:rsidP="00AB6C4C" w:rsidR="00AB6C4C" w:rsidRPr="00DA585C">
      <w:pPr>
        <w:ind w:hanging="705" w:left="705"/>
        <w:jc w:val="center"/>
      </w:pPr>
      <w:r w:rsidRPr="00DA585C">
        <w:t>O b r a z l o ž e n j e</w:t>
      </w:r>
    </w:p>
    <w:p w:rsidRDefault="00AB6C4C" w:rsidP="00AB6C4C" w:rsidR="00AB6C4C">
      <w:pPr>
        <w:jc w:val="both"/>
      </w:pPr>
    </w:p>
    <w:p w:rsidRDefault="00C8291E" w:rsidP="00AB6C4C" w:rsidR="00C8291E" w:rsidRPr="00DA585C">
      <w:pPr>
        <w:jc w:val="both"/>
      </w:pPr>
      <w:r>
        <w:tab/>
        <w:t xml:space="preserve">Stečajni upravitelj imenovan u ovom postupku podnio je dana </w:t>
      </w:r>
      <w:r w:rsidR="00075B8D">
        <w:t>31. kolovoza</w:t>
      </w:r>
      <w:r w:rsidR="007E1A6E">
        <w:t xml:space="preserve"> 2017</w:t>
      </w:r>
      <w:r>
        <w:t>. zahtjev za odobrenje isplate naknade troškova.</w:t>
      </w:r>
    </w:p>
    <w:p w:rsidRDefault="00714E77" w:rsidP="00102D4D" w:rsidR="00714E77" w:rsidRPr="00DA585C">
      <w:pPr>
        <w:ind w:firstLine="705"/>
        <w:jc w:val="both"/>
      </w:pPr>
      <w:r>
        <w:t>Budući je stečajni upravitelj podnio dokumentirani i obrazloženi zahtjev za podmirenje troškova koje je imao, to je isti i odobren.</w:t>
      </w:r>
    </w:p>
    <w:p w:rsidRDefault="00AB6C4C" w:rsidP="00AB6C4C" w:rsidR="00AB6C4C" w:rsidRPr="00DA585C">
      <w:pPr>
        <w:jc w:val="both"/>
      </w:pPr>
    </w:p>
    <w:p w:rsidRDefault="00AB6C4C" w:rsidP="00AB6C4C" w:rsidR="00AB6C4C" w:rsidRPr="00DA585C">
      <w:pPr>
        <w:ind w:hanging="705" w:left="705"/>
        <w:jc w:val="center"/>
      </w:pPr>
      <w:r w:rsidRPr="00DA585C">
        <w:t xml:space="preserve">U Zadru dana </w:t>
      </w:r>
      <w:r w:rsidR="00075B8D">
        <w:t>1. rujna</w:t>
      </w:r>
      <w:r w:rsidR="007E1A6E">
        <w:t xml:space="preserve"> 2017</w:t>
      </w:r>
      <w:r w:rsidR="00DA585C">
        <w:t>.</w:t>
      </w:r>
    </w:p>
    <w:p w:rsidRDefault="00AB6C4C" w:rsidP="00102D4D" w:rsidR="00AB6C4C" w:rsidRPr="00DA585C"/>
    <w:p w:rsidRDefault="007E1A6E" w:rsidP="00E3246C" w:rsidR="008C2508">
      <w:pPr>
        <w:jc w:val="right"/>
      </w:pPr>
      <w:r>
        <w:t>Sutkinja:</w:t>
      </w:r>
    </w:p>
    <w:p w:rsidRDefault="008C2508" w:rsidP="00E3246C" w:rsidR="008C250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175B43" w:rsidP="00175B43" w:rsidR="00175B43"/>
    <w:p w:rsidRDefault="00384818" w:rsidP="00384818" w:rsidR="00384818"/>
    <w:p w:rsidRDefault="00826A77" w:rsidP="00384818" w:rsidR="00826A77" w:rsidRPr="00DA585C"/>
    <w:p w:rsidRDefault="009909B0" w:rsidP="00AB6C4C" w:rsidR="009909B0" w:rsidRPr="00DA585C"/>
    <w:p w:rsidRDefault="00AB6C4C" w:rsidP="00AB6C4C" w:rsidR="00AB6C4C" w:rsidRPr="00DA585C">
      <w:r w:rsidRPr="00DA585C">
        <w:t xml:space="preserve">POUKA O PRAVNOM LIJEKU : </w:t>
      </w:r>
    </w:p>
    <w:p w:rsidRDefault="00AB6C4C" w:rsidP="00AB6C4C" w:rsidR="00174532" w:rsidRPr="00DA585C">
      <w:r w:rsidRPr="00DA585C">
        <w:t xml:space="preserve">Protiv ovog rješenja </w:t>
      </w:r>
      <w:r w:rsidR="00174532" w:rsidRPr="00DA585C">
        <w:t xml:space="preserve">nije dopuštena žalba. </w:t>
      </w:r>
    </w:p>
    <w:p w:rsidRDefault="00384818" w:rsidP="009909B0" w:rsidR="00384818"/>
    <w:p w:rsidRDefault="00102D4D" w:rsidP="009909B0" w:rsidR="00102D4D"/>
    <w:p w:rsidRDefault="00102D4D" w:rsidP="009909B0" w:rsidR="00102D4D" w:rsidRPr="00DA585C"/>
    <w:p w:rsidRDefault="00A410F4" w:rsidP="00A410F4" w:rsidR="00A410F4" w:rsidRPr="00DA585C">
      <w:r w:rsidRPr="00DA585C">
        <w:t xml:space="preserve">Dostaviti:  </w:t>
      </w:r>
    </w:p>
    <w:p w:rsidRDefault="00A410F4" w:rsidP="00A410F4" w:rsidR="00A410F4" w:rsidRPr="00DA585C">
      <w:pPr>
        <w:ind w:left="360"/>
      </w:pPr>
      <w:r w:rsidRPr="00DA585C">
        <w:t xml:space="preserve"> </w:t>
      </w:r>
    </w:p>
    <w:p w:rsidRDefault="00A410F4" w:rsidP="00A410F4" w:rsidR="00A410F4">
      <w:pPr>
        <w:numPr>
          <w:ilvl w:val="0"/>
          <w:numId w:val="1"/>
        </w:numPr>
      </w:pPr>
      <w:r w:rsidRPr="00DA585C">
        <w:t>stečajn</w:t>
      </w:r>
      <w:r w:rsidR="00714E77">
        <w:t>om upravitelju-mailom</w:t>
      </w:r>
    </w:p>
    <w:p w:rsidRDefault="00DA585C" w:rsidP="00A410F4" w:rsidR="00DA585C">
      <w:pPr>
        <w:numPr>
          <w:ilvl w:val="0"/>
          <w:numId w:val="1"/>
        </w:numPr>
      </w:pPr>
      <w:r>
        <w:t>e-oglasna ploča</w:t>
      </w:r>
    </w:p>
    <w:p w:rsidRDefault="0008203B" w:rsidP="00A410F4" w:rsidR="0008203B">
      <w:pPr>
        <w:numPr>
          <w:ilvl w:val="0"/>
          <w:numId w:val="1"/>
        </w:numPr>
      </w:pPr>
      <w:r>
        <w:t>računovodstvo</w:t>
      </w:r>
    </w:p>
    <w:p w:rsidRDefault="00A410F4" w:rsidP="003E72BE" w:rsidR="003E72BE" w:rsidRPr="00DA585C">
      <w:pPr>
        <w:numPr>
          <w:ilvl w:val="0"/>
          <w:numId w:val="1"/>
        </w:numPr>
      </w:pPr>
      <w:r w:rsidRPr="00DA585C">
        <w:t>u spis</w:t>
      </w:r>
    </w:p>
    <w:sectPr w:rsidSect="00102D4D" w:rsidR="003E72BE" w:rsidRPr="00DA585C">
      <w:pgSz w:code="9"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75B8D"/>
    <w:rsid w:val="0008203B"/>
    <w:rsid w:val="0009493F"/>
    <w:rsid w:val="00102D4D"/>
    <w:rsid w:val="00174532"/>
    <w:rsid w:val="00175B43"/>
    <w:rsid w:val="001C544E"/>
    <w:rsid w:val="002259A2"/>
    <w:rsid w:val="00384818"/>
    <w:rsid w:val="003A1FC0"/>
    <w:rsid w:val="003E53A3"/>
    <w:rsid w:val="003E72BE"/>
    <w:rsid w:val="004B0EC9"/>
    <w:rsid w:val="00633783"/>
    <w:rsid w:val="006B6E1C"/>
    <w:rsid w:val="00714E77"/>
    <w:rsid w:val="007E16EA"/>
    <w:rsid w:val="007E1A6E"/>
    <w:rsid w:val="00826A77"/>
    <w:rsid w:val="0084010A"/>
    <w:rsid w:val="00886894"/>
    <w:rsid w:val="008C2508"/>
    <w:rsid w:val="009909B0"/>
    <w:rsid w:val="00A410F4"/>
    <w:rsid w:val="00A91588"/>
    <w:rsid w:val="00AB6C4C"/>
    <w:rsid w:val="00BB192C"/>
    <w:rsid w:val="00C8291E"/>
    <w:rsid w:val="00CE069C"/>
    <w:rsid w:val="00DA585C"/>
    <w:rsid w:val="00E3246C"/>
    <w:rsid w:val="00E3307B"/>
    <w:rsid w:val="00E44A35"/>
    <w:rsid w:val="00E702CF"/>
    <w:rsid w:val="00F91EAA"/>
    <w:rsid w:val="00F94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41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41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41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41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41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41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41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41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41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41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kolovoza 2017.</izvorni_sadrzaj>
    <derivirana_varijabla naziv="DomainObject.Predmet.DatumRjesavanja_1">30.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St-349/2016</izvorni_sadrzaj>
    <derivirana_varijabla naziv="DomainObject.Predmet.OznakaBroj_1">St-349/2016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DOMO TRGOVINA j.d.o.o. za trgovinu i usluge</izvorni_sadrzaj>
    <derivirana_varijabla naziv="DomainObject.Predmet.ProtustrankaFormated_1">  DOMO TRGOVINA j.d.o.o. za trgovinu i usluge</derivirana_varijabla>
  </DomainObject.Predmet.ProtustrankaFormated>
  <DomainObject.Predmet.ProtustrankaFormatedOIB>
    <izvorni_sadrzaj>  DOMO TRGOVINA j.d.o.o. za trgovinu i usluge, OIB 17382509352</izvorni_sadrzaj>
    <derivirana_varijabla naziv="DomainObject.Predmet.ProtustrankaFormatedOIB_1">  DOMO TRGOVINA j.d.o.o. za trgovinu i usluge, OIB 17382509352</derivirana_varijabla>
  </DomainObject.Predmet.ProtustrankaFormatedOIB>
  <DomainObject.Predmet.ProtustrankaFormatedWithAdress>
    <izvorni_sadrzaj> DOMO TRGOVINA j.d.o.o. za trgovinu i usluge, Viktora Vide 30, 23000 Zadar</izvorni_sadrzaj>
    <derivirana_varijabla naziv="DomainObject.Predmet.ProtustrankaFormatedWithAdress_1"> DOMO TRGOVINA j.d.o.o. za trgovinu i usluge, Viktora Vide 30, 23000 Zadar</derivirana_varijabla>
  </DomainObject.Predmet.ProtustrankaFormatedWithAdress>
  <DomainObject.Predmet.ProtustrankaFormatedWithAdressOIB>
    <izvorni_sadrzaj> DOMO TRGOVINA j.d.o.o. za trgovinu i usluge, OIB 17382509352, Viktora Vide 30, 23000 Zadar</izvorni_sadrzaj>
    <derivirana_varijabla naziv="DomainObject.Predmet.ProtustrankaFormatedWithAdressOIB_1"> DOMO TRGOVINA j.d.o.o. za trgovinu i usluge, OIB 17382509352, Viktora Vide 30, 23000 Zadar</derivirana_varijabla>
  </DomainObject.Predmet.ProtustrankaFormatedWithAdressOIB>
  <DomainObject.Predmet.ProtustrankaWithAdress>
    <izvorni_sadrzaj>DOMO TRGOVINA j.d.o.o. za trgovinu i usluge Viktora Vide 30, 23000 Zadar</izvorni_sadrzaj>
    <derivirana_varijabla naziv="DomainObject.Predmet.ProtustrankaWithAdress_1">DOMO TRGOVINA j.d.o.o. za trgovinu i usluge Viktora Vide 30, 23000 Zadar</derivirana_varijabla>
  </DomainObject.Predmet.ProtustrankaWithAdress>
  <DomainObject.Predmet.ProtustrankaWithAdressOIB>
    <izvorni_sadrzaj>DOMO TRGOVINA j.d.o.o. za trgovinu i usluge, OIB 17382509352, Viktora Vide 30, 23000 Zadar</izvorni_sadrzaj>
    <derivirana_varijabla naziv="DomainObject.Predmet.ProtustrankaWithAdressOIB_1">DOMO TRGOVINA j.d.o.o. za trgovinu i usluge, OIB 17382509352, Viktora Vide 30, 23000 Zadar</derivirana_varijabla>
  </DomainObject.Predmet.ProtustrankaWithAdressOIB>
  <DomainObject.Predmet.ProtustrankaNazivFormated>
    <izvorni_sadrzaj>DOMO TRGOVINA j.d.o.o. za trgovinu i usluge</izvorni_sadrzaj>
    <derivirana_varijabla naziv="DomainObject.Predmet.ProtustrankaNazivFormated_1">DOMO TRGOVINA j.d.o.o. za trgovinu i usluge</derivirana_varijabla>
  </DomainObject.Predmet.ProtustrankaNazivFormated>
  <DomainObject.Predmet.ProtustrankaNazivFormatedOIB>
    <izvorni_sadrzaj>DOMO TRGOVINA j.d.o.o. za trgovinu i usluge, OIB 17382509352</izvorni_sadrzaj>
    <derivirana_varijabla naziv="DomainObject.Predmet.ProtustrankaNazivFormatedOIB_1">DOMO TRGOVINA j.d.o.o. za trgovinu i usluge, OIB 17382509352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369407.79</izvorni_sadrzaj>
    <derivirana_varijabla naziv="DomainObject.Predmet.TrenutnaVrijednost_1">369407.79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DOMO TRGOVINA j.d.o.o. za trgovinu i usluge</item>
    </izvorni_sadrzaj>
    <derivirana_varijabla naziv="DomainObject.Predmet.ProtuStrankaListFormated_1">
      <item>DOMO TRGOVINA j.d.o.o. za trgovinu i usluge</item>
    </derivirana_varijabla>
  </DomainObject.Predmet.ProtuStrankaListFormated>
  <DomainObject.Predmet.ProtuStrankaListFormatedOIB>
    <izvorni_sadrzaj>
      <item>DOMO TRGOVINA j.d.o.o. za trgovinu i usluge, OIB 17382509352</item>
    </izvorni_sadrzaj>
    <derivirana_varijabla naziv="DomainObject.Predmet.ProtuStrankaListFormatedOIB_1">
      <item>DOMO TRGOVINA j.d.o.o. za trgovinu i usluge, OIB 17382509352</item>
    </derivirana_varijabla>
  </DomainObject.Predmet.ProtuStrankaListFormatedOIB>
  <DomainObject.Predmet.ProtuStrankaListFormatedWithAdress>
    <izvorni_sadrzaj>
      <item>DOMO TRGOVINA j.d.o.o. za trgovinu i usluge, Viktora Vide 30, 23000 Zadar</item>
    </izvorni_sadrzaj>
    <derivirana_varijabla naziv="DomainObject.Predmet.ProtuStrankaListFormatedWithAdress_1">
      <item>DOMO TRGOVINA j.d.o.o. za trgovinu i usluge, Viktora Vide 30, 23000 Zadar</item>
    </derivirana_varijabla>
  </DomainObject.Predmet.ProtuStrankaListFormatedWithAdress>
  <DomainObject.Predmet.ProtuStrankaListFormatedWithAdressOIB>
    <izvorni_sadrzaj>
      <item>DOMO TRGOVINA j.d.o.o. za trgovinu i usluge, OIB 17382509352, Viktora Vide 30, 23000 Zadar</item>
    </izvorni_sadrzaj>
    <derivirana_varijabla naziv="DomainObject.Predmet.ProtuStrankaListFormatedWithAdressOIB_1">
      <item>DOMO TRGOVINA j.d.o.o. za trgovinu i usluge, OIB 17382509352, Viktora Vide 30, 23000 Zadar</item>
    </derivirana_varijabla>
  </DomainObject.Predmet.ProtuStrankaListFormatedWithAdressOIB>
  <DomainObject.Predmet.ProtuStrankaListNazivFormated>
    <izvorni_sadrzaj>
      <item>DOMO TRGOVINA j.d.o.o. za trgovinu i usluge</item>
    </izvorni_sadrzaj>
    <derivirana_varijabla naziv="DomainObject.Predmet.ProtuStrankaListNazivFormated_1">
      <item>DOMO TRGOVINA j.d.o.o. za trgovinu i usluge</item>
    </derivirana_varijabla>
  </DomainObject.Predmet.ProtuStrankaListNazivFormated>
  <DomainObject.Predmet.ProtuStrankaListNazivFormatedOIB>
    <izvorni_sadrzaj>
      <item>DOMO TRGOVINA j.d.o.o. za trgovinu i usluge, OIB 17382509352</item>
    </izvorni_sadrzaj>
    <derivirana_varijabla naziv="DomainObject.Predmet.ProtuStrankaListNazivFormatedOIB_1">
      <item>DOMO TRGOVINA j.d.o.o. za trgovinu i usluge, OIB 17382509352</item>
    </derivirana_varijabla>
  </DomainObject.Predmet.ProtuStrankaListNazivFormatedOIB>
  <DomainObject.Predmet.OstaliListFormated>
    <izvorni_sadrzaj>
      <item>Miloš Kukavica</item>
    </izvorni_sadrzaj>
    <derivirana_varijabla naziv="DomainObject.Predmet.OstaliListFormated_1">
      <item>Miloš Kukavica</item>
    </derivirana_varijabla>
  </DomainObject.Predmet.OstaliListFormated>
  <DomainObject.Predmet.OstaliListFormatedOIB>
    <izvorni_sadrzaj>
      <item>Miloš Kukavica, OIB 01299066287</item>
    </izvorni_sadrzaj>
    <derivirana_varijabla naziv="DomainObject.Predmet.OstaliListFormatedOIB_1">
      <item>Miloš Kukavica, OIB 01299066287</item>
    </derivirana_varijabla>
  </DomainObject.Predmet.OstaliListFormatedOIB>
  <DomainObject.Predmet.OstaliListFormatedWithAdress>
    <izvorni_sadrzaj>
      <item>Miloš Kukavica, Donji Karin 9, 23312 Donji Karin</item>
    </izvorni_sadrzaj>
    <derivirana_varijabla naziv="DomainObject.Predmet.OstaliListFormatedWithAdress_1">
      <item>Miloš Kukavica, Donji Karin 9, 23312 Donji Karin</item>
    </derivirana_varijabla>
  </DomainObject.Predmet.OstaliListFormatedWithAdress>
  <DomainObject.Predmet.OstaliListFormatedWithAdressOIB>
    <izvorni_sadrzaj>
      <item>Miloš Kukavica, OIB 01299066287, Donji Karin 9, 23312 Donji Karin</item>
    </izvorni_sadrzaj>
    <derivirana_varijabla naziv="DomainObject.Predmet.OstaliListFormatedWithAdressOIB_1">
      <item>Miloš Kukavica, OIB 01299066287, Donji Karin 9, 23312 Donji Karin</item>
    </derivirana_varijabla>
  </DomainObject.Predmet.OstaliListFormatedWithAdressOIB>
  <DomainObject.Predmet.OstaliListNazivFormated>
    <izvorni_sadrzaj>
      <item>Miloš Kukavica</item>
    </izvorni_sadrzaj>
    <derivirana_varijabla naziv="DomainObject.Predmet.OstaliListNazivFormated_1">
      <item>Miloš Kukavica</item>
    </derivirana_varijabla>
  </DomainObject.Predmet.OstaliListNazivFormated>
  <DomainObject.Predmet.OstaliListNazivFormatedOIB>
    <izvorni_sadrzaj>
      <item>Miloš Kukavica, OIB 01299066287</item>
    </izvorni_sadrzaj>
    <derivirana_varijabla naziv="DomainObject.Predmet.OstaliListNazivFormatedOIB_1">
      <item>Miloš Kukavica, OIB 01299066287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DOMO TRGOVINA j.d.o.o. za trgovinu i usluge</izvorni_sadrzaj>
    <derivirana_varijabla naziv="DomainObject.Predmet.ProtustrankaIDrugi_1">DOMO TRGOVINA j.d.o.o.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DOMO TRGOVINA j.d.o.o. za trgovinu i usluge, OIB 17382509352, Viktora Vide 30, 23000 Zadar</izvorni_sadrzaj>
    <derivirana_varijabla naziv="DomainObject.Predmet.ProtustrankaIDrugiAdressOIB_1">DOMO TRGOVINA j.d.o.o. za trgovinu i usluge, OIB 17382509352, Viktora Vide 30,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kolovoza 2017.</izvorni_sadrzaj>
    <derivirana_varijabla naziv="DomainObject.Predmet.OdlukaRjesenje.DatumDonosenjaOdluke_1">30. kolovoza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St-349/2016-24</izvorni_sadrzaj>
    <derivirana_varijabla naziv="DomainObject.Predmet.OdlukaRjesenje.Oznaka_1">St-349/2016-24</derivirana_varijabla>
  </DomainObject.Predmet.OdlukaRjesenje.Oznaka>
  <DomainObject.Predmet.SudioniciListNaziv>
    <izvorni_sadrzaj>
      <item>FINA</item>
      <item>DOMO TRGOVINA j.d.o.o. za trgovinu i usluge</item>
      <item>Miloš Kukavica</item>
    </izvorni_sadrzaj>
    <derivirana_varijabla naziv="DomainObject.Predmet.SudioniciListNaziv_1">
      <item>FINA</item>
      <item>DOMO TRGOVINA j.d.o.o. za trgovinu i usluge</item>
      <item>Miloš Kukavica</item>
    </derivirana_varijabla>
  </DomainObject.Predmet.SudioniciListNaziv>
  <DomainObject.Predmet.SudioniciListAdressOIB>
    <izvorni_sadrzaj>
      <item>FINA, OIB 85821130368</item>
      <item>DOMO TRGOVINA j.d.o.o. za trgovinu i usluge, OIB 17382509352, Viktora Vide 30,23000 Zadar</item>
      <item>Miloš Kukavica, OIB 01299066287, Donji Karin 9,23312 Donji Karin</item>
    </izvorni_sadrzaj>
    <derivirana_varijabla naziv="DomainObject.Predmet.SudioniciListAdressOIB_1">
      <item>FINA, OIB 85821130368</item>
      <item>DOMO TRGOVINA j.d.o.o. za trgovinu i usluge, OIB 17382509352, Viktora Vide 30,23000 Zadar</item>
      <item>Miloš Kukavica, OIB 01299066287, Donji Karin 9,23312 Donji Karin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17382509352</item>
      <item>, OIB 01299066287</item>
    </izvorni_sadrzaj>
    <derivirana_varijabla naziv="DomainObject.Predmet.SudioniciListNazivOIB_1">
      <item>, OIB 85821130368</item>
      <item>, OIB 17382509352</item>
      <item>, OIB 01299066287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172</properties:Words>
  <properties:Characters>826</properties:Characters>
  <properties:Lines>52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2017-09-01T08:48:00Z</dcterms:created>
  <dc:creator>abajlo</dc:creator>
  <cp:lastModifiedBy>Ardena Bajlo</cp:lastModifiedBy>
  <cp:lastPrinted>2017-02-03T12:50:00Z</cp:lastPrinted>
  <dcterms:modified xmlns:xsi="http://www.w3.org/2001/XMLSchema-instance" xsi:type="dcterms:W3CDTF">2017-09-01T11:25:00Z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