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1cce" w14:paraId="bc01cce" w:rsidRDefault="00B87CFF" w:rsidP="00910611" w:rsidR="00B87C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CFF" w:rsidP="00910611" w:rsidR="00B87CFF">
      <w:r>
        <w:rPr>
          <w:rFonts w:eastAsia="MS Mincho"/>
        </w:rPr>
        <w:t xml:space="preserve">    REPUBLIKA HRVATSKA</w:t>
      </w:r>
    </w:p>
    <w:p w:rsidRDefault="00B87CFF" w:rsidP="00910611" w:rsidR="00B87CFF">
      <w:r>
        <w:rPr>
          <w:rFonts w:eastAsia="MS Mincho"/>
        </w:rPr>
        <w:t>TRGOVAČKI SUD U RIJECI</w:t>
      </w:r>
    </w:p>
    <w:p w:rsidRDefault="00B87CFF" w:rsidR="00B87C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7CFF" w:rsidP="00910611" w:rsidR="00B87CFF" w:rsidRPr="00910611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AC7B3B" w:rsidP="00AC7B3B" w:rsidR="00AC7B3B" w:rsidRPr="00AC7B3B">
      <w:pPr>
        <w:rPr>
          <w:lang w:eastAsia="en-US"/>
        </w:rPr>
      </w:pP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0E2C93">
        <w:rPr>
          <w:b/>
        </w:rPr>
        <w:t>ADRIAKOM MUČIĆI d.o.o. za građenje, Viškovo, Vozišće 5</w:t>
      </w:r>
      <w:r w:rsidRPr="00BB52A2">
        <w:rPr>
          <w:b/>
        </w:rPr>
        <w:t xml:space="preserve">, </w:t>
      </w:r>
      <w:r w:rsidRPr="00BB52A2">
        <w:t xml:space="preserve">dana </w:t>
      </w:r>
      <w:r w:rsidR="00434DE0">
        <w:t>18</w:t>
      </w:r>
      <w:r w:rsidR="00281AA0">
        <w:t>. prosinca</w:t>
      </w:r>
      <w:r w:rsidR="004302D2">
        <w:t xml:space="preserve"> </w:t>
      </w:r>
      <w:r w:rsidRPr="00BB52A2">
        <w:t>2015. godine</w:t>
      </w:r>
    </w:p>
    <w:p w:rsidRDefault="00BB52A2" w:rsidP="00D5144B" w:rsidR="00BB52A2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>
      <w:pPr>
        <w:jc w:val="center"/>
      </w:pPr>
    </w:p>
    <w:p w:rsidRDefault="00D5144B" w:rsidP="00D5144B" w:rsidR="00112F3F" w:rsidRPr="00281AA0">
      <w:pPr>
        <w:jc w:val="both"/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434DE0">
        <w:rPr>
          <w:b/>
        </w:rPr>
        <w:t>108/15-14</w:t>
      </w:r>
      <w:r w:rsidR="00BB52A2">
        <w:t xml:space="preserve"> od</w:t>
      </w:r>
      <w:r w:rsidR="004364AA" w:rsidRPr="00E31274">
        <w:t xml:space="preserve"> </w:t>
      </w:r>
      <w:r w:rsidR="00434DE0">
        <w:t>11. studenoga</w:t>
      </w:r>
      <w:r w:rsidR="004302D2">
        <w:t xml:space="preserve"> </w:t>
      </w:r>
      <w:r w:rsidR="00F571DC" w:rsidRPr="00E31274">
        <w:t>201</w:t>
      </w:r>
      <w:r w:rsidR="00112F3F">
        <w:t>5</w:t>
      </w:r>
      <w:r w:rsidR="00FF6984" w:rsidRPr="00E31274">
        <w:t>.</w:t>
      </w:r>
      <w:r w:rsidR="00112F3F">
        <w:t xml:space="preserve"> godine </w:t>
      </w:r>
      <w:r w:rsidR="000E2C93">
        <w:t xml:space="preserve">u izreci,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>u točk</w:t>
      </w:r>
      <w:r w:rsidR="00281AA0">
        <w:t>i</w:t>
      </w:r>
      <w:r w:rsidR="00112F3F">
        <w:t xml:space="preserve"> I.</w:t>
      </w:r>
      <w:r w:rsidR="000E2C93">
        <w:t>,</w:t>
      </w:r>
      <w:r w:rsidR="00281AA0">
        <w:t xml:space="preserve"> redak </w:t>
      </w:r>
      <w:r w:rsidR="00434DE0">
        <w:t>drugi</w:t>
      </w:r>
      <w:r w:rsidR="00281AA0">
        <w:t>, tako</w:t>
      </w:r>
      <w:r w:rsidR="00112F3F">
        <w:t xml:space="preserve"> da umjesto "</w:t>
      </w:r>
      <w:r w:rsidR="00434DE0">
        <w:t>39118026432</w:t>
      </w:r>
      <w:r w:rsidR="00112F3F">
        <w:t>"</w:t>
      </w:r>
      <w:r w:rsidR="00281AA0">
        <w:t>, t</w:t>
      </w:r>
      <w:r w:rsidR="00112F3F">
        <w:t>reba pisati "</w:t>
      </w:r>
      <w:r w:rsidR="00434DE0" w:rsidRPr="00434DE0">
        <w:rPr>
          <w:b/>
        </w:rPr>
        <w:t>39118026431</w:t>
      </w:r>
      <w:r w:rsidR="00112F3F" w:rsidRPr="00281AA0">
        <w:t>".</w:t>
      </w:r>
    </w:p>
    <w:p w:rsidRDefault="00D5144B" w:rsidP="00D5144B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>
      <w:pPr>
        <w:jc w:val="both"/>
      </w:pPr>
    </w:p>
    <w:p w:rsidRDefault="00AC7B3B" w:rsidP="00D5144B" w:rsidR="00AC7B3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>
      <w:pPr>
        <w:rPr>
          <w:lang w:eastAsia="en-US"/>
        </w:rPr>
      </w:pPr>
    </w:p>
    <w:p w:rsidRDefault="00AC7B3B" w:rsidP="00D5144B" w:rsidR="00AC7B3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434DE0">
        <w:t>108/15-14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434DE0">
        <w:t>11. studenoga</w:t>
      </w:r>
      <w:r w:rsidR="00F571DC" w:rsidRPr="00E31274">
        <w:t xml:space="preserve"> 201</w:t>
      </w:r>
      <w:r w:rsidR="00E31274">
        <w:t>5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0E2C93">
        <w:t xml:space="preserve"> brojeva</w:t>
      </w:r>
      <w:r w:rsidR="009538AF" w:rsidRPr="00E31274">
        <w:t xml:space="preserve">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</w:t>
      </w:r>
      <w:r w:rsidR="000E2C93">
        <w:rPr>
          <w:bCs/>
        </w:rPr>
        <w:t xml:space="preserve"> i 133/12</w:t>
      </w:r>
      <w:r w:rsidR="00AE42B4" w:rsidRPr="003D4368">
        <w:rPr>
          <w:bCs/>
        </w:rPr>
        <w:t>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34DE0">
        <w:t>18</w:t>
      </w:r>
      <w:r w:rsidR="00281AA0">
        <w:t>. prosinca</w:t>
      </w:r>
      <w:r w:rsidR="00F571DC" w:rsidRPr="00E31274">
        <w:t xml:space="preserve"> 201</w:t>
      </w:r>
      <w:r w:rsidR="00E31274">
        <w:t>5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080619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0E2C93">
        <w:t xml:space="preserve"> </w:t>
      </w:r>
      <w:r w:rsidR="00080619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112F3F" w:rsidR="00BB52A2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  <w:r w:rsidR="00BB52A2">
        <w:br w:type="page"/>
      </w:r>
    </w:p>
    <w:p w:rsidRDefault="00BB52A2" w:rsidP="00BB52A2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lastRenderedPageBreak/>
        <w:t>DNA:</w:t>
      </w:r>
    </w:p>
    <w:p w:rsidRDefault="00F22953" w:rsidP="00BB52A2" w:rsidR="00F22953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AC7B3B">
        <w:rPr>
          <w:sz w:val="20"/>
          <w:szCs w:val="20"/>
        </w:rPr>
        <w:t xml:space="preserve">Marko Zagorac </w:t>
      </w:r>
    </w:p>
    <w:p w:rsidRDefault="00112F3F" w:rsidP="00BB52A2" w:rsidR="004302D2" w:rsidRPr="00BB52A2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4302D2">
        <w:rPr>
          <w:sz w:val="20"/>
          <w:szCs w:val="20"/>
        </w:rPr>
        <w:t>oglasna ploča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AC7B3B">
        <w:rPr>
          <w:sz w:val="20"/>
          <w:szCs w:val="20"/>
        </w:rPr>
        <w:t>18</w:t>
      </w:r>
      <w:r w:rsidR="00281AA0">
        <w:rPr>
          <w:sz w:val="20"/>
          <w:szCs w:val="20"/>
        </w:rPr>
        <w:t>.12</w:t>
      </w:r>
      <w:r w:rsidRPr="00BB52A2">
        <w:rPr>
          <w:sz w:val="20"/>
          <w:szCs w:val="20"/>
        </w:rPr>
        <w:t>.2015.g.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C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434DE0">
      <w:t>108/15-20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80619"/>
    <w:rsid w:val="000953CA"/>
    <w:rsid w:val="000E2C93"/>
    <w:rsid w:val="00112F3F"/>
    <w:rsid w:val="00161DE3"/>
    <w:rsid w:val="00281AA0"/>
    <w:rsid w:val="002F7228"/>
    <w:rsid w:val="00357717"/>
    <w:rsid w:val="00387D25"/>
    <w:rsid w:val="003C0557"/>
    <w:rsid w:val="00427A29"/>
    <w:rsid w:val="004302D2"/>
    <w:rsid w:val="00434DE0"/>
    <w:rsid w:val="004364AA"/>
    <w:rsid w:val="00627A71"/>
    <w:rsid w:val="00667199"/>
    <w:rsid w:val="006E5449"/>
    <w:rsid w:val="00735F23"/>
    <w:rsid w:val="00894211"/>
    <w:rsid w:val="0090539B"/>
    <w:rsid w:val="009526C6"/>
    <w:rsid w:val="009538AF"/>
    <w:rsid w:val="00986068"/>
    <w:rsid w:val="009B46DE"/>
    <w:rsid w:val="009D095E"/>
    <w:rsid w:val="00A50178"/>
    <w:rsid w:val="00AC7B3B"/>
    <w:rsid w:val="00AE42B4"/>
    <w:rsid w:val="00B32FDA"/>
    <w:rsid w:val="00B45B54"/>
    <w:rsid w:val="00B87CFF"/>
    <w:rsid w:val="00BB1564"/>
    <w:rsid w:val="00BB52A2"/>
    <w:rsid w:val="00BF763A"/>
    <w:rsid w:val="00C70229"/>
    <w:rsid w:val="00D02005"/>
    <w:rsid w:val="00D03A40"/>
    <w:rsid w:val="00D442D0"/>
    <w:rsid w:val="00D5144B"/>
    <w:rsid w:val="00E31274"/>
    <w:rsid w:val="00E855D0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C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C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C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C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7C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7C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C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C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C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C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7C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7C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2015.</izvorni_sadrzaj>
    <derivirana_varijabla naziv="DomainObject.Predmet.DatumOsnivanja_1">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MUČIĆI d.o.o.  Viškovo</izvorni_sadrzaj>
    <derivirana_varijabla naziv="DomainObject.Predmet.ProtustrankaFormated_1">  ADRIAKOM MUČIĆI d.o.o.  Viškovo</derivirana_varijabla>
  </DomainObject.Predmet.ProtustrankaFormated>
  <DomainObject.Predmet.ProtustrankaFormatedOIB>
    <izvorni_sadrzaj>  ADRIAKOM MUČIĆI d.o.o.  Viškovo, OIB 39118026431</izvorni_sadrzaj>
    <derivirana_varijabla naziv="DomainObject.Predmet.ProtustrankaFormatedOIB_1">  ADRIAKOM MUČIĆI d.o.o.  Viškovo, OIB 39118026431</derivirana_varijabla>
  </DomainObject.Predmet.ProtustrankaFormatedOIB>
  <DomainObject.Predmet.ProtustrankaFormatedWithAdress>
    <izvorni_sadrzaj> ADRIAKOM MUČIĆI d.o.o.  Viškovo, Vozišće 5, 51 216 Viškovo</izvorni_sadrzaj>
    <derivirana_varijabla naziv="DomainObject.Predmet.ProtustrankaFormatedWithAdress_1"> ADRIAKOM MUČIĆI d.o.o.  Viškovo, Vozišće 5, 51 216 Viškovo</derivirana_varijabla>
  </DomainObject.Predmet.ProtustrankaFormatedWithAdress>
  <DomainObject.Predmet.ProtustrankaFormatedWithAdressOIB>
    <izvorni_sadrzaj> ADRIAKOM MUČIĆI d.o.o.  Viškovo, OIB 39118026431, Vozišće 5, 51 216 Viškovo</izvorni_sadrzaj>
    <derivirana_varijabla naziv="DomainObject.Predmet.ProtustrankaFormatedWithAdressOIB_1"> ADRIAKOM MUČIĆI d.o.o.  Viškovo, OIB 39118026431, Vozišće 5, 51 216 Viškovo</derivirana_varijabla>
  </DomainObject.Predmet.ProtustrankaFormatedWithAdressOIB>
  <DomainObject.Predmet.ProtustrankaWithAdress>
    <izvorni_sadrzaj>ADRIAKOM MUČIĆI d.o.o.  Viškovo Vozišće 5, 51 216 Viškovo</izvorni_sadrzaj>
    <derivirana_varijabla naziv="DomainObject.Predmet.ProtustrankaWithAdress_1">ADRIAKOM MUČIĆI d.o.o.  Viškovo Vozišće 5, 51 216 Viškovo</derivirana_varijabla>
  </DomainObject.Predmet.ProtustrankaWithAdress>
  <DomainObject.Predmet.ProtustrankaWithAdressOIB>
    <izvorni_sadrzaj>ADRIAKOM MUČIĆI d.o.o.  Viškovo, OIB 39118026431, Vozišće 5, 51 216 Viškovo</izvorni_sadrzaj>
    <derivirana_varijabla naziv="DomainObject.Predmet.ProtustrankaWithAdressOIB_1">ADRIAKOM MUČIĆI d.o.o.  Viškovo, OIB 39118026431, Vozišće 5, 51 216 Viškovo</derivirana_varijabla>
  </DomainObject.Predmet.ProtustrankaWithAdressOIB>
  <DomainObject.Predmet.ProtustrankaNazivFormated>
    <izvorni_sadrzaj>ADRIAKOM MUČIĆI d.o.o.  Viškovo</izvorni_sadrzaj>
    <derivirana_varijabla naziv="DomainObject.Predmet.ProtustrankaNazivFormated_1">ADRIAKOM MUČIĆI d.o.o.  Viškovo</derivirana_varijabla>
  </DomainObject.Predmet.ProtustrankaNazivFormated>
  <DomainObject.Predmet.ProtustrankaNazivFormatedOIB>
    <izvorni_sadrzaj>ADRIAKOM MUČIĆI d.o.o.  Viškovo, OIB 39118026431</izvorni_sadrzaj>
    <derivirana_varijabla naziv="DomainObject.Predmet.ProtustrankaNazivFormatedOIB_1">ADRIAKOM MUČIĆI d.o.o.  Viškovo, OIB 39118026431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MUČIĆI d.o.o.  Viškovo</item>
    </izvorni_sadrzaj>
    <derivirana_varijabla naziv="DomainObject.Predmet.ProtuStrankaListFormated_1">
      <item>ADRIAKOM MUČIĆI d.o.o.  Viškovo</item>
    </derivirana_varijabla>
  </DomainObject.Predmet.ProtuStrankaListFormated>
  <DomainObject.Predmet.ProtuStrankaListFormatedOIB>
    <izvorni_sadrzaj>
      <item>ADRIAKOM MUČIĆI d.o.o.  Viškovo, OIB 39118026431</item>
    </izvorni_sadrzaj>
    <derivirana_varijabla naziv="DomainObject.Predmet.ProtuStrankaListFormatedOIB_1">
      <item>ADRIAKOM MUČIĆI d.o.o.  Viškovo, OIB 39118026431</item>
    </derivirana_varijabla>
  </DomainObject.Predmet.ProtuStrankaListFormatedOIB>
  <DomainObject.Predmet.ProtuStrankaListFormatedWithAdress>
    <izvorni_sadrzaj>
      <item>ADRIAKOM MUČIĆI d.o.o.  Viškovo, Vozišće 5, 51 216 Viškovo</item>
    </izvorni_sadrzaj>
    <derivirana_varijabla naziv="DomainObject.Predmet.ProtuStrankaListFormatedWithAdress_1">
      <item>ADRIAKOM MUČIĆI d.o.o.  Viškovo, Vozišće 5, 51 216 Viškovo</item>
    </derivirana_varijabla>
  </DomainObject.Predmet.ProtuStrankaListFormatedWithAdress>
  <DomainObject.Predmet.ProtuStrankaListFormatedWithAdressOIB>
    <izvorni_sadrzaj>
      <item>ADRIAKOM MUČIĆI d.o.o.  Viškovo, OIB 39118026431, Vozišće 5, 51 216 Viškovo</item>
    </izvorni_sadrzaj>
    <derivirana_varijabla naziv="DomainObject.Predmet.ProtuStrankaListFormatedWithAdressOIB_1">
      <item>ADRIAKOM MUČIĆI d.o.o.  Viškovo, OIB 39118026431, Vozišće 5, 51 216 Viškovo</item>
    </derivirana_varijabla>
  </DomainObject.Predmet.ProtuStrankaListFormatedWithAdressOIB>
  <DomainObject.Predmet.ProtuStrankaListNazivFormated>
    <izvorni_sadrzaj>
      <item>ADRIAKOM MUČIĆI d.o.o.  Viškovo</item>
    </izvorni_sadrzaj>
    <derivirana_varijabla naziv="DomainObject.Predmet.ProtuStrankaListNazivFormated_1">
      <item>ADRIAKOM MUČIĆI d.o.o.  Viškovo</item>
    </derivirana_varijabla>
  </DomainObject.Predmet.ProtuStrankaListNazivFormated>
  <DomainObject.Predmet.ProtuStrankaListNazivFormatedOIB>
    <izvorni_sadrzaj>
      <item>ADRIAKOM MUČIĆI d.o.o.  Viškovo, OIB 39118026431</item>
    </izvorni_sadrzaj>
    <derivirana_varijabla naziv="DomainObject.Predmet.ProtuStrankaListNazivFormatedOIB_1">
      <item>ADRIAKOM MUČIĆI d.o.o.  Viškovo, OIB 39118026431</item>
    </derivirana_varijabla>
  </DomainObject.Predmet.ProtuStrankaListNazivFormatedOIB>
  <DomainObject.Predmet.OstaliListFormated>
    <izvorni_sadrzaj>
      <item>Damir Šket</item>
      <item>Boris Jurčić</item>
      <item>Marko Zagorac</item>
    </izvorni_sadrzaj>
    <derivirana_varijabla naziv="DomainObject.Predmet.OstaliListFormated_1">
      <item>Damir Šket</item>
      <item>Boris Jurčić</item>
      <item>Marko Zagorac</item>
    </derivirana_varijabla>
  </DomainObject.Predmet.OstaliListFormated>
  <DomainObject.Predmet.OstaliListFormatedOIB>
    <izvorni_sadrzaj>
      <item>Damir Šket, OIB 16547309284</item>
      <item>Boris Jurčić, OIB 35382684085</item>
      <item>Marko Zagorac, OIB 82182414496</item>
    </izvorni_sadrzaj>
    <derivirana_varijabla naziv="DomainObject.Predmet.OstaliListFormatedOIB_1">
      <item>Damir Šket, OIB 16547309284</item>
      <item>Boris Jurčić, OIB 35382684085</item>
      <item>Marko Zagorac, OIB 82182414496</item>
    </derivirana_varijabla>
  </DomainObject.Predmet.OstaliListFormatedOIB>
  <DomainObject.Predmet.OstaliListFormatedWithAdress>
    <izvorni_sadrzaj>
      <item>Damir Šket, Trg Josipa Juraja Strossmayera 32, 48260 Križevci</item>
      <item>Boris Jurčić, Brnini 6, 51215 Kastav</item>
      <item>Marko Zagorac, Čavle 87a, 51218 Čavle</item>
    </izvorni_sadrzaj>
    <derivirana_varijabla naziv="DomainObject.Predmet.OstaliListFormatedWithAdress_1">
      <item>Damir Šket, Trg Josipa Juraja Strossmayera 32, 48260 Križevci</item>
      <item>Boris Jurčić, Brnini 6, 51215 Kastav</item>
      <item>Marko Zagorac, Čavle 87a, 51218 Čavle</item>
    </derivirana_varijabla>
  </DomainObject.Predmet.OstaliListFormatedWithAdress>
  <DomainObject.Predmet.OstaliListFormatedWithAdressOIB>
    <izvorni_sadrzaj>
      <item>Damir Šket, OIB 16547309284, Trg Josipa Juraja Strossmayera 32, 48260 Križevci</item>
      <item>Boris Jurčić, OIB 35382684085, Brnini 6, 51215 Kastav</item>
      <item>Marko Zagorac, OIB 82182414496, Čavle 87a, 51218 Čavle</item>
    </izvorni_sadrzaj>
    <derivirana_varijabla naziv="DomainObject.Predmet.OstaliListFormatedWithAdressOIB_1">
      <item>Damir Šket, OIB 16547309284, Trg Josipa Juraja Strossmayera 32, 48260 Križevci</item>
      <item>Boris Jurčić, OIB 35382684085, Brnini 6, 51215 Kastav</item>
      <item>Marko Zagorac, OIB 82182414496, Čavle 87a, 51218 Čavle</item>
    </derivirana_varijabla>
  </DomainObject.Predmet.OstaliListFormatedWithAdressOIB>
  <DomainObject.Predmet.OstaliListNazivFormated>
    <izvorni_sadrzaj>
      <item>Damir Šket</item>
      <item>Boris Jurčić</item>
      <item>Marko Zagorac</item>
    </izvorni_sadrzaj>
    <derivirana_varijabla naziv="DomainObject.Predmet.OstaliListNazivFormated_1">
      <item>Damir Šket</item>
      <item>Boris Jurčić</item>
      <item>Marko Zagorac</item>
    </derivirana_varijabla>
  </DomainObject.Predmet.OstaliListNazivFormated>
  <DomainObject.Predmet.OstaliListNazivFormatedOIB>
    <izvorni_sadrzaj>
      <item>Damir Šket, OIB 16547309284</item>
      <item>Boris Jurčić, OIB 35382684085</item>
      <item>Marko Zagorac, OIB 82182414496</item>
    </izvorni_sadrzaj>
    <derivirana_varijabla naziv="DomainObject.Predmet.OstaliListNazivFormatedOIB_1">
      <item>Damir Šket, OIB 16547309284</item>
      <item>Boris Jurčić, OIB 35382684085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MUČIĆI d.o.o.  Viškovo</izvorni_sadrzaj>
    <derivirana_varijabla naziv="DomainObject.Predmet.ProtustrankaIDrugi_1">ADRIAKOM MUČIĆI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MUČIĆI d.o.o.  Viškovo, OIB 39118026431, Vozišće 5, 51 216 Viškovo</izvorni_sadrzaj>
    <derivirana_varijabla naziv="DomainObject.Predmet.ProtustrankaIDrugiAdressOIB_1">ADRIAKOM MUČIĆI d.o.o.  Viškovo, OIB 39118026431,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ADRIAKOM MUČIĆI d.o.o.  Viškovo</item>
      <item>Damir Šket</item>
      <item>Boris Jurčić</item>
      <item>Marko Zagorac</item>
    </izvorni_sadrzaj>
    <derivirana_varijabla naziv="DomainObject.Predmet.SudioniciListNaziv_1">
      <item>FINA  Rijeka</item>
      <item>ADRIAKOM MUČIĆI d.o.o.  Viškovo</item>
      <item>Damir Šket</item>
      <item>Boris Jurčić</item>
      <item>Marko Zagorac</item>
    </derivirana_varijabla>
  </DomainObject.Predmet.SudioniciListNaziv>
  <DomainObject.Predmet.SudioniciListAdressOIB>
    <izvorni_sadrzaj>
      <item>FINA  Rijeka, OIB 85821130368, Frana Kurelca 8,51 000 Rijeka</item>
      <item>ADRIAKOM MUČIĆI d.o.o.  Viškovo, OIB 39118026431, Vozišće 5,51 216 Viškovo</item>
      <item>Damir Šket, OIB 16547309284, Trg Josipa Juraja Strossmayera 32,48260 Križevci</item>
      <item>Boris Jurčić, OIB 35382684085, Brnini 6,51215 Kastav</item>
      <item>Marko Zagorac, OIB 82182414496, Čavle 87a,51218 Čavle</item>
    </izvorni_sadrzaj>
    <derivirana_varijabla naziv="DomainObject.Predmet.SudioniciListAdressOIB_1">
      <item>FINA  Rijeka, OIB 85821130368, Frana Kurelca 8,51 000 Rijeka</item>
      <item>ADRIAKOM MUČIĆI d.o.o.  Viškovo, OIB 39118026431, Vozišće 5,51 216 Viškovo</item>
      <item>Damir Šket, OIB 16547309284, Trg Josipa Juraja Strossmayera 32,48260 Križevci</item>
      <item>Boris Jurčić, OIB 35382684085, Brnini 6,51215 Kastav</item>
      <item>Marko Zagorac, OIB 82182414496, Čavle 87a,51218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39118026431</item>
      <item>, OIB 16547309284</item>
      <item>, OIB 35382684085</item>
      <item>, OIB 82182414496</item>
    </izvorni_sadrzaj>
    <derivirana_varijabla naziv="DomainObject.Predmet.SudioniciListNazivOIB_1">
      <item>, OIB 85821130368</item>
      <item>, OIB 39118026431</item>
      <item>, OIB 16547309284</item>
      <item>, OIB 35382684085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1190</properties:Characters>
  <properties:Lines>51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2015-12-18T10:37:00Z</dcterms:created>
  <dc:creator>dcmelik</dc:creator>
  <cp:lastModifiedBy>Jasna Radulović</cp:lastModifiedBy>
  <cp:lastPrinted>2015-12-18T10:38:00Z</cp:lastPrinted>
  <dcterms:modified xmlns:xsi="http://www.w3.org/2001/XMLSchema-instance" xsi:type="dcterms:W3CDTF">2015-12-18T10:40:00Z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