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02ec" w14:paraId="a3502ec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354481">
        <w:t>1109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354481">
        <w:t xml:space="preserve">ŠTRAVS NAUTIKA d.o.o. </w:t>
      </w:r>
      <w:r w:rsidR="00A73D0C">
        <w:t xml:space="preserve">iz Zagreba, (Grad Zagreb), </w:t>
      </w:r>
      <w:r w:rsidR="00354481">
        <w:t>Ivane Brlić Mažuranić 82</w:t>
      </w:r>
      <w:r w:rsidR="00277257">
        <w:t>, OIB:</w:t>
      </w:r>
      <w:r w:rsidR="00922046">
        <w:t xml:space="preserve"> </w:t>
      </w:r>
      <w:r w:rsidR="00354481">
        <w:t>96910529550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54481">
        <w:t>19.682,36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D73128">
        <w:t>, v.r.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D73128" w:rsidR="00E93CEF">
      <w:pPr>
        <w:rPr>
          <w:lang w:val="da-DK"/>
        </w:rPr>
      </w:pPr>
    </w:p>
    <w:p w:rsidRDefault="00D73128" w:rsidP="00D73128" w:rsidR="00D73128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D73128" w:rsidP="00D73128" w:rsidR="00D73128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354481">
      <w:t>1109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7C20"/>
    <w:rsid w:val="0009036B"/>
    <w:rsid w:val="000D33A2"/>
    <w:rsid w:val="000F21C9"/>
    <w:rsid w:val="00133F05"/>
    <w:rsid w:val="00176870"/>
    <w:rsid w:val="001E7687"/>
    <w:rsid w:val="00212CD6"/>
    <w:rsid w:val="00277257"/>
    <w:rsid w:val="002F4FC7"/>
    <w:rsid w:val="00354481"/>
    <w:rsid w:val="00367106"/>
    <w:rsid w:val="003C3C9B"/>
    <w:rsid w:val="00450457"/>
    <w:rsid w:val="00545FE2"/>
    <w:rsid w:val="005F30D7"/>
    <w:rsid w:val="007644BB"/>
    <w:rsid w:val="007D155D"/>
    <w:rsid w:val="0088139D"/>
    <w:rsid w:val="008A170A"/>
    <w:rsid w:val="008B5423"/>
    <w:rsid w:val="00922046"/>
    <w:rsid w:val="00941ECF"/>
    <w:rsid w:val="00946EF1"/>
    <w:rsid w:val="009E4943"/>
    <w:rsid w:val="00A73D0C"/>
    <w:rsid w:val="00C61D41"/>
    <w:rsid w:val="00CA0FC0"/>
    <w:rsid w:val="00D300A7"/>
    <w:rsid w:val="00D5729B"/>
    <w:rsid w:val="00D73128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AB90EF6"/>
  <w15:docId w15:val="{88925AF2-A13C-4AE8-B286-7CEE6DE5EC6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St-1109/2018</izvorni_sadrzaj>
    <derivirana_varijabla naziv="DomainObject.Predmet.OznakaBroj_1">St-1109/2018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ŠTRAVS NAUTIKA d.o.o.</izvorni_sadrzaj>
    <derivirana_varijabla naziv="DomainObject.Predmet.ProtustrankaFormated_1">  ŠTRAVS NAUTIKA d.o.o.</derivirana_varijabla>
  </DomainObject.Predmet.ProtustrankaFormated>
  <DomainObject.Predmet.ProtustrankaFormatedOIB>
    <izvorni_sadrzaj>  ŠTRAVS NAUTIKA d.o.o., OIB 96910529550</izvorni_sadrzaj>
    <derivirana_varijabla naziv="DomainObject.Predmet.ProtustrankaFormatedOIB_1">  ŠTRAVS NAUTIKA d.o.o., OIB 96910529550</derivirana_varijabla>
  </DomainObject.Predmet.ProtustrankaFormatedOIB>
  <DomainObject.Predmet.ProtustrankaFormatedWithAdress>
    <izvorni_sadrzaj> ŠTRAVS NAUTIKA d.o.o., Ivane Brlić Mažuranić 82, 10000 Zagreb</izvorni_sadrzaj>
    <derivirana_varijabla naziv="DomainObject.Predmet.ProtustrankaFormatedWithAdress_1"> ŠTRAVS NAUTIKA d.o.o., Ivane Brlić Mažuranić 82, 10000 Zagreb</derivirana_varijabla>
  </DomainObject.Predmet.ProtustrankaFormatedWithAdress>
  <DomainObject.Predmet.ProtustrankaFormatedWithAdressOIB>
    <izvorni_sadrzaj> ŠTRAVS NAUTIKA d.o.o., OIB 96910529550, Ivane Brlić Mažuranić 82, 10000 Zagreb</izvorni_sadrzaj>
    <derivirana_varijabla naziv="DomainObject.Predmet.ProtustrankaFormatedWithAdressOIB_1"> ŠTRAVS NAUTIKA d.o.o., OIB 96910529550, Ivane Brlić Mažuranić 82, 10000 Zagreb</derivirana_varijabla>
  </DomainObject.Predmet.ProtustrankaFormatedWithAdressOIB>
  <DomainObject.Predmet.ProtustrankaWithAdress>
    <izvorni_sadrzaj>ŠTRAVS NAUTIKA d.o.o. Ivane Brlić Mažuranić 82, 10000 Zagreb</izvorni_sadrzaj>
    <derivirana_varijabla naziv="DomainObject.Predmet.ProtustrankaWithAdress_1">ŠTRAVS NAUTIKA d.o.o. Ivane Brlić Mažuranić 82, 10000 Zagreb</derivirana_varijabla>
  </DomainObject.Predmet.ProtustrankaWithAdress>
  <DomainObject.Predmet.ProtustrankaWithAdressOIB>
    <izvorni_sadrzaj>ŠTRAVS NAUTIKA d.o.o., OIB 96910529550, Ivane Brlić Mažuranić 82, 10000 Zagreb</izvorni_sadrzaj>
    <derivirana_varijabla naziv="DomainObject.Predmet.ProtustrankaWithAdressOIB_1">ŠTRAVS NAUTIKA d.o.o., OIB 96910529550, Ivane Brlić Mažuranić 82, 10000 Zagreb</derivirana_varijabla>
  </DomainObject.Predmet.ProtustrankaWithAdressOIB>
  <DomainObject.Predmet.ProtustrankaNazivFormated>
    <izvorni_sadrzaj>ŠTRAVS NAUTIKA d.o.o.</izvorni_sadrzaj>
    <derivirana_varijabla naziv="DomainObject.Predmet.ProtustrankaNazivFormated_1">ŠTRAVS NAUTIKA d.o.o.</derivirana_varijabla>
  </DomainObject.Predmet.ProtustrankaNazivFormated>
  <DomainObject.Predmet.ProtustrankaNazivFormatedOIB>
    <izvorni_sadrzaj>ŠTRAVS NAUTIKA d.o.o., OIB 96910529550</izvorni_sadrzaj>
    <derivirana_varijabla naziv="DomainObject.Predmet.ProtustrankaNazivFormatedOIB_1">ŠTRAVS NAUTIKA d.o.o., OIB 96910529550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ŠTRAVS NAUTIKA d.o.o.</item>
    </izvorni_sadrzaj>
    <derivirana_varijabla naziv="DomainObject.Predmet.ProtuStrankaListFormated_1">
      <item>ŠTRAVS NAUTIKA d.o.o.</item>
    </derivirana_varijabla>
  </DomainObject.Predmet.ProtuStrankaListFormated>
  <DomainObject.Predmet.ProtuStrankaListFormatedOIB>
    <izvorni_sadrzaj>
      <item>ŠTRAVS NAUTIKA d.o.o., OIB 96910529550</item>
    </izvorni_sadrzaj>
    <derivirana_varijabla naziv="DomainObject.Predmet.ProtuStrankaListFormatedOIB_1">
      <item>ŠTRAVS NAUTIKA d.o.o., OIB 96910529550</item>
    </derivirana_varijabla>
  </DomainObject.Predmet.ProtuStrankaListFormatedOIB>
  <DomainObject.Predmet.ProtuStrankaListFormatedWithAdress>
    <izvorni_sadrzaj>
      <item>ŠTRAVS NAUTIKA d.o.o., Ivane Brlić Mažuranić 82, 10000 Zagreb</item>
    </izvorni_sadrzaj>
    <derivirana_varijabla naziv="DomainObject.Predmet.ProtuStrankaListFormatedWithAdress_1">
      <item>ŠTRAVS NAUTIKA d.o.o., Ivane Brlić Mažuranić 82, 10000 Zagreb</item>
    </derivirana_varijabla>
  </DomainObject.Predmet.ProtuStrankaListFormatedWithAdress>
  <DomainObject.Predmet.ProtuStrankaListFormatedWithAdressOIB>
    <izvorni_sadrzaj>
      <item>ŠTRAVS NAUTIKA d.o.o., OIB 96910529550, Ivane Brlić Mažuranić 82, 10000 Zagreb</item>
    </izvorni_sadrzaj>
    <derivirana_varijabla naziv="DomainObject.Predmet.ProtuStrankaListFormatedWithAdressOIB_1">
      <item>ŠTRAVS NAUTIKA d.o.o., OIB 96910529550, Ivane Brlić Mažuranić 82, 10000 Zagreb</item>
    </derivirana_varijabla>
  </DomainObject.Predmet.ProtuStrankaListFormatedWithAdressOIB>
  <DomainObject.Predmet.ProtuStrankaListNazivFormated>
    <izvorni_sadrzaj>
      <item>ŠTRAVS NAUTIKA d.o.o.</item>
    </izvorni_sadrzaj>
    <derivirana_varijabla naziv="DomainObject.Predmet.ProtuStrankaListNazivFormated_1">
      <item>ŠTRAVS NAUTIKA d.o.o.</item>
    </derivirana_varijabla>
  </DomainObject.Predmet.ProtuStrankaListNazivFormated>
  <DomainObject.Predmet.ProtuStrankaListNazivFormatedOIB>
    <izvorni_sadrzaj>
      <item>ŠTRAVS NAUTIKA d.o.o., OIB 96910529550</item>
    </izvorni_sadrzaj>
    <derivirana_varijabla naziv="DomainObject.Predmet.ProtuStrankaListNazivFormatedOIB_1">
      <item>ŠTRAVS NAUTIKA d.o.o., OIB 96910529550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ŠTRAVS NAUTIKA d.o.o.</izvorni_sadrzaj>
    <derivirana_varijabla naziv="DomainObject.Predmet.ProtustrankaIDrugi_1">ŠTRAVS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ŠTRAVS NAUTIKA d.o.o., OIB 96910529550, Ivane Brlić Mažuranić 82, 10000 Zagreb</izvorni_sadrzaj>
    <derivirana_varijabla naziv="DomainObject.Predmet.ProtustrankaIDrugiAdressOIB_1">ŠTRAVS NAUTIKA d.o.o., OIB 96910529550,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ŠTRAVS NAUTIKA d.o.o.</item>
      <item>FINA Regionalni centar Zagreb</item>
    </izvorni_sadrzaj>
    <derivirana_varijabla naziv="DomainObject.Predmet.SudioniciListNaziv_1">
      <item>ŠTRAVS NAUTIKA d.o.o.</item>
      <item>FINA Regionalni centar Zagreb</item>
    </derivirana_varijabla>
  </DomainObject.Predmet.SudioniciListNaziv>
  <DomainObject.Predmet.SudioniciListAdressOIB>
    <izvorni_sadrzaj>
      <item>ŠTRAVS NAUTIKA d.o.o., OIB 96910529550, Ivane Brlić Mažuranić 82,10000 Zagreb</item>
      <item>FINA Regionalni centar Zagreb, OIB 85821130368, Trg svibanjskih žrtava 1995. 1,10000 Zagreb</item>
    </izvorni_sadrzaj>
    <derivirana_varijabla naziv="DomainObject.Predmet.SudioniciListAdressOIB_1">
      <item>ŠTRAVS NAUTIKA d.o.o., OIB 96910529550, Ivane Brlić Mažuranić 82,10000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96910529550</item>
      <item>, OIB 85821130368</item>
    </izvorni_sadrzaj>
    <derivirana_varijabla naziv="DomainObject.Predmet.SudioniciListNazivOIB_1">
      <item>, OIB 96910529550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1388</properties:Characters>
  <properties:Lines>44</properties:Lines>
  <properties:Paragraphs>17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2018-10-16T14:27:00Z</cp:lastPrinted>
  <dcterms:modified xmlns:xsi="http://www.w3.org/2001/XMLSchema-instance" xsi:type="dcterms:W3CDTF">2018-10-18T05:57:00Z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