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7618" w14:paraId="6df7618" w:rsidRDefault="00E17DC9" w:rsidP="00E17DC9" w:rsidR="00E17DC9">
      <w:pPr>
        <w:jc w:val="right"/>
        <w15:collapsed w:val="false"/>
      </w:pPr>
      <w:r>
        <w:t>6 St-</w:t>
      </w:r>
      <w:r w:rsidR="004D0560">
        <w:t>766</w:t>
      </w:r>
      <w:r w:rsidR="00312070">
        <w:t>/16-</w:t>
      </w:r>
      <w:r w:rsidR="004D0560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FE21FC"/>
    <w:p w:rsidRDefault="00451DD6" w:rsidP="00960C63" w:rsidR="00451DD6" w:rsidRPr="00FE21FC">
      <w:pPr>
        <w:jc w:val="center"/>
      </w:pPr>
      <w:r w:rsidRPr="00FE21FC">
        <w:t>R E P U B L I K A  H R V A T S K A</w:t>
      </w:r>
    </w:p>
    <w:p w:rsidRDefault="00451DD6" w:rsidP="00451DD6" w:rsidR="00451DD6" w:rsidRPr="00FE21FC">
      <w:pPr>
        <w:jc w:val="center"/>
      </w:pPr>
    </w:p>
    <w:p w:rsidRDefault="005E5D90" w:rsidP="005371C4" w:rsidR="00451DD6" w:rsidRPr="00FE21FC">
      <w:pPr>
        <w:jc w:val="center"/>
      </w:pPr>
      <w:r w:rsidRPr="00FE21FC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4D0560">
        <w:t xml:space="preserve">Financijska agencija OIB 85821130368, Regionalni centar Osijek, Podružnica Osijek L. </w:t>
      </w:r>
      <w:proofErr w:type="spellStart"/>
      <w:r w:rsidR="004D0560">
        <w:t>Jagera</w:t>
      </w:r>
      <w:proofErr w:type="spellEnd"/>
      <w:r w:rsidR="004D0560">
        <w:t xml:space="preserve"> 3 za otvaranje stečajnog postupka nad dužnikom </w:t>
      </w:r>
      <w:r w:rsidR="004D0560">
        <w:rPr>
          <w:b/>
        </w:rPr>
        <w:t>ARHITRAV d.o.o., Osijek, Ružina 41, MBS: 030056586</w:t>
      </w:r>
      <w:r w:rsidR="004D0560">
        <w:t xml:space="preserve">, </w:t>
      </w:r>
      <w:r w:rsidR="004D0560">
        <w:rPr>
          <w:b/>
        </w:rPr>
        <w:t>OIB: 45806036562</w:t>
      </w:r>
      <w:r w:rsidR="00686ACA">
        <w:t xml:space="preserve">, </w:t>
      </w:r>
      <w:r w:rsidR="003B4C28">
        <w:t xml:space="preserve">dana </w:t>
      </w:r>
      <w:r w:rsidR="004D0560">
        <w:t>1. veljače</w:t>
      </w:r>
      <w:r w:rsidR="00B44BB9">
        <w:t xml:space="preserve">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FE21FC">
      <w:pPr>
        <w:jc w:val="center"/>
      </w:pPr>
      <w:r w:rsidRPr="00FE21FC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4D0560">
        <w:rPr>
          <w:b/>
        </w:rPr>
        <w:t xml:space="preserve">Marko Brekalo, OIB: 11907107586, Višnjevac, Ulica Matije Petra Katančića 1/A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4D0560">
        <w:rPr>
          <w:b/>
        </w:rPr>
        <w:t>766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C946A3">
        <w:t xml:space="preserve">FINA RC Osijek Podružnica Osijek za otvaranje stečajnog postupka nad dužnikom </w:t>
      </w:r>
      <w:r w:rsidR="004D0560">
        <w:rPr>
          <w:b/>
        </w:rPr>
        <w:t>ARHITRAV d.o.o., Osijek, Ružina 41, MBS: 030056586</w:t>
      </w:r>
      <w:r w:rsidR="004D0560">
        <w:t xml:space="preserve">, </w:t>
      </w:r>
      <w:r w:rsidR="004D0560">
        <w:rPr>
          <w:b/>
        </w:rPr>
        <w:t>OIB: 45806036562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4D0560">
        <w:rPr>
          <w:b/>
        </w:rPr>
        <w:t xml:space="preserve">Marko Brekalo, OIB: 11907107586, Višnjevac, Ulica Matije Petra Katančića 1/A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C946A3" w:rsidR="00686ACA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D0560">
        <w:t>1. veljače</w:t>
      </w:r>
      <w:r w:rsidR="00B44BB9">
        <w:t xml:space="preserve"> 2017.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312070" w:rsidRPr="00312070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4D0560" w:rsidRPr="004D0560">
        <w:t>Marko Brekalo, Višnjevac, Ulica Matije Petra Katančića 1/A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4D0560" w:rsidP="00470B34" w:rsidR="00470B34">
      <w:pPr>
        <w:numPr>
          <w:ilvl w:val="0"/>
          <w:numId w:val="6"/>
        </w:numPr>
        <w:jc w:val="both"/>
      </w:pPr>
      <w:r>
        <w:t>K-1.3.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62B" w:rsidR="0075762B">
      <w:r>
        <w:separator/>
      </w:r>
    </w:p>
  </w:endnote>
  <w:endnote w:id="0" w:type="continuationSeparator">
    <w:p w:rsidRDefault="0075762B" w:rsidR="0075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62B" w:rsidR="0075762B">
      <w:r>
        <w:separator/>
      </w:r>
    </w:p>
  </w:footnote>
  <w:footnote w:id="0" w:type="continuationSeparator">
    <w:p w:rsidRDefault="0075762B" w:rsidR="00757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649D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3C6C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2070"/>
    <w:rsid w:val="00313F98"/>
    <w:rsid w:val="003258FC"/>
    <w:rsid w:val="00325955"/>
    <w:rsid w:val="00326EC4"/>
    <w:rsid w:val="00327B99"/>
    <w:rsid w:val="00335228"/>
    <w:rsid w:val="00341886"/>
    <w:rsid w:val="00344C74"/>
    <w:rsid w:val="00345ADB"/>
    <w:rsid w:val="00366021"/>
    <w:rsid w:val="00372E45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0560"/>
    <w:rsid w:val="004E5065"/>
    <w:rsid w:val="00500BBD"/>
    <w:rsid w:val="0053279B"/>
    <w:rsid w:val="005371C4"/>
    <w:rsid w:val="0055624C"/>
    <w:rsid w:val="005A6EC6"/>
    <w:rsid w:val="005B403D"/>
    <w:rsid w:val="005E5D90"/>
    <w:rsid w:val="005F26D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0C4D"/>
    <w:rsid w:val="007242CD"/>
    <w:rsid w:val="00725641"/>
    <w:rsid w:val="0072710A"/>
    <w:rsid w:val="0074711B"/>
    <w:rsid w:val="0075762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A259C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A1FFF"/>
    <w:rsid w:val="00AB56F9"/>
    <w:rsid w:val="00AC29DC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946A3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D649D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64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6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64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6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ARHITRAV društvo s ograničenom odgovornošću za projektiranje i usluge</izvorni_sadrzaj>
    <derivirana_varijabla naziv="DomainObject.Predmet.ProtustrankaFormated_1">  ARHITRAV društvo s ograničenom odgovornošću za projektiranje i usluge</derivirana_varijabla>
  </DomainObject.Predmet.ProtustrankaFormated>
  <DomainObject.Predmet.ProtustrankaFormatedOIB>
    <izvorni_sadrzaj>  ARHITRAV društvo s ograničenom odgovornošću za projektiranje i usluge, OIB 45806036562</izvorni_sadrzaj>
    <derivirana_varijabla naziv="DomainObject.Predmet.ProtustrankaFormatedOIB_1">  ARHITRAV društvo s ograničenom odgovornošću za projektiranje i usluge, OIB 45806036562</derivirana_varijabla>
  </DomainObject.Predmet.ProtustrankaFormatedOIB>
  <DomainObject.Predmet.ProtustrankaFormatedWithAdress>
    <izvorni_sadrzaj> ARHITRAV društvo s ograničenom odgovornošću za projektiranje i usluge, Ružina 41, 31000 Osijek</izvorni_sadrzaj>
    <derivirana_varijabla naziv="DomainObject.Predmet.ProtustrankaFormatedWithAdress_1"> ARHITRAV društvo s ograničenom odgovornošću za projektiranje i usluge, Ružina 41, 31000 Osijek</derivirana_varijabla>
  </DomainObject.Predmet.ProtustrankaFormatedWithAdress>
  <DomainObject.Predmet.ProtustrankaFormatedWithAdressOIB>
    <izvorni_sadrzaj> ARHITRAV društvo s ograničenom odgovornošću za projektiranje i usluge, OIB 45806036562, Ružina 41, 31000 Osijek</izvorni_sadrzaj>
    <derivirana_varijabla naziv="DomainObject.Predmet.ProtustrankaFormatedWithAdressOIB_1"> ARHITRAV društvo s ograničenom odgovornošću za projektiranje i usluge, OIB 45806036562, Ružina 41, 31000 Osijek</derivirana_varijabla>
  </DomainObject.Predmet.ProtustrankaFormatedWithAdressOIB>
  <DomainObject.Predmet.ProtustrankaWithAdress>
    <izvorni_sadrzaj>ARHITRAV društvo s ograničenom odgovornošću za projektiranje i usluge Ružina 41, 31000 Osijek</izvorni_sadrzaj>
    <derivirana_varijabla naziv="DomainObject.Predmet.ProtustrankaWithAdress_1">ARHITRAV društvo s ograničenom odgovornošću za projektiranje i usluge Ružina 41, 31000 Osijek</derivirana_varijabla>
  </DomainObject.Predmet.ProtustrankaWithAdress>
  <DomainObject.Predmet.ProtustrankaWithAdressOIB>
    <izvorni_sadrzaj>ARHITRAV društvo s ograničenom odgovornošću za projektiranje i usluge, OIB 45806036562, Ružina 41, 31000 Osijek</izvorni_sadrzaj>
    <derivirana_varijabla naziv="DomainObject.Predmet.ProtustrankaWithAdressOIB_1">ARHITRAV društvo s ograničenom odgovornošću za projektiranje i usluge, OIB 45806036562, Ružina 41, 31000 Osijek</derivirana_varijabla>
  </DomainObject.Predmet.ProtustrankaWithAdressOIB>
  <DomainObject.Predmet.ProtustrankaNazivFormated>
    <izvorni_sadrzaj>ARHITRAV društvo s ograničenom odgovornošću za projektiranje i usluge</izvorni_sadrzaj>
    <derivirana_varijabla naziv="DomainObject.Predmet.ProtustrankaNazivFormated_1">ARHITRAV društvo s ograničenom odgovornošću za projektiranje i usluge</derivirana_varijabla>
  </DomainObject.Predmet.ProtustrankaNazivFormated>
  <DomainObject.Predmet.ProtustrankaNazivFormatedOIB>
    <izvorni_sadrzaj>ARHITRAV društvo s ograničenom odgovornošću za projektiranje i usluge, OIB 45806036562</izvorni_sadrzaj>
    <derivirana_varijabla naziv="DomainObject.Predmet.ProtustrankaNazivFormatedOIB_1">ARHITRAV društvo s ograničenom odgovornošću za projektiranje i usluge, OIB 45806036562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ARHITRAV društvo s ograničenom odgovornošću za projektiranje i usluge</item>
    </izvorni_sadrzaj>
    <derivirana_varijabla naziv="DomainObject.Predmet.ProtuStrankaListFormated_1">
      <item>ARHITRAV društvo s ograničenom odgovornošću za projektiranje i usluge</item>
    </derivirana_varijabla>
  </DomainObject.Predmet.ProtuStrankaListFormated>
  <DomainObject.Predmet.ProtuStrankaListFormatedOIB>
    <izvorni_sadrzaj>
      <item>ARHITRAV društvo s ograničenom odgovornošću za projektiranje i usluge, OIB 45806036562</item>
    </izvorni_sadrzaj>
    <derivirana_varijabla naziv="DomainObject.Predmet.ProtuStrankaListFormatedOIB_1">
      <item>ARHITRAV društvo s ograničenom odgovornošću za projektiranje i usluge, OIB 45806036562</item>
    </derivirana_varijabla>
  </DomainObject.Predmet.ProtuStrankaListFormatedOIB>
  <DomainObject.Predmet.ProtuStrankaListFormatedWithAdress>
    <izvorni_sadrzaj>
      <item>ARHITRAV društvo s ograničenom odgovornošću za projektiranje i usluge, Ružina 41, 31000 Osijek</item>
    </izvorni_sadrzaj>
    <derivirana_varijabla naziv="DomainObject.Predmet.ProtuStrankaListFormatedWithAdress_1">
      <item>ARHITRAV društvo s ograničenom odgovornošću za projektiranje i usluge, Ružina 41, 31000 Osijek</item>
    </derivirana_varijabla>
  </DomainObject.Predmet.ProtuStrankaListFormatedWithAdress>
  <DomainObject.Predmet.ProtuStrankaListFormatedWithAdressOIB>
    <izvorni_sadrzaj>
      <item>ARHITRAV društvo s ograničenom odgovornošću za projektiranje i usluge, OIB 45806036562, Ružina 41, 31000 Osijek</item>
    </izvorni_sadrzaj>
    <derivirana_varijabla naziv="DomainObject.Predmet.ProtuStrankaListFormatedWithAdressOIB_1">
      <item>ARHITRAV društvo s ograničenom odgovornošću za projektiranje i usluge, OIB 45806036562, Ružina 41, 31000 Osijek</item>
    </derivirana_varijabla>
  </DomainObject.Predmet.ProtuStrankaListFormatedWithAdressOIB>
  <DomainObject.Predmet.ProtuStrankaListNazivFormated>
    <izvorni_sadrzaj>
      <item>ARHITRAV društvo s ograničenom odgovornošću za projektiranje i usluge</item>
    </izvorni_sadrzaj>
    <derivirana_varijabla naziv="DomainObject.Predmet.ProtuStrankaListNazivFormated_1">
      <item>ARHITRAV društvo s ograničenom odgovornošću za projektiranje i usluge</item>
    </derivirana_varijabla>
  </DomainObject.Predmet.ProtuStrankaListNazivFormated>
  <DomainObject.Predmet.ProtuStrankaListNazivFormatedOIB>
    <izvorni_sadrzaj>
      <item>ARHITRAV društvo s ograničenom odgovornošću za projektiranje i usluge, OIB 45806036562</item>
    </izvorni_sadrzaj>
    <derivirana_varijabla naziv="DomainObject.Predmet.ProtuStrankaListNazivFormatedOIB_1">
      <item>ARHITRAV društvo s ograničenom odgovornošću za projektiranje i usluge, OIB 45806036562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ARHITRAV društvo s ograničenom odgovornošću za projektiranje i usluge</izvorni_sadrzaj>
    <derivirana_varijabla naziv="DomainObject.Predmet.ProtustrankaIDrugi_1">ARHITRAV društvo s ograničenom odgovornošću za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ARHITRAV društvo s ograničenom odgovornošću za projektiranje i usluge, OIB 45806036562, Ružina 41, 31000 Osijek</izvorni_sadrzaj>
    <derivirana_varijabla naziv="DomainObject.Predmet.ProtustrankaIDrugiAdressOIB_1">ARHITRAV društvo s ograničenom odgovornošću za projektiranje i usluge, OIB 45806036562,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ARHITRAV društvo s ograničenom odgovornošću za projektiranje i usluge</item>
    </izvorni_sadrzaj>
    <derivirana_varijabla naziv="DomainObject.Predmet.SudioniciListNaziv_1">
      <item>FINA RC OSIJEK</item>
      <item>ARHITRAV društvo s ograničenom odgovornošću za projektiranje i usluge</item>
    </derivirana_varijabla>
  </DomainObject.Predmet.SudioniciListNaziv>
  <DomainObject.Predmet.SudioniciListAdressOIB>
    <izvorni_sadrzaj>
      <item>FINA RC OSIJEK, OIB 85821130368</item>
      <item>ARHITRAV društvo s ograničenom odgovornošću za projektiranje i usluge, OIB 45806036562, Ružina 41,31000 Osijek</item>
    </izvorni_sadrzaj>
    <derivirana_varijabla naziv="DomainObject.Predmet.SudioniciListAdressOIB_1">
      <item>FINA RC OSIJEK, OIB 85821130368</item>
      <item>ARHITRAV društvo s ograničenom odgovornošću za projektiranje i usluge, OIB 45806036562,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45806036562</item>
    </izvorni_sadrzaj>
    <derivirana_varijabla naziv="DomainObject.Predmet.SudioniciListNazivOIB_1">
      <item>, OIB 85821130368</item>
      <item>, OIB 45806036562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A7890-0B5C-4F74-A243-96589BE37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280</properties:Words>
  <properties:Characters>1377</properties:Characters>
  <properties:Lines>120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2017-02-01T07:04:00Z</cp:lastPrinted>
  <dcterms:modified xmlns:xsi="http://www.w3.org/2001/XMLSchema-instance" xsi:type="dcterms:W3CDTF">2017-02-01T07:04:00Z</dcterms:modified>
  <cp:revision>12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