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b3f2" w14:paraId="972b3f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2E64C5">
        <w:rPr>
          <w:rFonts w:eastAsia="Calibri"/>
          <w:lang w:eastAsia="en-US"/>
        </w:rPr>
        <w:t>1</w:t>
      </w:r>
      <w:r w:rsidR="00F3094D">
        <w:rPr>
          <w:rFonts w:eastAsia="Calibri"/>
          <w:lang w:eastAsia="en-US"/>
        </w:rPr>
        <w:t>63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F3094D">
        <w:t xml:space="preserve">FORMULA d.o.o. za proizvodnju, trgovinu i usluge Cerna, Braće Radića 22, OIB: 21797711672, MBS: 030081317, </w:t>
      </w:r>
      <w:r w:rsidR="002E64C5">
        <w:t xml:space="preserve">dana </w:t>
      </w:r>
      <w:r w:rsidR="00AD7E08">
        <w:t>15</w:t>
      </w:r>
      <w:r w:rsidR="00B815EE">
        <w:t xml:space="preserve">. </w:t>
      </w:r>
      <w:r w:rsidR="002E64C5">
        <w:t>ožujka</w:t>
      </w:r>
      <w:r w:rsidR="00B815EE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D7E08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F3094D">
        <w:t>FORMULA d.o.o. za proizvodnju, trgovinu i usluge Cerna, Braće Radića 22, OIB: 21797711672, MBS: 030081317.</w:t>
      </w:r>
      <w:r w:rsidR="00AD7E08">
        <w:t xml:space="preserve"> </w:t>
      </w:r>
    </w:p>
    <w:p w:rsidRDefault="00AD7E08" w:rsidP="00B50F94" w:rsidR="00AD7E08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BC00F8">
        <w:t>20</w:t>
      </w:r>
      <w:r w:rsidR="002E64C5">
        <w:t>. veljače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BC00F8">
        <w:t>802</w:t>
      </w:r>
      <w:r w:rsidR="002E64C5">
        <w:t xml:space="preserve"> od </w:t>
      </w:r>
      <w:r w:rsidR="00BC00F8">
        <w:t>19</w:t>
      </w:r>
      <w:r w:rsidR="002E64C5">
        <w:t>. veljače</w:t>
      </w:r>
      <w:r w:rsidR="008A5A4B">
        <w:t xml:space="preserve"> 2018.</w:t>
      </w:r>
      <w:r>
        <w:t xml:space="preserve"> nad stečajnim dužnikom</w:t>
      </w:r>
      <w:r w:rsidR="00A331AE">
        <w:t xml:space="preserve"> </w:t>
      </w:r>
      <w:r w:rsidR="00BC00F8">
        <w:t>FORMULA d.o.o. za proizvodnju, trgovinu i usluge Cerna, Braće Radića 22, OIB: 21797711672, MBS: 030081317.</w:t>
      </w:r>
      <w:r w:rsidR="00B815EE">
        <w:t xml:space="preserve">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 xml:space="preserve">uvida u sudski registar Sud je </w:t>
      </w:r>
      <w:r w:rsidR="00AD7E08">
        <w:t xml:space="preserve"> </w:t>
      </w:r>
      <w:r w:rsidR="00BC00F8">
        <w:t>23</w:t>
      </w:r>
      <w:r w:rsidR="00AD7E08">
        <w:t>. veljače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2E64C5">
        <w:t>2. ožujka</w:t>
      </w:r>
      <w:r w:rsidR="00A331AE">
        <w:t xml:space="preserve">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BC00F8">
        <w:t>30</w:t>
      </w:r>
      <w:r w:rsidR="009364F3">
        <w:t>/2018</w:t>
      </w:r>
      <w:r w:rsidR="00AD7E08">
        <w:t>-3</w:t>
      </w:r>
      <w:r w:rsidR="009364F3">
        <w:t xml:space="preserve"> od </w:t>
      </w:r>
      <w:r w:rsidR="002E64C5">
        <w:t>1. ožujka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A331AE">
        <w:t>Vukovar</w:t>
      </w:r>
      <w:r>
        <w:t xml:space="preserve">, za otvaranje stečajnog postupka nad </w:t>
      </w:r>
      <w:r>
        <w:lastRenderedPageBreak/>
        <w:t xml:space="preserve">predmetnim stečajnim dužnikom iz razloga što prema istom ima tražbinu u iznosu od </w:t>
      </w:r>
      <w:r w:rsidR="00BC00F8">
        <w:t>142.588,65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0D60DE">
        <w:t>2</w:t>
      </w:r>
      <w:r w:rsidR="00BC00F8">
        <w:t>6</w:t>
      </w:r>
      <w:r w:rsidR="00AD7E08">
        <w:t>. veljače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0D60DE">
        <w:t>2</w:t>
      </w:r>
      <w:r w:rsidR="00BC00F8">
        <w:t>6</w:t>
      </w:r>
      <w:r w:rsidR="00AD7E08">
        <w:t>. veljače</w:t>
      </w:r>
      <w:r>
        <w:t xml:space="preserve"> 201</w:t>
      </w:r>
      <w:r w:rsidR="00AD7E08">
        <w:t>8</w:t>
      </w:r>
      <w:r>
        <w:t>. isti je u blokadi 1</w:t>
      </w:r>
      <w:r w:rsidR="00BC00F8">
        <w:t>29</w:t>
      </w:r>
      <w:r>
        <w:t xml:space="preserve"> dan</w:t>
      </w:r>
      <w:r w:rsidR="00864F13">
        <w:t>a</w:t>
      </w:r>
      <w:r w:rsidR="0033405B">
        <w:t xml:space="preserve"> u iznosu od </w:t>
      </w:r>
      <w:r w:rsidR="00BC00F8">
        <w:t>143.788,42</w:t>
      </w:r>
      <w:r w:rsidR="0033405B">
        <w:t xml:space="preserve">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09222C">
        <w:rPr>
          <w:rFonts w:eastAsia="Calibri"/>
          <w:lang w:eastAsia="en-US"/>
        </w:rPr>
        <w:t>15</w:t>
      </w:r>
      <w:r w:rsidR="00864F13">
        <w:rPr>
          <w:rFonts w:eastAsia="Calibri"/>
          <w:lang w:eastAsia="en-US"/>
        </w:rPr>
        <w:t xml:space="preserve">. </w:t>
      </w:r>
      <w:r w:rsidR="00E07FAE">
        <w:rPr>
          <w:rFonts w:eastAsia="Calibri"/>
          <w:lang w:eastAsia="en-US"/>
        </w:rPr>
        <w:t>ožujka</w:t>
      </w:r>
      <w:r w:rsidR="00864F13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836D4B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D4B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BC00F8">
      <w:t>163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222C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E64C5"/>
    <w:rsid w:val="002F4AAF"/>
    <w:rsid w:val="002F66FE"/>
    <w:rsid w:val="003241D0"/>
    <w:rsid w:val="003260BE"/>
    <w:rsid w:val="003276D7"/>
    <w:rsid w:val="0033405B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36570"/>
    <w:rsid w:val="00440504"/>
    <w:rsid w:val="00455B1F"/>
    <w:rsid w:val="004563FB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36D4B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1941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331A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D7E0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C00F8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07FAE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10A22"/>
    <w:rsid w:val="00F3094D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6D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6D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D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D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6D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6D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D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D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FORMULA d.o.o. za proizvodnju, trgovinu i usluge</izvorni_sadrzaj>
    <derivirana_varijabla naziv="DomainObject.Predmet.ProtustrankaFormated_1">  FORMULA d.o.o. za proizvodnju, trgovinu i usluge</derivirana_varijabla>
  </DomainObject.Predmet.ProtustrankaFormated>
  <DomainObject.Predmet.ProtustrankaFormatedOIB>
    <izvorni_sadrzaj>  FORMULA d.o.o. za proizvodnju, trgovinu i usluge, OIB 21797711672</izvorni_sadrzaj>
    <derivirana_varijabla naziv="DomainObject.Predmet.ProtustrankaFormatedOIB_1">  FORMULA d.o.o. za proizvodnju, trgovinu i usluge, OIB 21797711672</derivirana_varijabla>
  </DomainObject.Predmet.ProtustrankaFormatedOIB>
  <DomainObject.Predmet.ProtustrankaFormatedWithAdress>
    <izvorni_sadrzaj> FORMULA d.o.o. za proizvodnju, trgovinu i usluge, Braće Radića 22, 32272 Cerna</izvorni_sadrzaj>
    <derivirana_varijabla naziv="DomainObject.Predmet.ProtustrankaFormatedWithAdress_1"> FORMULA d.o.o. za proizvodnju, trgovinu i usluge, Braće Radića 22, 32272 Cerna</derivirana_varijabla>
  </DomainObject.Predmet.ProtustrankaFormatedWithAdress>
  <DomainObject.Predmet.ProtustrankaFormatedWithAdressOIB>
    <izvorni_sadrzaj> FORMULA d.o.o. za proizvodnju, trgovinu i usluge, OIB 21797711672, Braće Radića 22, 32272 Cerna</izvorni_sadrzaj>
    <derivirana_varijabla naziv="DomainObject.Predmet.ProtustrankaFormatedWithAdressOIB_1"> FORMULA d.o.o. za proizvodnju, trgovinu i usluge, OIB 21797711672, Braće Radića 22, 32272 Cerna</derivirana_varijabla>
  </DomainObject.Predmet.ProtustrankaFormatedWithAdressOIB>
  <DomainObject.Predmet.ProtustrankaWithAdress>
    <izvorni_sadrzaj>FORMULA d.o.o. za proizvodnju, trgovinu i usluge Braće Radića 22, 32272 Cerna</izvorni_sadrzaj>
    <derivirana_varijabla naziv="DomainObject.Predmet.ProtustrankaWithAdress_1">FORMULA d.o.o. za proizvodnju, trgovinu i usluge Braće Radića 22, 32272 Cerna</derivirana_varijabla>
  </DomainObject.Predmet.ProtustrankaWithAdress>
  <DomainObject.Predmet.ProtustrankaWithAdressOIB>
    <izvorni_sadrzaj>FORMULA d.o.o. za proizvodnju, trgovinu i usluge, OIB 21797711672, Braće Radića 22, 32272 Cerna</izvorni_sadrzaj>
    <derivirana_varijabla naziv="DomainObject.Predmet.ProtustrankaWithAdressOIB_1">FORMULA d.o.o. za proizvodnju, trgovinu i usluge, OIB 21797711672, Braće Radića 22, 32272 Cerna</derivirana_varijabla>
  </DomainObject.Predmet.ProtustrankaWithAdressOIB>
  <DomainObject.Predmet.ProtustrankaNazivFormated>
    <izvorni_sadrzaj>FORMULA d.o.o. za proizvodnju, trgovinu i usluge</izvorni_sadrzaj>
    <derivirana_varijabla naziv="DomainObject.Predmet.ProtustrankaNazivFormated_1">FORMULA d.o.o. za proizvodnju, trgovinu i usluge</derivirana_varijabla>
  </DomainObject.Predmet.ProtustrankaNazivFormated>
  <DomainObject.Predmet.ProtustrankaNazivFormatedOIB>
    <izvorni_sadrzaj>FORMULA d.o.o. za proizvodnju, trgovinu i usluge, OIB 21797711672</izvorni_sadrzaj>
    <derivirana_varijabla naziv="DomainObject.Predmet.ProtustrankaNazivFormatedOIB_1">FORMULA d.o.o. za proizvodnju, trgovinu i usluge, OIB 21797711672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FORMULA d.o.o. za proizvodnju, trgovinu i usluge</item>
    </izvorni_sadrzaj>
    <derivirana_varijabla naziv="DomainObject.Predmet.ProtuStrankaListFormated_1">
      <item>FORMULA d.o.o. za proizvodnju, trgovinu i usluge</item>
    </derivirana_varijabla>
  </DomainObject.Predmet.ProtuStrankaListFormated>
  <DomainObject.Predmet.ProtuStrankaListFormatedOIB>
    <izvorni_sadrzaj>
      <item>FORMULA d.o.o. za proizvodnju, trgovinu i usluge, OIB 21797711672</item>
    </izvorni_sadrzaj>
    <derivirana_varijabla naziv="DomainObject.Predmet.ProtuStrankaListFormatedOIB_1">
      <item>FORMULA d.o.o. za proizvodnju, trgovinu i usluge, OIB 21797711672</item>
    </derivirana_varijabla>
  </DomainObject.Predmet.ProtuStrankaListFormatedOIB>
  <DomainObject.Predmet.ProtuStrankaListFormatedWithAdress>
    <izvorni_sadrzaj>
      <item>FORMULA d.o.o. za proizvodnju, trgovinu i usluge, Braće Radića 22, 32272 Cerna</item>
    </izvorni_sadrzaj>
    <derivirana_varijabla naziv="DomainObject.Predmet.ProtuStrankaListFormatedWithAdress_1">
      <item>FORMULA d.o.o. za proizvodnju, trgovinu i usluge, Braće Radića 22, 32272 Cerna</item>
    </derivirana_varijabla>
  </DomainObject.Predmet.ProtuStrankaListFormatedWithAdress>
  <DomainObject.Predmet.ProtuStrankaListFormatedWithAdressOIB>
    <izvorni_sadrzaj>
      <item>FORMULA d.o.o. za proizvodnju, trgovinu i usluge, OIB 21797711672, Braće Radića 22, 32272 Cerna</item>
    </izvorni_sadrzaj>
    <derivirana_varijabla naziv="DomainObject.Predmet.ProtuStrankaListFormatedWithAdressOIB_1">
      <item>FORMULA d.o.o. za proizvodnju, trgovinu i usluge, OIB 21797711672, Braće Radića 22, 32272 Cerna</item>
    </derivirana_varijabla>
  </DomainObject.Predmet.ProtuStrankaListFormatedWithAdressOIB>
  <DomainObject.Predmet.ProtuStrankaListNazivFormated>
    <izvorni_sadrzaj>
      <item>FORMULA d.o.o. za proizvodnju, trgovinu i usluge</item>
    </izvorni_sadrzaj>
    <derivirana_varijabla naziv="DomainObject.Predmet.ProtuStrankaListNazivFormated_1">
      <item>FORMULA d.o.o. za proizvodnju, trgovinu i usluge</item>
    </derivirana_varijabla>
  </DomainObject.Predmet.ProtuStrankaListNazivFormated>
  <DomainObject.Predmet.ProtuStrankaListNazivFormatedOIB>
    <izvorni_sadrzaj>
      <item>FORMULA d.o.o. za proizvodnju, trgovinu i usluge, OIB 21797711672</item>
    </izvorni_sadrzaj>
    <derivirana_varijabla naziv="DomainObject.Predmet.ProtuStrankaListNazivFormatedOIB_1">
      <item>FORMULA d.o.o. za proizvodnju, trgovinu i usluge, OIB 21797711672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FORMULA d.o.o. za proizvodnju, trgovinu i usluge</izvorni_sadrzaj>
    <derivirana_varijabla naziv="DomainObject.Predmet.ProtustrankaIDrugi_1">FORMULA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FORMULA d.o.o. za proizvodnju, trgovinu i usluge, OIB 21797711672, Braće Radića 22, 32272 Cerna</izvorni_sadrzaj>
    <derivirana_varijabla naziv="DomainObject.Predmet.ProtustrankaIDrugiAdressOIB_1">FORMULA d.o.o. za proizvodnju, trgovinu i usluge, OIB 21797711672, Braće Radića 22,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FORMULA d.o.o. za proizvodnju, trgovinu i usluge</item>
    </izvorni_sadrzaj>
    <derivirana_varijabla naziv="DomainObject.Predmet.SudioniciListNaziv_1">
      <item>FINA RC OSIJEK</item>
      <item>FORMULA d.o.o. za proizvodnju, trgovinu i usluge</item>
    </derivirana_varijabla>
  </DomainObject.Predmet.SudioniciListNaziv>
  <DomainObject.Predmet.SudioniciListAdressOIB>
    <izvorni_sadrzaj>
      <item>FINA RC OSIJEK, OIB 85821130368</item>
      <item>FORMULA d.o.o. za proizvodnju, trgovinu i usluge, OIB 21797711672, Braće Radića 22,32272 Cerna</item>
    </izvorni_sadrzaj>
    <derivirana_varijabla naziv="DomainObject.Predmet.SudioniciListAdressOIB_1">
      <item>FINA RC OSIJEK, OIB 85821130368</item>
      <item>FORMULA d.o.o. za proizvodnju, trgovinu i usluge, OIB 21797711672, Braće Radića 22,32272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21797711672</item>
    </izvorni_sadrzaj>
    <derivirana_varijabla naziv="DomainObject.Predmet.SudioniciListNazivOIB_1">
      <item>, OIB 85821130368</item>
      <item>, OIB 21797711672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44309-5C31-4943-9E7D-BE00F5DDD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3274</properties:Characters>
  <properties:Lines>85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2018-03-15T07:57:00Z</dcterms:created>
  <dc:creator>Korisnik</dc:creator>
  <cp:lastModifiedBy>Ljiljana Floršić</cp:lastModifiedBy>
  <cp:lastPrinted>2018-03-15T08:05:00Z</cp:lastPrinted>
  <dcterms:modified xmlns:xsi="http://www.w3.org/2001/XMLSchema-instance" xsi:type="dcterms:W3CDTF">2018-03-15T08:10:00Z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(St-163-18 - Obustava i nastavak po SZ -predlagatelj ŽDO VUKOVAR.docx)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