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c162" w14:paraId="ea5c162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A214BB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B36977" w:rsidP="00A214BB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</w:t>
      </w:r>
      <w:r w:rsidR="00A214BB">
        <w:t>višoj sudskoj savjetnici</w:t>
      </w:r>
      <w:r>
        <w:t xml:space="preserve"> toga suda </w:t>
      </w:r>
      <w:r w:rsidR="00A214BB">
        <w:t>Ivani Starčeivć,</w:t>
      </w:r>
      <w:r>
        <w:t xml:space="preserve"> u predmetu u povodu zahtjeva Financijske agencije Regionalni centar Zagreb, Podružnica Varaždin, Augusta Cesarca 2, Varaždin, za pokretanje skraćenog stečajnog postupka protiv dužnika </w:t>
      </w:r>
      <w:r w:rsidR="00A214BB">
        <w:t>ALAN TIM TOURS j.d.o.o., OIB 61649963763, Družbinec, Livadarska 22</w:t>
      </w:r>
      <w:r>
        <w:t xml:space="preserve">, dana  </w:t>
      </w:r>
      <w:r w:rsidR="00A214BB" w:rsidRPr="00A214BB">
        <w:t>25. svibnja</w:t>
      </w:r>
      <w:r w:rsidRPr="00A214BB">
        <w:t xml:space="preserve"> </w:t>
      </w:r>
      <w:r>
        <w:t>2016. 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A214BB">
        <w:t>ALAN TIM TOURS j.d.o.o., OIB 61649963763, Družbinec, Livadarska 22</w:t>
      </w:r>
      <w:r>
        <w:t xml:space="preserve">, iznosi </w:t>
      </w:r>
      <w:r w:rsidR="00A214BB">
        <w:t>16.348,57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 se direktor dužnika, </w:t>
      </w:r>
      <w:r w:rsidR="00A214BB">
        <w:t>Damir Cupar</w:t>
      </w:r>
      <w:r>
        <w:t xml:space="preserve">, OIB </w:t>
      </w:r>
      <w:r w:rsidR="00A214BB">
        <w:t>20912294592, iz Družbinca, Livadarska 22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 xml:space="preserve">Upozorava se </w:t>
      </w:r>
      <w:r w:rsidRPr="00A214BB">
        <w:t xml:space="preserve">direktor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A214BB">
        <w:t>25. svibnja</w:t>
      </w:r>
      <w:r>
        <w:t xml:space="preserve"> 2016.</w:t>
      </w:r>
    </w:p>
    <w:p w:rsidRDefault="00B36977" w:rsidP="00B36977" w:rsidR="00B36977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A214BB" w:rsidR="00A214BB">
        <w:tc>
          <w:tcPr>
            <w:tcW w:type="dxa" w:w="4643"/>
          </w:tcPr>
          <w:p w:rsidRDefault="00A214BB" w:rsidP="00B36977" w:rsidR="00A214BB">
            <w:pPr>
              <w:spacing w:after="0"/>
            </w:pPr>
          </w:p>
        </w:tc>
        <w:tc>
          <w:tcPr>
            <w:tcW w:type="dxa" w:w="4644"/>
          </w:tcPr>
          <w:p w:rsidRDefault="00A214BB" w:rsidP="00A214BB" w:rsidR="00A214BB">
            <w:pPr>
              <w:spacing w:after="0"/>
              <w:jc w:val="center"/>
            </w:pPr>
            <w:r>
              <w:t>Viša sudska savjetnica:</w:t>
            </w:r>
          </w:p>
          <w:p w:rsidRDefault="00A214BB" w:rsidP="00A214BB" w:rsidR="00A214BB">
            <w:pPr>
              <w:spacing w:after="0"/>
            </w:pPr>
          </w:p>
          <w:p w:rsidRDefault="00A214BB" w:rsidP="00A214BB" w:rsidR="00A214BB">
            <w:pPr>
              <w:spacing w:after="0"/>
              <w:jc w:val="center"/>
            </w:pPr>
            <w:r>
              <w:t>Ivana Starčević, v.r.</w:t>
            </w:r>
          </w:p>
        </w:tc>
      </w:tr>
    </w:tbl>
    <w:p w:rsidRDefault="00B36977" w:rsidP="00A214BB" w:rsidR="00B36977">
      <w:pPr>
        <w:spacing w:after="0"/>
      </w:pPr>
    </w:p>
    <w:sectPr w:rsidSect="00373F06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F9C" w:rsidP="00537B78" w:rsidR="00D61F9C">
      <w:r>
        <w:separator/>
      </w:r>
    </w:p>
  </w:endnote>
  <w:endnote w:id="0" w:type="continuationSeparator">
    <w:p w:rsidRDefault="00D61F9C" w:rsidP="00537B78" w:rsidR="00D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F9C" w:rsidP="00537B78" w:rsidR="00D61F9C">
      <w:r>
        <w:separator/>
      </w:r>
    </w:p>
  </w:footnote>
  <w:footnote w:id="0" w:type="continuationSeparator">
    <w:p w:rsidRDefault="00D61F9C" w:rsidP="00537B78" w:rsidR="00D6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214BB" w:rsidR="00B36977">
    <w:pPr>
      <w:pStyle w:val="Zaglavlje"/>
    </w:pPr>
    <w:r>
      <w:t xml:space="preserve">Poslovni broj: </w:t>
    </w:r>
    <w:r w:rsidR="00A214BB">
      <w:t>ST-791/16-3</w:t>
    </w:r>
  </w:p>
  <w:p w:rsidRDefault="00A214BB" w:rsidP="00A214BB" w:rsidR="00A214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4BB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TIM TOURS jednostavno društvo s ograničenom odgovornošću za usluge i putnička agencija</izvorni_sadrzaj>
    <derivirana_varijabla naziv="DomainObject.Predmet.ProtustrankaFormated_1">  ALAN TIM TOURS jednostavno društvo s ograničenom odgovornošću za usluge i putnička agencija</derivirana_varijabla>
  </DomainObject.Predmet.ProtustrankaFormated>
  <DomainObject.Predmet.ProtustrankaFormatedOIB>
    <izvorni_sadrzaj>  ALAN TIM TOURS jednostavno društvo s ograničenom odgovornošću za usluge i putnička agencija, OIB 61649963763</izvorni_sadrzaj>
    <derivirana_varijabla naziv="DomainObject.Predmet.ProtustrankaFormatedOIB_1">  ALAN TIM TOURS jednostavno društvo s ograničenom odgovornošću za usluge i putnička agencija, OIB 61649963763</derivirana_varijabla>
  </DomainObject.Predmet.ProtustrankaFormatedOIB>
  <DomainObject.Predmet.ProtustrankaFormatedWithAdress>
    <izvorni_sadrzaj> ALAN TIM TOURS jednostavno društvo s ograničenom odgovornošću za usluge i putnička agencija, Livadarska 22, 42206 Družbinec</izvorni_sadrzaj>
    <derivirana_varijabla naziv="DomainObject.Predmet.ProtustrankaFormatedWithAdress_1"> ALAN TIM TOURS jednostavno društvo s ograničenom odgovornošću za usluge i putnička agencija, Livadarska 22, 42206 Družbinec</derivirana_varijabla>
  </DomainObject.Predmet.ProtustrankaFormatedWithAdress>
  <DomainObject.Predmet.ProtustrankaFormatedWithAdressOIB>
    <izvorni_sadrzaj> ALAN TIM TOURS jednostavno društvo s ograničenom odgovornošću za usluge i putnička agencija, OIB 61649963763, Livadarska 22, 42206 Družbinec</izvorni_sadrzaj>
    <derivirana_varijabla naziv="DomainObject.Predmet.ProtustrankaFormatedWithAdressOIB_1"> ALAN TIM TOURS jednostavno društvo s ograničenom odgovornošću za usluge i putnička agencija, OIB 61649963763, Livadarska 22, 42206 Družbinec</derivirana_varijabla>
  </DomainObject.Predmet.ProtustrankaFormatedWithAdressOIB>
  <DomainObject.Predmet.ProtustrankaWithAdress>
    <izvorni_sadrzaj>ALAN TIM TOURS jednostavno društvo s ograničenom odgovornošću za usluge i putnička agencija Livadarska 22, 42206 Družbinec</izvorni_sadrzaj>
    <derivirana_varijabla naziv="DomainObject.Predmet.ProtustrankaWithAdress_1">ALAN TIM TOURS jednostavno društvo s ograničenom odgovornošću za usluge i putnička agencija Livadarska 22, 42206 Družbinec</derivirana_varijabla>
  </DomainObject.Predmet.ProtustrankaWithAdress>
  <DomainObject.Predmet.ProtustrankaWithAdressOIB>
    <izvorni_sadrzaj>ALAN TIM TOURS jednostavno društvo s ograničenom odgovornošću za usluge i putnička agencija, OIB 61649963763, Livadarska 22, 42206 Družbinec</izvorni_sadrzaj>
    <derivirana_varijabla naziv="DomainObject.Predmet.ProtustrankaWithAdressOIB_1">ALAN TIM TOURS jednostavno društvo s ograničenom odgovornošću za usluge i putnička agencija, OIB 61649963763, Livadarska 22, 42206 Družbinec</derivirana_varijabla>
  </DomainObject.Predmet.ProtustrankaWithAdressOIB>
  <DomainObject.Predmet.ProtustrankaNazivFormated>
    <izvorni_sadrzaj>ALAN TIM TOURS jednostavno društvo s ograničenom odgovornošću za usluge i putnička agencija</izvorni_sadrzaj>
    <derivirana_varijabla naziv="DomainObject.Predmet.ProtustrankaNazivFormated_1">ALAN TIM TOURS jednostavno društvo s ograničenom odgovornošću za usluge i putnička agencija</derivirana_varijabla>
  </DomainObject.Predmet.ProtustrankaNazivFormated>
  <DomainObject.Predmet.ProtustrankaNazivFormatedOIB>
    <izvorni_sadrzaj>ALAN TIM TOURS jednostavno društvo s ograničenom odgovornošću za usluge i putnička agencija, OIB 61649963763</izvorni_sadrzaj>
    <derivirana_varijabla naziv="DomainObject.Predmet.ProtustrankaNazivFormatedOIB_1">ALAN TIM TOURS jednostavno društvo s ograničenom odgovornošću za usluge i putnička agencija, OIB 61649963763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16348.57</izvorni_sadrzaj>
    <derivirana_varijabla naziv="DomainObject.Predmet.TrenutnaVrijednost_1">16348.57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ALAN TIM TOURS jednostavno društvo s ograničenom odgovornošću za usluge i putnička agencija</item>
    </izvorni_sadrzaj>
    <derivirana_varijabla naziv="DomainObject.Predmet.ProtuStrankaListFormated_1">
      <item>ALAN TIM TOURS jednostavno društvo s ograničenom odgovornošću za usluge i putnička agencija</item>
    </derivirana_varijabla>
  </DomainObject.Predmet.ProtuStrankaListFormated>
  <DomainObject.Predmet.ProtuStrankaListFormatedOIB>
    <izvorni_sadrzaj>
      <item>ALAN TIM TOURS jednostavno društvo s ograničenom odgovornošću za usluge i putnička agencija, OIB 61649963763</item>
    </izvorni_sadrzaj>
    <derivirana_varijabla naziv="DomainObject.Predmet.ProtuStrankaListFormatedOIB_1">
      <item>ALAN TIM TOURS jednostavno društvo s ograničenom odgovornošću za usluge i putnička agencija, OIB 61649963763</item>
    </derivirana_varijabla>
  </DomainObject.Predmet.ProtuStrankaListFormatedOIB>
  <DomainObject.Predmet.ProtuStrankaListFormatedWithAdress>
    <izvorni_sadrzaj>
      <item>ALAN TIM TOURS jednostavno društvo s ograničenom odgovornošću za usluge i putnička agencija, Livadarska 22, 42206 Družbinec</item>
    </izvorni_sadrzaj>
    <derivirana_varijabla naziv="DomainObject.Predmet.ProtuStrankaListFormatedWithAdress_1">
      <item>ALAN TIM TOURS jednostavno društvo s ograničenom odgovornošću za usluge i putnička agencija, Livadarska 22, 42206 Družbinec</item>
    </derivirana_varijabla>
  </DomainObject.Predmet.ProtuStrankaListFormatedWithAdress>
  <DomainObject.Predmet.ProtuStrankaListFormatedWithAdressOIB>
    <izvorni_sadrzaj>
      <item>ALAN TIM TOURS jednostavno društvo s ograničenom odgovornošću za usluge i putnička agencija, OIB 61649963763, Livadarska 22, 42206 Družbinec</item>
    </izvorni_sadrzaj>
    <derivirana_varijabla naziv="DomainObject.Predmet.ProtuStrankaListFormatedWithAdressOIB_1">
      <item>ALAN TIM TOURS jednostavno društvo s ograničenom odgovornošću za usluge i putnička agencija, OIB 61649963763, Livadarska 22, 42206 Družbinec</item>
    </derivirana_varijabla>
  </DomainObject.Predmet.ProtuStrankaListFormatedWithAdressOIB>
  <DomainObject.Predmet.ProtuStrankaListNazivFormated>
    <izvorni_sadrzaj>
      <item>ALAN TIM TOURS jednostavno društvo s ograničenom odgovornošću za usluge i putnička agencija</item>
    </izvorni_sadrzaj>
    <derivirana_varijabla naziv="DomainObject.Predmet.ProtuStrankaListNazivFormated_1">
      <item>ALAN TIM TOURS jednostavno društvo s ograničenom odgovornošću za usluge i putnička agencija</item>
    </derivirana_varijabla>
  </DomainObject.Predmet.ProtuStrankaListNazivFormated>
  <DomainObject.Predmet.ProtuStrankaListNazivFormatedOIB>
    <izvorni_sadrzaj>
      <item>ALAN TIM TOURS jednostavno društvo s ograničenom odgovornošću za usluge i putnička agencija, OIB 61649963763</item>
    </izvorni_sadrzaj>
    <derivirana_varijabla naziv="DomainObject.Predmet.ProtuStrankaListNazivFormatedOIB_1">
      <item>ALAN TIM TOURS jednostavno društvo s ograničenom odgovornošću za usluge i putnička agencija, OIB 61649963763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ALAN TIM TOURS jednostavno društvo s ograničenom odgovornošću za usluge i putnička agencija</izvorni_sadrzaj>
    <derivirana_varijabla naziv="DomainObject.Predmet.ProtustrankaIDrugi_1">ALAN TIM TOURS jednostavno društvo s ograničenom odgovornošću za usluge i putnička agencija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ALAN TIM TOURS jednostavno društvo s ograničenom odgovornošću za usluge i putnička agencija, OIB 61649963763, Livadarska 22, 42206 Družbinec</izvorni_sadrzaj>
    <derivirana_varijabla naziv="DomainObject.Predmet.ProtustrankaIDrugiAdressOIB_1">ALAN TIM TOURS jednostavno društvo s ograničenom odgovornošću za usluge i putnička agencija, OIB 61649963763, Livadarska 22,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ALAN TIM TOURS jednostavno društvo s ograničenom odgovornošću za usluge i putnička agencija</item>
      <item>sudski registar</item>
    </izvorni_sadrzaj>
    <derivirana_varijabla naziv="DomainObject.Predmet.SudioniciListNaziv_1">
      <item>Financijska agencija</item>
      <item>ALAN TIM TOURS jednostavno društvo s ograničenom odgovornošću za usluge i putnička agencija</item>
      <item>sudski registar</item>
    </derivirana_varijabla>
  </DomainObject.Predmet.SudioniciListNaziv>
  <DomainObject.Predmet.SudioniciListAdressOIB>
    <izvorni_sadrzaj>
      <item>Financijska agencija, OIB 85821130368</item>
      <item>ALAN TIM TOURS jednostavno društvo s ograničenom odgovornošću za usluge i putnička agencija, OIB 61649963763, Livadarska 22,42206 Družbinec</item>
      <item>sudski registar</item>
    </izvorni_sadrzaj>
    <derivirana_varijabla naziv="DomainObject.Predmet.SudioniciListAdressOIB_1">
      <item>Financijska agencija, OIB 85821130368</item>
      <item>ALAN TIM TOURS jednostavno društvo s ograničenom odgovornošću za usluge i putnička agencija, OIB 61649963763, Livadarska 22,42206 Družbinec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C157C-E940-4B87-95ED-8203D1181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1848</properties:Characters>
  <properties:Lines>45</properties:Lines>
  <properties:Paragraphs>13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2016-05-25T10:28:00Z</cp:lastPrinted>
  <dcterms:modified xmlns:xsi="http://www.w3.org/2001/XMLSchema-instance" xsi:type="dcterms:W3CDTF">2016-05-25T10:28:00Z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