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27e4" w14:paraId="f9427e4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A  H R V A T S K A </w:t>
      </w: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F802A9" w:rsidR="00F802A9" w:rsidRPr="00627CAD">
      <w:pPr>
        <w:jc w:val="center"/>
      </w:pPr>
    </w:p>
    <w:p w:rsidRDefault="00F802A9" w:rsidP="00003EBC" w:rsidR="00003EBC">
      <w:pPr>
        <w:jc w:val="both"/>
        <w:rPr>
          <w:szCs w:val="24"/>
        </w:rPr>
      </w:pPr>
      <w:r w:rsidRPr="00627CAD">
        <w:tab/>
      </w:r>
      <w:r w:rsidR="00003EBC" w:rsidRPr="00373708">
        <w:rPr>
          <w:szCs w:val="24"/>
        </w:rPr>
        <w:t xml:space="preserve">Trgovački sud u Zagrebu, po sucu Nikoli Ribariću, </w:t>
      </w:r>
      <w:r w:rsidR="00003EBC">
        <w:rPr>
          <w:szCs w:val="24"/>
        </w:rPr>
        <w:t xml:space="preserve">kao stečajnom sucu, </w:t>
      </w:r>
      <w:r w:rsidR="00003EBC" w:rsidRPr="00373708">
        <w:rPr>
          <w:szCs w:val="24"/>
        </w:rPr>
        <w:t xml:space="preserve">u stečajnom </w:t>
      </w:r>
      <w:r w:rsidR="00003EBC">
        <w:rPr>
          <w:szCs w:val="24"/>
        </w:rPr>
        <w:t xml:space="preserve">postupku </w:t>
      </w:r>
      <w:r w:rsidR="00003EBC" w:rsidRPr="00373708">
        <w:rPr>
          <w:szCs w:val="24"/>
        </w:rPr>
        <w:t>nad dužnikom MAGUS MEDIA d.o.o.</w:t>
      </w:r>
      <w:r w:rsidR="00003EBC">
        <w:rPr>
          <w:szCs w:val="24"/>
        </w:rPr>
        <w:t xml:space="preserve"> u stečaju,</w:t>
      </w:r>
      <w:r w:rsidR="00003EBC" w:rsidRPr="00373708">
        <w:rPr>
          <w:szCs w:val="24"/>
        </w:rPr>
        <w:t xml:space="preserve"> Zagreb, Jaru</w:t>
      </w:r>
      <w:r w:rsidR="00003EBC">
        <w:rPr>
          <w:szCs w:val="24"/>
        </w:rPr>
        <w:t>nska 5, OIB: 71277945185, dana 23. s</w:t>
      </w:r>
      <w:r w:rsidR="00EC6CB3">
        <w:rPr>
          <w:szCs w:val="24"/>
        </w:rPr>
        <w:t>rpnja</w:t>
      </w:r>
      <w:r w:rsidR="00003EBC" w:rsidRPr="00373708">
        <w:rPr>
          <w:szCs w:val="24"/>
        </w:rPr>
        <w:t xml:space="preserve"> 201</w:t>
      </w:r>
      <w:r w:rsidR="00003EBC">
        <w:rPr>
          <w:szCs w:val="24"/>
        </w:rPr>
        <w:t>8</w:t>
      </w:r>
      <w:r w:rsidR="00003EBC" w:rsidRPr="00373708">
        <w:rPr>
          <w:szCs w:val="24"/>
        </w:rPr>
        <w:t>.,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both"/>
      </w:pPr>
    </w:p>
    <w:p w:rsidRDefault="00F802A9" w:rsidP="00F802A9" w:rsidR="00F802A9">
      <w:pPr>
        <w:jc w:val="center"/>
        <w:rPr>
          <w:szCs w:val="24"/>
        </w:rPr>
      </w:pPr>
      <w:r w:rsidRPr="00627CAD">
        <w:rPr>
          <w:szCs w:val="24"/>
        </w:rPr>
        <w:t>z a k l j u č i o  j e</w:t>
      </w:r>
    </w:p>
    <w:p w:rsidRDefault="00BB2E43" w:rsidP="00F802A9" w:rsidR="00BB2E43" w:rsidRPr="00627CAD">
      <w:pPr>
        <w:jc w:val="center"/>
        <w:rPr>
          <w:szCs w:val="24"/>
        </w:rPr>
      </w:pPr>
    </w:p>
    <w:p w:rsidRDefault="00BB2E43" w:rsidP="00BB2E43" w:rsidR="00BB2E43" w:rsidRPr="00BB2E43">
      <w:pPr>
        <w:ind w:right="-1"/>
        <w:jc w:val="both"/>
        <w:outlineLvl w:val="0"/>
        <w:rPr>
          <w:szCs w:val="24"/>
        </w:rPr>
      </w:pPr>
      <w:r w:rsidRPr="00BB2E43">
        <w:rPr>
          <w:szCs w:val="24"/>
        </w:rPr>
        <w:t>Poziva se stečajni upravitelj dostaviti izvješće o tijeku stečajnog postupka odnosno o radnjama koje su poduzete nak</w:t>
      </w:r>
      <w:r>
        <w:rPr>
          <w:szCs w:val="24"/>
        </w:rPr>
        <w:t xml:space="preserve">on podnošenja zadnjeg izvješća, a sve u roku od 15 dana od dana dostave zaključka </w:t>
      </w:r>
    </w:p>
    <w:p w:rsidRDefault="00BB2E43" w:rsidP="00BB2E43" w:rsidR="00BB2E43" w:rsidRPr="00BB2E43">
      <w:pPr>
        <w:ind w:right="-1"/>
        <w:jc w:val="both"/>
        <w:outlineLvl w:val="0"/>
        <w:rPr>
          <w:szCs w:val="24"/>
        </w:rPr>
      </w:pPr>
    </w:p>
    <w:p w:rsidRDefault="00F802A9" w:rsidP="00F21D66" w:rsidR="00F802A9" w:rsidRPr="00627CAD">
      <w:pPr>
        <w:jc w:val="both"/>
      </w:pPr>
    </w:p>
    <w:p w:rsidRDefault="00F21D66" w:rsidP="00F802A9" w:rsidR="00F802A9" w:rsidRPr="00627CA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Zagreb, </w:t>
      </w:r>
      <w:r w:rsidR="00BB2E43">
        <w:rPr>
          <w:szCs w:val="24"/>
          <w:lang w:val="hr-HR"/>
        </w:rPr>
        <w:t>23</w:t>
      </w:r>
      <w:r w:rsidR="00F802A9" w:rsidRPr="00627CAD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srpnja</w:t>
      </w:r>
      <w:r w:rsidR="00F802A9" w:rsidRPr="00627CAD">
        <w:rPr>
          <w:szCs w:val="24"/>
          <w:lang w:val="hr-HR"/>
        </w:rPr>
        <w:t xml:space="preserve"> 2018.</w:t>
      </w:r>
    </w:p>
    <w:p w:rsidRDefault="00F802A9" w:rsidP="00F802A9" w:rsidR="00F802A9" w:rsidRPr="00627CAD">
      <w:pPr>
        <w:ind w:left="6372"/>
        <w:jc w:val="both"/>
      </w:pPr>
    </w:p>
    <w:p w:rsidRDefault="00F802A9" w:rsidP="00F802A9" w:rsidR="00F802A9" w:rsidRPr="00627CAD">
      <w:pPr>
        <w:ind w:left="6372"/>
        <w:jc w:val="both"/>
      </w:pPr>
    </w:p>
    <w:p w:rsidRDefault="00F802A9" w:rsidP="00F802A9" w:rsidR="00F802A9" w:rsidRPr="00627CAD">
      <w:pPr>
        <w:ind w:left="6372"/>
        <w:jc w:val="both"/>
      </w:pPr>
    </w:p>
    <w:p w:rsidRDefault="00A5456D" w:rsidP="00E91121" w:rsidR="00A545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456D" w:rsidP="00E91121" w:rsidR="00A545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456D" w:rsidP="00E91121" w:rsidR="00A545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456D" w:rsidP="00E91121" w:rsidR="00A545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456D" w:rsidP="00E91121" w:rsidR="00A545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/>
    <w:p w:rsidRDefault="00627CAD" w:rsidP="00627CAD" w:rsidR="00627CAD" w:rsidRPr="00627CAD">
      <w:pPr>
        <w:jc w:val="both"/>
        <w:rPr>
          <w:szCs w:val="24"/>
        </w:rPr>
      </w:pPr>
    </w:p>
    <w:p w:rsidRDefault="00627CAD" w:rsidP="00627CAD" w:rsidR="00627CAD" w:rsidRPr="00627CAD">
      <w:pPr>
        <w:jc w:val="both"/>
        <w:rPr>
          <w:szCs w:val="24"/>
        </w:rPr>
      </w:pPr>
      <w:r w:rsidRPr="00627CAD">
        <w:rPr>
          <w:b/>
          <w:szCs w:val="24"/>
        </w:rPr>
        <w:t>UPUTA O PRAVNOM LIJEKU:</w:t>
      </w:r>
    </w:p>
    <w:p w:rsidRDefault="00627CAD" w:rsidP="00627CAD" w:rsidR="00627CAD" w:rsidRPr="00627CAD">
      <w:pPr>
        <w:jc w:val="both"/>
        <w:rPr>
          <w:szCs w:val="24"/>
        </w:rPr>
      </w:pPr>
      <w:r w:rsidRPr="00627CAD">
        <w:rPr>
          <w:szCs w:val="24"/>
        </w:rPr>
        <w:t>Protiv ovog zaključka nije dopuštena žalba (čl.11.st.9. SZ).</w:t>
      </w:r>
    </w:p>
    <w:p w:rsidRDefault="00F802A9" w:rsidP="00F802A9" w:rsidR="00F802A9" w:rsidRPr="00627CA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A5456D" w:rsidP="00F802A9" w:rsidR="00A5456D">
      <w:pPr>
        <w:jc w:val="both"/>
      </w:pPr>
    </w:p>
    <w:p w:rsidRDefault="00F802A9" w:rsidP="00F802A9" w:rsidR="00F802A9" w:rsidRPr="00627CAD">
      <w:pPr>
        <w:ind w:right="-1"/>
        <w:jc w:val="center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</w:rPr>
      </w:pP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/>
    <w:p w:rsidRDefault="008D028E" w:rsidR="008D028E" w:rsidRPr="00627CAD"/>
    <w:sectPr w:rsidSect="00B8583A" w:rsidR="008D028E" w:rsidRPr="00627CA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65F52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F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St-542/10 - 268</w:t>
    </w:r>
  </w:p>
  <w:p w:rsidRDefault="00665F52" w:rsidP="007A5F16" w:rsidR="00B51271" w:rsidRPr="00D945F8">
    <w:pPr>
      <w:ind w:right="360"/>
      <w:rPr>
        <w:rFonts w:hAnsi="Verdana" w:ascii="Verdana"/>
        <w:sz w:val="20"/>
        <w:lang w:val="hr-HR"/>
      </w:rPr>
    </w:pPr>
  </w:p>
  <w:p w:rsidRDefault="00665F52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</w:t>
    </w:r>
    <w:r w:rsidR="00003EBC">
      <w:rPr>
        <w:szCs w:val="24"/>
        <w:lang w:val="hr-HR"/>
      </w:rPr>
      <w:t>2631/2017</w:t>
    </w:r>
    <w:r w:rsidR="00A5456D">
      <w:rPr>
        <w:szCs w:val="24"/>
        <w:lang w:val="hr-HR"/>
      </w:rPr>
      <w:t>-28</w:t>
    </w:r>
    <w:r w:rsidR="00F21D66">
      <w:rPr>
        <w:szCs w:val="24"/>
        <w:lang w:val="hr-HR"/>
      </w:rPr>
      <w:t xml:space="preserve"> </w:t>
    </w:r>
  </w:p>
  <w:p w:rsidRDefault="008B3A1F" w:rsidR="008B3A1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03EBC"/>
    <w:rsid w:val="003F50FE"/>
    <w:rsid w:val="00627CAD"/>
    <w:rsid w:val="00665F52"/>
    <w:rsid w:val="008B3A1F"/>
    <w:rsid w:val="008D028E"/>
    <w:rsid w:val="009A7C2A"/>
    <w:rsid w:val="00A5456D"/>
    <w:rsid w:val="00BB2E43"/>
    <w:rsid w:val="00C2799B"/>
    <w:rsid w:val="00C825BC"/>
    <w:rsid w:val="00E4632D"/>
    <w:rsid w:val="00E5776D"/>
    <w:rsid w:val="00EC6CB3"/>
    <w:rsid w:val="00F21D66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A5456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A5456D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F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F5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F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F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A5456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A5456D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F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F5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F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F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St-2631/2017</izvorni_sadrzaj>
    <derivirana_varijabla naziv="DomainObject.Predmet.OznakaBroj_1">St-2631/2017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MEDIA d.o.o. zastupanog po punomoćniku Berislav Badurina</izvorni_sadrzaj>
    <derivirana_varijabla naziv="DomainObject.Predmet.ProtustrankaFormated_1">  MAGUS MEDIA d.o.o. zastupanog po punomoćniku Berislav Badurina</derivirana_varijabla>
  </DomainObject.Predmet.ProtustrankaFormated>
  <DomainObject.Predmet.ProtustrankaFormatedOIB>
    <izvorni_sadrzaj>  MAGUS MEDIA d.o.o., OIB 71277945185 zastupanog po punomoćniku Berislav Badurina</izvorni_sadrzaj>
    <derivirana_varijabla naziv="DomainObject.Predmet.ProtustrankaFormatedOIB_1">  MAGUS MEDIA d.o.o., OIB 71277945185 zastupanog po punomoćniku Berislav Badurina</derivirana_varijabla>
  </DomainObject.Predmet.ProtustrankaFormatedOIB>
  <DomainObject.Predmet.ProtustrankaFormatedWithAdress>
    <izvorni_sadrzaj> MAGUS MEDIA d.o.o., Jarunska 5, 10000 Zagreb zastupanog po punomoćniku Berislav Badurina</izvorni_sadrzaj>
    <derivirana_varijabla naziv="DomainObject.Predmet.ProtustrankaFormatedWithAdress_1"> MAGUS MEDIA d.o.o., Jarunska 5, 10000 Zagreb zastupanog po punomoćniku Berislav Badurina</derivirana_varijabla>
  </DomainObject.Predmet.ProtustrankaFormatedWithAdress>
  <DomainObject.Predmet.ProtustrankaFormatedWithAdressOIB>
    <izvorni_sadrzaj> MAGUS MEDIA d.o.o., OIB 71277945185, Jarunska 5, 10000 Zagreb zastupanog po punomoćniku Berislav Badurina</izvorni_sadrzaj>
    <derivirana_varijabla naziv="DomainObject.Predmet.ProtustrankaFormatedWithAdressOIB_1"> MAGUS MEDIA d.o.o., OIB 71277945185, Jarunska 5, 10000 Zagreb zastupanog po punomoćniku Berislav Badurina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Zagrebu</izvorni_sadrzaj>
    <derivirana_varijabla naziv="DomainObject.Predmet.StrankaFormated_1">  FINA Regionalni centar Zagreb; RH MF Porezna uprava zastupanog po punomoćniku ŽDO u Zagrebu</derivirana_varijabla>
  </DomainObject.Predmet.StrankaFormated>
  <DomainObject.Predmet.StrankaFormatedOIB>
    <izvorni_sadrzaj>  FINA Regionalni centar Zagreb, OIB 85821130368; RH MF Porezna uprava, OIB 18683136487 zastupanog po punomoćniku ŽDO u Zagrebu</izvorni_sadrzaj>
    <derivirana_varijabla naziv="DomainObject.Predmet.StrankaFormatedOIB_1">  FINA Regionalni centar Zagreb, OIB 85821130368; RH MF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zastupanog po punomoćniku ŽDO u Zagrebu</izvorni_sadrzaj>
    <derivirana_varijabla naziv="DomainObject.Predmet.StrankaFormatedWithAdress_1"> FINA Regionalni centar Zagreb, Trg svibanjskih žrtava 1995. 1, 10000 Zagreb; RH MF Porezna uprava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ŽDO u Zagrebu</item>
    </izvorni_sadrzaj>
    <derivirana_varijabla naziv="DomainObject.Predmet.StrankaListFormated_1">
      <item>FINA Regionalni centar Zagreb</item>
      <item>RH MF 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Zagrebu</item>
    </izvorni_sadrzaj>
    <derivirana_varijabla naziv="DomainObject.Predmet.StrankaListFormatedOIB_1">
      <item>FINA Regionalni centar Zagreb, OIB 85821130368</item>
      <item>RH MF 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MAGUS MEDIA d.o.o. zastupanog po punomoćniku Berislav Badurina</item>
    </izvorni_sadrzaj>
    <derivirana_varijabla naziv="DomainObject.Predmet.ProtuStrankaListFormated_1">
      <item>MAGUS MEDIA d.o.o. zastupanog po punomoćniku Berislav Badurina</item>
    </derivirana_varijabla>
  </DomainObject.Predmet.ProtuStrankaListFormated>
  <DomainObject.Predmet.ProtuStrankaListFormatedOIB>
    <izvorni_sadrzaj>
      <item>MAGUS MEDIA d.o.o., OIB 71277945185 zastupanog po punomoćniku Berislav Badurina</item>
    </izvorni_sadrzaj>
    <derivirana_varijabla naziv="DomainObject.Predmet.ProtuStrankaListFormatedOIB_1">
      <item>MAGUS MEDIA d.o.o., OIB 71277945185 zastupanog po punomoćniku Berislav Badurina</item>
    </derivirana_varijabla>
  </DomainObject.Predmet.ProtuStrankaListFormatedOIB>
  <DomainObject.Predmet.ProtuStrankaListFormatedWithAdress>
    <izvorni_sadrzaj>
      <item>MAGUS MEDIA d.o.o., Jarunska 5, 10000 Zagreb zastupanog po punomoćniku Berislav Badurina</item>
    </izvorni_sadrzaj>
    <derivirana_varijabla naziv="DomainObject.Predmet.ProtuStrankaListFormatedWithAdress_1">
      <item>MAGUS MEDIA d.o.o., Jarunska 5, 10000 Zagreb zastupanog po punomoćniku Berislav Badurina</item>
    </derivirana_varijabla>
  </DomainObject.Predmet.ProtuStrankaListFormatedWithAdress>
  <DomainObject.Predmet.ProtuStrankaListFormatedWithAdressOIB>
    <izvorni_sadrzaj>
      <item>MAGUS MEDIA d.o.o., OIB 71277945185, Jarunska 5, 10000 Zagreb zastupanog po punomoćniku Berislav Badurina</item>
    </izvorni_sadrzaj>
    <derivirana_varijabla naziv="DomainObject.Predmet.ProtuStrankaListFormatedWithAdressOIB_1">
      <item>MAGUS MEDIA d.o.o., OIB 71277945185, Jarunska 5, 10000 Zagreb zastupanog po punomoćniku Berislav Badurina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izvorni_sadrzaj>
    <derivirana_varijabla naziv="DomainObject.Predmet.OstaliListFormated_1"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derivirana_varijabla>
  </DomainObject.Predmet.OstaliListFormated>
  <DomainObject.Predmet.OstaliListFormatedOIB>
    <izvorni_sadrzaj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izvorni_sadrzaj>
    <derivirana_varijabla naziv="DomainObject.Predmet.OstaliListFormatedOIB_1"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Berislav Badurina</item>
      <item>ŽDO u Zagrebu</item>
      <item>Mladen Džajkić</item>
      <item>RH Ministarstvo pravosuđa</item>
      <item>RH Ministarstvo financija</item>
    </izvorni_sadrzaj>
    <derivirana_varijabla naziv="DomainObject.Predmet.OstaliListNazivFormated_1">
      <item>Berislav Badurina</item>
      <item>ŽDO u Zagrebu</item>
      <item>Mladen Džajkić</item>
      <item>RH Ministarstvo pravosuđa</item>
      <item>RH Ministarstvo financija</item>
    </derivirana_varijabla>
  </DomainObject.Predmet.OstaliListNazivFormated>
  <DomainObject.Predmet.OstaliListNazivFormatedOIB>
    <izvorni_sadrzaj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izvorni_sadrzaj>
    <derivirana_varijabla naziv="DomainObject.Predmet.OstaliListNazivFormatedOIB_1"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izvorni_sadrzaj>
    <derivirana_varijabla naziv="DomainObject.Predmet.SudioniciListNaziv_1"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derivirana_varijabla>
  </DomainObject.Predmet.SudioniciListNaziv>
  <DomainObject.Predmet.SudioniciListAdressOIB>
    <izvorni_sadrzaj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izvorni_sadrzaj>
    <derivirana_varijabla naziv="DomainObject.Predmet.SudioniciListNazivOIB_1"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135</properties:Words>
  <properties:Characters>599</properties:Characters>
  <properties:Lines>74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2018-07-23T13:24:00Z</dcterms:created>
  <dc:creator>Nikola Ribarić</dc:creator>
  <cp:lastModifiedBy>Jadranka Zelić</cp:lastModifiedBy>
  <cp:lastPrinted>2018-07-23T13:24:00Z</cp:lastPrinted>
  <dcterms:modified xmlns:xsi="http://www.w3.org/2001/XMLSchema-instance" xsi:type="dcterms:W3CDTF">2018-07-23T13:25:00Z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izvješće 23.7.2018.docx)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