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3472" w14:paraId="a993472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0B50CE">
        <w:rPr>
          <w:color w:themeColor="text1" w:val="000000"/>
        </w:rPr>
        <w:t>FORUM MARIS d.o.o., Živogošće, Blato 30 A, OIB: 70149697740</w:t>
      </w:r>
      <w:r w:rsidR="007714B5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0B50CE">
        <w:rPr>
          <w:color w:themeColor="text1" w:val="000000"/>
        </w:rPr>
        <w:t>FORUM MARIS d.o.o., Živogošće, Blato 30 A, OIB: 70149697740</w:t>
      </w:r>
      <w:r w:rsidR="00BA14DD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0B50CE">
        <w:rPr>
          <w:color w:themeColor="text1" w:val="000000"/>
        </w:rPr>
        <w:t>27</w:t>
      </w:r>
      <w:r w:rsidR="00862110" w:rsidRPr="00862110">
        <w:rPr>
          <w:color w:themeColor="text1" w:val="000000"/>
        </w:rPr>
        <w:t xml:space="preserve">. </w:t>
      </w:r>
      <w:r w:rsidR="000B50CE">
        <w:rPr>
          <w:color w:themeColor="text1" w:val="000000"/>
        </w:rPr>
        <w:t>studenog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0B50CE">
        <w:rPr>
          <w:color w:themeColor="text1" w:val="000000"/>
        </w:rPr>
        <w:t xml:space="preserve">120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0B50CE">
        <w:rPr>
          <w:color w:themeColor="text1" w:val="000000"/>
        </w:rPr>
        <w:t>1.369,44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0B50CE">
      <w:rPr>
        <w:color w:themeColor="text1" w:val="000000"/>
      </w:rPr>
      <w:t>2463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B50CE"/>
    <w:rsid w:val="000C6328"/>
    <w:rsid w:val="000E4D69"/>
    <w:rsid w:val="000E78DF"/>
    <w:rsid w:val="000F3A5E"/>
    <w:rsid w:val="00104434"/>
    <w:rsid w:val="001605F0"/>
    <w:rsid w:val="00170B4D"/>
    <w:rsid w:val="00177682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96537"/>
    <w:rsid w:val="003C0B22"/>
    <w:rsid w:val="003D3A71"/>
    <w:rsid w:val="003E1593"/>
    <w:rsid w:val="003F659D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766B6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070A9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EE2122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St-2463/2015-4</izvorni_sadrzaj>
    <derivirana_varijabla naziv="DomainObject.Oznaka_1">St-2463/2015-4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2463</izvorni_sadrzaj>
    <derivirana_varijabla naziv="DomainObject.Predmet.Broj_1">2463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St-2463/2015</izvorni_sadrzaj>
    <derivirana_varijabla naziv="DomainObject.Predmet.OznakaBroj_1">St-2463/2015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MARIS društvo s ograničenom odgovornošću za trgovinu i usluge</izvorni_sadrzaj>
    <derivirana_varijabla naziv="DomainObject.Predmet.ProtustrankaFormated_1">  FORUM MARIS društvo s ograničenom odgovornošću za trgovinu i usluge</derivirana_varijabla>
  </DomainObject.Predmet.ProtustrankaFormated>
  <DomainObject.Predmet.ProtustrankaFormatedOIB>
    <izvorni_sadrzaj>  FORUM MARIS društvo s ograničenom odgovornošću za trgovinu i usluge, OIB 70149697740</izvorni_sadrzaj>
    <derivirana_varijabla naziv="DomainObject.Predmet.ProtustrankaFormatedOIB_1">  FORUM MARIS društvo s ograničenom odgovornošću za trgovinu i usluge, OIB 70149697740</derivirana_varijabla>
  </DomainObject.Predmet.ProtustrankaFormatedOIB>
  <DomainObject.Predmet.ProtustrankaFormatedWithAdress>
    <izvorni_sadrzaj> FORUM MARIS društvo s ograničenom odgovornošću za trgovinu i usluge, Blato 30/A, 21327 Živogošće</izvorni_sadrzaj>
    <derivirana_varijabla naziv="DomainObject.Predmet.ProtustrankaFormatedWithAdress_1"> FORUM MARIS društvo s ograničenom odgovornošću za trgovinu i usluge, Blato 30/A, 21327 Živogošće</derivirana_varijabla>
  </DomainObject.Predmet.ProtustrankaFormatedWithAdress>
  <DomainObject.Predmet.ProtustrankaFormatedWithAdressOIB>
    <izvorni_sadrzaj> FORUM MARIS društvo s ograničenom odgovornošću za trgovinu i usluge, OIB 70149697740, Blato 30/A, 21327 Živogošće</izvorni_sadrzaj>
    <derivirana_varijabla naziv="DomainObject.Predmet.ProtustrankaFormatedWithAdressOIB_1"> FORUM MARIS društvo s ograničenom odgovornošću za trgovinu i usluge, OIB 70149697740, Blato 30/A, 21327 Živogošće</derivirana_varijabla>
  </DomainObject.Predmet.ProtustrankaFormatedWithAdressOIB>
  <DomainObject.Predmet.ProtustrankaWithAdress>
    <izvorni_sadrzaj>FORUM MARIS društvo s ograničenom odgovornošću za trgovinu i usluge Blato 30/A, 21327 Živogošće</izvorni_sadrzaj>
    <derivirana_varijabla naziv="DomainObject.Predmet.ProtustrankaWithAdress_1">FORUM MARIS društvo s ograničenom odgovornošću za trgovinu i usluge Blato 30/A, 21327 Živogošće</derivirana_varijabla>
  </DomainObject.Predmet.ProtustrankaWithAdress>
  <DomainObject.Predmet.ProtustrankaWithAdressOIB>
    <izvorni_sadrzaj>FORUM MARIS društvo s ograničenom odgovornošću za trgovinu i usluge, OIB 70149697740, Blato 30/A, 21327 Živogošće</izvorni_sadrzaj>
    <derivirana_varijabla naziv="DomainObject.Predmet.ProtustrankaWithAdressOIB_1">FORUM MARIS društvo s ograničenom odgovornošću za trgovinu i usluge, OIB 70149697740, Blato 30/A, 21327 Živogošće</derivirana_varijabla>
  </DomainObject.Predmet.ProtustrankaWithAdressOIB>
  <DomainObject.Predmet.ProtustrankaNazivFormated>
    <izvorni_sadrzaj>FORUM MARIS društvo s ograničenom odgovornošću za trgovinu i usluge</izvorni_sadrzaj>
    <derivirana_varijabla naziv="DomainObject.Predmet.ProtustrankaNazivFormated_1">FORUM MARIS društvo s ograničenom odgovornošću za trgovinu i usluge</derivirana_varijabla>
  </DomainObject.Predmet.ProtustrankaNazivFormated>
  <DomainObject.Predmet.ProtustrankaNazivFormatedOIB>
    <izvorni_sadrzaj>FORUM MARIS društvo s ograničenom odgovornošću za trgovinu i usluge, OIB 70149697740</izvorni_sadrzaj>
    <derivirana_varijabla naziv="DomainObject.Predmet.ProtustrankaNazivFormatedOIB_1">FORUM MARIS društvo s ograničenom odgovornošću za trgovinu i usluge, OIB 70149697740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1369.44</izvorni_sadrzaj>
    <derivirana_varijabla naziv="DomainObject.Predmet.TrenutnaVrijednost_1">1369.44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FORUM MARIS društvo s ograničenom odgovornošću za trgovinu i usluge</item>
    </izvorni_sadrzaj>
    <derivirana_varijabla naziv="DomainObject.Predmet.ProtuStrankaListFormated_1">
      <item>FORUM MARIS društvo s ograničenom odgovornošću za trgovinu i usluge</item>
    </derivirana_varijabla>
  </DomainObject.Predmet.ProtuStrankaListFormated>
  <DomainObject.Predmet.ProtuStrankaListFormatedOIB>
    <izvorni_sadrzaj>
      <item>FORUM MARIS društvo s ograničenom odgovornošću za trgovinu i usluge, OIB 70149697740</item>
    </izvorni_sadrzaj>
    <derivirana_varijabla naziv="DomainObject.Predmet.ProtuStrankaListFormatedOIB_1">
      <item>FORUM MARIS društvo s ograničenom odgovornošću za trgovinu i usluge, OIB 70149697740</item>
    </derivirana_varijabla>
  </DomainObject.Predmet.ProtuStrankaListFormatedOIB>
  <DomainObject.Predmet.ProtuStrankaListFormatedWithAdress>
    <izvorni_sadrzaj>
      <item>FORUM MARIS društvo s ograničenom odgovornošću za trgovinu i usluge, Blato 30/A, 21327 Živogošće</item>
    </izvorni_sadrzaj>
    <derivirana_varijabla naziv="DomainObject.Predmet.ProtuStrankaListFormatedWithAdress_1">
      <item>FORUM MARIS društvo s ograničenom odgovornošću za trgovinu i usluge, Blato 30/A, 21327 Živogošće</item>
    </derivirana_varijabla>
  </DomainObject.Predmet.ProtuStrankaListFormatedWithAdress>
  <DomainObject.Predmet.ProtuStrankaListFormatedWithAdressOIB>
    <izvorni_sadrzaj>
      <item>FORUM MARIS društvo s ograničenom odgovornošću za trgovinu i usluge, OIB 70149697740, Blato 30/A, 21327 Živogošće</item>
    </izvorni_sadrzaj>
    <derivirana_varijabla naziv="DomainObject.Predmet.ProtuStrankaListFormatedWithAdressOIB_1">
      <item>FORUM MARIS društvo s ograničenom odgovornošću za trgovinu i usluge, OIB 70149697740, Blato 30/A, 21327 Živogošće</item>
    </derivirana_varijabla>
  </DomainObject.Predmet.ProtuStrankaListFormatedWithAdressOIB>
  <DomainObject.Predmet.ProtuStrankaListNazivFormated>
    <izvorni_sadrzaj>
      <item>FORUM MARIS društvo s ograničenom odgovornošću za trgovinu i usluge</item>
    </izvorni_sadrzaj>
    <derivirana_varijabla naziv="DomainObject.Predmet.ProtuStrankaListNazivFormated_1">
      <item>FORUM MARIS društvo s ograničenom odgovornošću za trgovinu i usluge</item>
    </derivirana_varijabla>
  </DomainObject.Predmet.ProtuStrankaListNazivFormated>
  <DomainObject.Predmet.ProtuStrankaListNazivFormatedOIB>
    <izvorni_sadrzaj>
      <item>FORUM MARIS društvo s ograničenom odgovornošću za trgovinu i usluge, OIB 70149697740</item>
    </izvorni_sadrzaj>
    <derivirana_varijabla naziv="DomainObject.Predmet.ProtuStrankaListNazivFormatedOIB_1">
      <item>FORUM MARIS društvo s ograničenom odgovornošću za trgovinu i usluge, OIB 70149697740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St-2463/2015-4</izvorni_sadrzaj>
    <derivirana_varijabla naziv="DomainObject.PoslovniBrojDokumenta_1">St-2463/2015-4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FORUM MARIS društvo s ograničenom odgovornošću za trgovinu i usluge</izvorni_sadrzaj>
    <derivirana_varijabla naziv="DomainObject.Predmet.ProtustrankaIDrugi_1">FORUM MARIS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FORUM MARIS društvo s ograničenom odgovornošću za trgovinu i usluge, OIB 70149697740, Blato 30/A, 21327 Živogošće</izvorni_sadrzaj>
    <derivirana_varijabla naziv="DomainObject.Predmet.ProtustrankaIDrugiAdressOIB_1">FORUM MARIS društvo s ograničenom odgovornošću za trgovinu i usluge, OIB 70149697740, Blato 30/A, 21327 Živogošće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FORUM MARIS društvo s ograničenom odgovornošću za trgovinu i usluge</item>
      <item>FINANCIJSKA AGENCIJA, RC SPLIT</item>
    </izvorni_sadrzaj>
    <derivirana_varijabla naziv="DomainObject.Predmet.SudioniciListNaziv_1">
      <item>FORUM MARIS društvo s ograničenom odgovornošću za trgovinu i usluge</item>
      <item>FINANCIJSKA AGENCIJA, RC SPLIT</item>
    </derivirana_varijabla>
  </DomainObject.Predmet.SudioniciListNaziv>
  <DomainObject.Predmet.SudioniciListAdressOIB>
    <izvorni_sadrzaj>
      <item>FORUM MARIS društvo s ograničenom odgovornošću za trgovinu i usluge, OIB 70149697740, Blato 30/A,21327 Živogošće</item>
      <item>FINANCIJSKA AGENCIJA, RC SPLIT, OIB 85821130368, Mažuranićevo šetalište 24 b,21000 Split</item>
    </izvorni_sadrzaj>
    <derivirana_varijabla naziv="DomainObject.Predmet.SudioniciListAdressOIB_1">
      <item>FORUM MARIS društvo s ograničenom odgovornošću za trgovinu i usluge, OIB 70149697740, Blato 30/A,21327 Živogošće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70149697740</item>
      <item>, OIB 85821130368</item>
    </izvorni_sadrzaj>
    <derivirana_varijabla naziv="DomainObject.Predmet.SudioniciListNazivOIB_1">
      <item>, OIB 70149697740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1745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2016-04-25T12:59:00Z</dcterms:created>
  <dc:creator>Jadranko Basić</dc:creator>
  <cp:lastModifiedBy>Jadranko Basić</cp:lastModifiedBy>
  <cp:lastPrinted>2016-04-26T07:37:00Z</cp:lastPrinted>
  <dcterms:modified xmlns:xsi="http://www.w3.org/2001/XMLSchema-instance" xsi:type="dcterms:W3CDTF">2016-04-26T07:53:00Z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St-2463/2015-4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