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55e00" w14:paraId="1455e00"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177E89">
        <w:rPr>
          <w:b/>
        </w:rPr>
        <w:t>252</w:t>
      </w:r>
      <w:r w:rsidR="00B77D24">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177E89">
        <w:t>MAR AZUL j.d.o.o. Makarska, Ante Starčevića 96</w:t>
      </w:r>
      <w:r w:rsidR="00F81322">
        <w:t xml:space="preserve">, OIB: </w:t>
      </w:r>
      <w:r w:rsidR="00177E89">
        <w:t>08554778001</w:t>
      </w:r>
      <w:r w:rsidR="00485943">
        <w:t xml:space="preserve">, </w:t>
      </w:r>
      <w:r>
        <w:t>dana</w:t>
      </w:r>
      <w:r w:rsidR="00855DD8">
        <w:t xml:space="preserve"> </w:t>
      </w:r>
      <w:r w:rsidR="008F2632">
        <w:t>26</w:t>
      </w:r>
      <w:r w:rsidR="00D341CB">
        <w:t>. srpnja</w:t>
      </w:r>
      <w:r w:rsidR="00D826C9">
        <w:t xml:space="preserve"> </w:t>
      </w:r>
      <w:r w:rsidR="00B73222">
        <w:t>201</w:t>
      </w:r>
      <w:r w:rsidR="00C10B40">
        <w:t>8</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177E89">
        <w:t>MAR AZUL j.d.o.o. Makarska, Ante Starčevića 96, OIB: 08554778001</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D341CB">
        <w:t xml:space="preserve">13. rujna </w:t>
      </w:r>
      <w:r w:rsidR="00B73222">
        <w:t>201</w:t>
      </w:r>
      <w:r w:rsidR="00276AFE">
        <w:t>8</w:t>
      </w:r>
      <w:r w:rsidR="00C82BA1">
        <w:t>. god.</w:t>
      </w:r>
      <w:r w:rsidR="00B73222">
        <w:t xml:space="preserve"> u </w:t>
      </w:r>
      <w:r w:rsidR="00D341CB">
        <w:t>9,40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177E89">
        <w:t>Paulina Novak iz Makarske, Ante Starčevića 96</w:t>
      </w:r>
      <w:r w:rsidR="00886FD5">
        <w:t xml:space="preserve">, </w:t>
      </w:r>
      <w:r w:rsidR="00276AFE">
        <w:t xml:space="preserve">OIB: </w:t>
      </w:r>
      <w:r w:rsidR="00177E89">
        <w:t>59483167980</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rsidR="00177E89">
        <w:t>Paulini Novak</w:t>
      </w:r>
      <w:r w:rsidR="00276AFE">
        <w:t xml:space="preserve">, </w:t>
      </w:r>
      <w:r>
        <w:t>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lastRenderedPageBreak/>
        <w:t xml:space="preserve">prosječnih mjesečnih troškova redovnog poslovanja dužnika u posljednjih godinu dana, </w:t>
      </w:r>
    </w:p>
    <w:p w:rsidRDefault="00B73222" w:rsidP="00B73222" w:rsidR="00B73222">
      <w:pPr>
        <w:pStyle w:val="Odlomakpopisa"/>
        <w:numPr>
          <w:ilvl w:val="0"/>
          <w:numId w:val="2"/>
        </w:numPr>
        <w:jc w:val="both"/>
      </w:pPr>
      <w:r>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0167BC">
        <w:rPr>
          <w:szCs w:val="24"/>
        </w:rPr>
        <w:t>23</w:t>
      </w:r>
      <w:r w:rsidR="00F81322">
        <w:rPr>
          <w:szCs w:val="24"/>
        </w:rPr>
        <w:t>. ožujka</w:t>
      </w:r>
      <w:r w:rsidR="00B77D24">
        <w:rPr>
          <w:szCs w:val="24"/>
        </w:rPr>
        <w:t xml:space="preserve"> 2018</w:t>
      </w:r>
      <w:r>
        <w:rPr>
          <w:szCs w:val="24"/>
        </w:rPr>
        <w:t xml:space="preserve">. god. prijedlog za otvaranje stečajnog postupka nad dužnikom </w:t>
      </w:r>
      <w:r w:rsidR="00177E89">
        <w:t>MAR AZUL j.d.o.o. Makarska</w:t>
      </w:r>
      <w:r w:rsidR="002A70CF">
        <w:t xml:space="preserve">, a sve sukladno odredbama čl. 110. st. 1. </w:t>
      </w:r>
      <w:r w:rsidR="002A70CF" w:rsidRPr="00AD67DB">
        <w:t>Stečajnog zakona (</w:t>
      </w:r>
      <w:r w:rsidR="002A70CF">
        <w:t>Narodne novine 71/15</w:t>
      </w:r>
      <w:r w:rsidR="00886FD5">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0167BC">
        <w:t>15</w:t>
      </w:r>
      <w:r w:rsidR="00177E89">
        <w:t>.</w:t>
      </w:r>
      <w:r w:rsidR="00F81322">
        <w:t xml:space="preserve"> ožujka</w:t>
      </w:r>
      <w:r w:rsidR="00B77D24">
        <w:t xml:space="preserve"> 2018</w:t>
      </w:r>
      <w:r>
        <w:t xml:space="preserve">. godine, u Očevidniku redoslijeda osnova za plaćanje, ima evidentirane neizvršene osnove za plaćanje u neprekinutom razdoblju od </w:t>
      </w:r>
      <w:r w:rsidR="001A183A">
        <w:t>120</w:t>
      </w:r>
      <w:r>
        <w:t xml:space="preserve"> dana, u ukupnom iznosu od </w:t>
      </w:r>
      <w:r w:rsidR="00177E89">
        <w:t>16.621,40</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177E89">
        <w:t>3</w:t>
      </w:r>
      <w:r w:rsidR="00254B18">
        <w:t xml:space="preserve"> zaposlen</w:t>
      </w:r>
      <w:r w:rsidR="00485943">
        <w:t>ih</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lastRenderedPageBreak/>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8F2632">
        <w:rPr>
          <w:szCs w:val="24"/>
        </w:rPr>
        <w:t>26</w:t>
      </w:r>
      <w:r w:rsidR="00D341CB">
        <w:rPr>
          <w:szCs w:val="24"/>
        </w:rPr>
        <w:t>. srpnja</w:t>
      </w:r>
      <w:r w:rsidR="00D826C9">
        <w:rPr>
          <w:szCs w:val="24"/>
        </w:rPr>
        <w:t xml:space="preserve"> </w:t>
      </w:r>
      <w:r>
        <w:rPr>
          <w:szCs w:val="24"/>
        </w:rPr>
        <w:t>201</w:t>
      </w:r>
      <w:r w:rsidR="00C10B40">
        <w:rPr>
          <w:szCs w:val="24"/>
        </w:rPr>
        <w:t>8</w:t>
      </w:r>
      <w:r>
        <w:rPr>
          <w:szCs w:val="24"/>
        </w:rPr>
        <w:t>. godine.</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AD0"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12. St-</w:t>
    </w:r>
    <w:r w:rsidR="00177E89">
      <w:t>252</w:t>
    </w:r>
    <w:r w:rsidR="00B77D24">
      <w:t>/2018</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167BC"/>
    <w:rsid w:val="000A7295"/>
    <w:rsid w:val="00177E89"/>
    <w:rsid w:val="00191535"/>
    <w:rsid w:val="001A183A"/>
    <w:rsid w:val="00254B18"/>
    <w:rsid w:val="002702AA"/>
    <w:rsid w:val="00276AFE"/>
    <w:rsid w:val="0028268A"/>
    <w:rsid w:val="002A70CF"/>
    <w:rsid w:val="003A2582"/>
    <w:rsid w:val="003A72B4"/>
    <w:rsid w:val="003B1E94"/>
    <w:rsid w:val="003C1DD5"/>
    <w:rsid w:val="003F2B87"/>
    <w:rsid w:val="003F7634"/>
    <w:rsid w:val="004745EB"/>
    <w:rsid w:val="00483EB3"/>
    <w:rsid w:val="00485943"/>
    <w:rsid w:val="00491A25"/>
    <w:rsid w:val="004F303D"/>
    <w:rsid w:val="0051417A"/>
    <w:rsid w:val="00535B87"/>
    <w:rsid w:val="00577AD0"/>
    <w:rsid w:val="005C7833"/>
    <w:rsid w:val="006434FD"/>
    <w:rsid w:val="00757C72"/>
    <w:rsid w:val="0077435B"/>
    <w:rsid w:val="0078713E"/>
    <w:rsid w:val="007873C2"/>
    <w:rsid w:val="007A1D83"/>
    <w:rsid w:val="007B479D"/>
    <w:rsid w:val="00855DD8"/>
    <w:rsid w:val="00886FD5"/>
    <w:rsid w:val="008E4A02"/>
    <w:rsid w:val="008F2632"/>
    <w:rsid w:val="00A160C7"/>
    <w:rsid w:val="00A65088"/>
    <w:rsid w:val="00A86E8D"/>
    <w:rsid w:val="00A9627C"/>
    <w:rsid w:val="00B60C70"/>
    <w:rsid w:val="00B73222"/>
    <w:rsid w:val="00B77D24"/>
    <w:rsid w:val="00BD61F6"/>
    <w:rsid w:val="00BE3E3F"/>
    <w:rsid w:val="00BE546C"/>
    <w:rsid w:val="00C10B40"/>
    <w:rsid w:val="00C20784"/>
    <w:rsid w:val="00C21DEF"/>
    <w:rsid w:val="00C4118B"/>
    <w:rsid w:val="00C64E52"/>
    <w:rsid w:val="00C82BA1"/>
    <w:rsid w:val="00C90DFA"/>
    <w:rsid w:val="00CD4305"/>
    <w:rsid w:val="00CD43BF"/>
    <w:rsid w:val="00D005F0"/>
    <w:rsid w:val="00D06FD5"/>
    <w:rsid w:val="00D230EF"/>
    <w:rsid w:val="00D30E3D"/>
    <w:rsid w:val="00D341CB"/>
    <w:rsid w:val="00D554B5"/>
    <w:rsid w:val="00D826C9"/>
    <w:rsid w:val="00ED56B4"/>
    <w:rsid w:val="00F65F98"/>
    <w:rsid w:val="00F804D3"/>
    <w:rsid w:val="00F81322"/>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77AD0"/>
    <w:rPr>
      <w:color w:val="808080"/>
      <w:bdr w:space="0" w:sz="0" w:color="auto" w:val="none"/>
      <w:shd w:fill="auto" w:color="auto" w:val="clear"/>
    </w:rPr>
  </w:style>
  <w:style w:customStyle="true" w:styleId="eSPISCCParagraphDefaultFont" w:type="character">
    <w:name w:val="eSPIS_CC_Paragraph Default Font"/>
    <w:basedOn w:val="Zadanifontodlomka"/>
    <w:rsid w:val="00577A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7AD0"/>
    <w:rPr>
      <w:bdr w:space="0" w:sz="0" w:color="auto" w:val="none"/>
      <w:shd w:fill="FFFFCC" w:color="auto" w:val="clear"/>
      <w:lang w:val="hr-HR"/>
    </w:rPr>
  </w:style>
  <w:style w:customStyle="true" w:styleId="PozadinaSvijetloCrvena" w:type="character">
    <w:name w:val="Pozadina_SvijetloCrvena"/>
    <w:basedOn w:val="eSPISCCParagraphDefaultFont"/>
    <w:rsid w:val="00577A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7A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77AD0"/>
    <w:rPr>
      <w:color w:val="808080"/>
      <w:bdr w:color="auto" w:space="0" w:sz="0" w:val="none"/>
      <w:shd w:color="auto" w:fill="auto" w:val="clear"/>
    </w:rPr>
  </w:style>
  <w:style w:customStyle="1" w:styleId="eSPISCCParagraphDefaultFont" w:type="character">
    <w:name w:val="eSPIS_CC_Paragraph Default Font"/>
    <w:basedOn w:val="Zadanifontodlomka"/>
    <w:rsid w:val="00577A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7AD0"/>
    <w:rPr>
      <w:bdr w:color="auto" w:space="0" w:sz="0" w:val="none"/>
      <w:shd w:color="auto" w:fill="FFFFCC" w:val="clear"/>
      <w:lang w:val="hr-HR"/>
    </w:rPr>
  </w:style>
  <w:style w:customStyle="1" w:styleId="PozadinaSvijetloCrvena" w:type="character">
    <w:name w:val="Pozadina_SvijetloCrvena"/>
    <w:basedOn w:val="eSPISCCParagraphDefaultFont"/>
    <w:rsid w:val="00577A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7A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St-252/2018</izvorni_sadrzaj>
    <derivirana_varijabla naziv="DomainObject.Predmet.OznakaBroj_1">St-252/2018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MAR AZUL jednostavno društvo s ograničenom odgovornošću za ugostiteljstvo i usluge, Makarska</izvorni_sadrzaj>
    <derivirana_varijabla naziv="DomainObject.Predmet.ProtustrankaFormated_1">  MAR AZUL jednostavno društvo s ograničenom odgovornošću za ugostiteljstvo i usluge, Makarska</derivirana_varijabla>
  </DomainObject.Predmet.ProtustrankaFormated>
  <DomainObject.Predmet.ProtustrankaFormatedOIB>
    <izvorni_sadrzaj>  MAR AZUL jednostavno društvo s ograničenom odgovornošću za ugostiteljstvo i usluge, Makarska, OIB 08554778001</izvorni_sadrzaj>
    <derivirana_varijabla naziv="DomainObject.Predmet.ProtustrankaFormatedOIB_1">  MAR AZUL jednostavno društvo s ograničenom odgovornošću za ugostiteljstvo i usluge, Makarska, OIB 08554778001</derivirana_varijabla>
  </DomainObject.Predmet.ProtustrankaFormatedOIB>
  <DomainObject.Predmet.ProtustrankaFormatedWithAdress>
    <izvorni_sadrzaj> MAR AZUL jednostavno društvo s ograničenom odgovornošću za ugostiteljstvo i usluge, Makarska, Ante Starčevića 96, 21300 Makarska</izvorni_sadrzaj>
    <derivirana_varijabla naziv="DomainObject.Predmet.ProtustrankaFormatedWithAdress_1"> MAR AZUL jednostavno društvo s ograničenom odgovornošću za ugostiteljstvo i usluge, Makarska, Ante Starčevića 96, 21300 Makarska</derivirana_varijabla>
  </DomainObject.Predmet.ProtustrankaFormatedWithAdress>
  <DomainObject.Predmet.ProtustrankaFormatedWithAdressOIB>
    <izvorni_sadrzaj> MAR AZUL jednostavno društvo s ograničenom odgovornošću za ugostiteljstvo i usluge, Makarska, OIB 08554778001, Ante Starčevića 96, 21300 Makarska</izvorni_sadrzaj>
    <derivirana_varijabla naziv="DomainObject.Predmet.ProtustrankaFormatedWithAdressOIB_1"> MAR AZUL jednostavno društvo s ograničenom odgovornošću za ugostiteljstvo i usluge, Makarska, OIB 08554778001, Ante Starčevića 96, 21300 Makarska</derivirana_varijabla>
  </DomainObject.Predmet.ProtustrankaFormatedWithAdressOIB>
  <DomainObject.Predmet.ProtustrankaWithAdress>
    <izvorni_sadrzaj>MAR AZUL jednostavno društvo s ograničenom odgovornošću za ugostiteljstvo i usluge, Makarska Ante Starčevića 96, 21300 Makarska</izvorni_sadrzaj>
    <derivirana_varijabla naziv="DomainObject.Predmet.ProtustrankaWithAdress_1">MAR AZUL jednostavno društvo s ograničenom odgovornošću za ugostiteljstvo i usluge, Makarska Ante Starčevića 96, 21300 Makarska</derivirana_varijabla>
  </DomainObject.Predmet.ProtustrankaWithAdress>
  <DomainObject.Predmet.ProtustrankaWithAdressOIB>
    <izvorni_sadrzaj>MAR AZUL jednostavno društvo s ograničenom odgovornošću za ugostiteljstvo i usluge, Makarska, OIB 08554778001, Ante Starčevića 96, 21300 Makarska</izvorni_sadrzaj>
    <derivirana_varijabla naziv="DomainObject.Predmet.ProtustrankaWithAdressOIB_1">MAR AZUL jednostavno društvo s ograničenom odgovornošću za ugostiteljstvo i usluge, Makarska, OIB 08554778001, Ante Starčevića 96, 21300 Makarska</derivirana_varijabla>
  </DomainObject.Predmet.ProtustrankaWithAdressOIB>
  <DomainObject.Predmet.ProtustrankaNazivFormated>
    <izvorni_sadrzaj>MAR AZUL jednostavno društvo s ograničenom odgovornošću za ugostiteljstvo i usluge, Makarska</izvorni_sadrzaj>
    <derivirana_varijabla naziv="DomainObject.Predmet.ProtustrankaNazivFormated_1">MAR AZUL jednostavno društvo s ograničenom odgovornošću za ugostiteljstvo i usluge, Makarska</derivirana_varijabla>
  </DomainObject.Predmet.ProtustrankaNazivFormated>
  <DomainObject.Predmet.ProtustrankaNazivFormatedOIB>
    <izvorni_sadrzaj>MAR AZUL jednostavno društvo s ograničenom odgovornošću za ugostiteljstvo i usluge, Makarska, OIB 08554778001</izvorni_sadrzaj>
    <derivirana_varijabla naziv="DomainObject.Predmet.ProtustrankaNazivFormatedOIB_1">MAR AZUL jednostavno društvo s ograničenom odgovornošću za ugostiteljstvo i usluge, Makarska, OIB 08554778001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16621.40</izvorni_sadrzaj>
    <derivirana_varijabla naziv="DomainObject.Predmet.TrenutnaVrijednost_1">16621.40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MAR AZUL jednostavno društvo s ograničenom odgovornošću za ugostiteljstvo i usluge, Makarska</item>
    </izvorni_sadrzaj>
    <derivirana_varijabla naziv="DomainObject.Predmet.ProtuStrankaListFormated_1">
      <item>MAR AZUL jednostavno društvo s ograničenom odgovornošću za ugostiteljstvo i usluge, Makarska</item>
    </derivirana_varijabla>
  </DomainObject.Predmet.ProtuStrankaListFormated>
  <DomainObject.Predmet.ProtuStrankaListFormatedOIB>
    <izvorni_sadrzaj>
      <item>MAR AZUL jednostavno društvo s ograničenom odgovornošću za ugostiteljstvo i usluge, Makarska, OIB 08554778001</item>
    </izvorni_sadrzaj>
    <derivirana_varijabla naziv="DomainObject.Predmet.ProtuStrankaListFormatedOIB_1">
      <item>MAR AZUL jednostavno društvo s ograničenom odgovornošću za ugostiteljstvo i usluge, Makarska, OIB 08554778001</item>
    </derivirana_varijabla>
  </DomainObject.Predmet.ProtuStrankaListFormatedOIB>
  <DomainObject.Predmet.ProtuStrankaListFormatedWithAdress>
    <izvorni_sadrzaj>
      <item>MAR AZUL jednostavno društvo s ograničenom odgovornošću za ugostiteljstvo i usluge, Makarska, Ante Starčevića 96, 21300 Makarska</item>
    </izvorni_sadrzaj>
    <derivirana_varijabla naziv="DomainObject.Predmet.ProtuStrankaListFormatedWithAdress_1">
      <item>MAR AZUL jednostavno društvo s ograničenom odgovornošću za ugostiteljstvo i usluge, Makarska, Ante Starčevića 96, 21300 Makarska</item>
    </derivirana_varijabla>
  </DomainObject.Predmet.ProtuStrankaListFormatedWithAdress>
  <DomainObject.Predmet.ProtuStrankaListFormatedWithAdressOIB>
    <izvorni_sadrzaj>
      <item>MAR AZUL jednostavno društvo s ograničenom odgovornošću za ugostiteljstvo i usluge, Makarska, OIB 08554778001, Ante Starčevića 96, 21300 Makarska</item>
    </izvorni_sadrzaj>
    <derivirana_varijabla naziv="DomainObject.Predmet.ProtuStrankaListFormatedWithAdressOIB_1">
      <item>MAR AZUL jednostavno društvo s ograničenom odgovornošću za ugostiteljstvo i usluge, Makarska, OIB 08554778001, Ante Starčevića 96, 21300 Makarska</item>
    </derivirana_varijabla>
  </DomainObject.Predmet.ProtuStrankaListFormatedWithAdressOIB>
  <DomainObject.Predmet.ProtuStrankaListNazivFormated>
    <izvorni_sadrzaj>
      <item>MAR AZUL jednostavno društvo s ograničenom odgovornošću za ugostiteljstvo i usluge, Makarska</item>
    </izvorni_sadrzaj>
    <derivirana_varijabla naziv="DomainObject.Predmet.ProtuStrankaListNazivFormated_1">
      <item>MAR AZUL jednostavno društvo s ograničenom odgovornošću za ugostiteljstvo i usluge, Makarska</item>
    </derivirana_varijabla>
  </DomainObject.Predmet.ProtuStrankaListNazivFormated>
  <DomainObject.Predmet.ProtuStrankaListNazivFormatedOIB>
    <izvorni_sadrzaj>
      <item>MAR AZUL jednostavno društvo s ograničenom odgovornošću za ugostiteljstvo i usluge, Makarska, OIB 08554778001</item>
    </izvorni_sadrzaj>
    <derivirana_varijabla naziv="DomainObject.Predmet.ProtuStrankaListNazivFormatedOIB_1">
      <item>MAR AZUL jednostavno društvo s ograničenom odgovornošću za ugostiteljstvo i usluge, Makarska, OIB 08554778001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MAR AZUL jednostavno društvo s ograničenom odgovornošću za ugostiteljstvo i usluge, Makarska</izvorni_sadrzaj>
    <derivirana_varijabla naziv="DomainObject.Predmet.ProtustrankaIDrugi_1">MAR AZUL jednostavno društvo s ograničenom odgovornošću za ugostiteljstvo i usluge, Makarska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MAR AZUL jednostavno društvo s ograničenom odgovornošću za ugostiteljstvo i usluge, Makarska, OIB 08554778001, Ante Starčevića 96, 21300 Makarska</izvorni_sadrzaj>
    <derivirana_varijabla naziv="DomainObject.Predmet.ProtustrankaIDrugiAdressOIB_1">MAR AZUL jednostavno društvo s ograničenom odgovornošću za ugostiteljstvo i usluge, Makarska, OIB 08554778001, Ante Starčevića 96,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 AZUL jednostavno društvo s ograničenom odgovornošću za ugostiteljstvo i usluge, Makarska</item>
      <item>FINANCIJSKA AGENCIJA, RC SPLIT</item>
    </izvorni_sadrzaj>
    <derivirana_varijabla naziv="DomainObject.Predmet.SudioniciListNaziv_1">
      <item>MAR AZUL jednostavno društvo s ograničenom odgovornošću za ugostiteljstvo i usluge, Makarska</item>
      <item>FINANCIJSKA AGENCIJA, RC SPLIT</item>
    </derivirana_varijabla>
  </DomainObject.Predmet.SudioniciListNaziv>
  <DomainObject.Predmet.SudioniciListAdressOIB>
    <izvorni_sadrzaj>
      <item>MAR AZUL jednostavno društvo s ograničenom odgovornošću za ugostiteljstvo i usluge, Makarska, OIB 08554778001, Ante Starčevića 96,21300 Makarska</item>
      <item>FINANCIJSKA AGENCIJA, RC SPLIT, OIB 85821130368, Mažuranićevo šetalište 24 b,21000 Split</item>
    </izvorni_sadrzaj>
    <derivirana_varijabla naziv="DomainObject.Predmet.SudioniciListAdressOIB_1">
      <item>MAR AZUL jednostavno društvo s ograničenom odgovornošću za ugostiteljstvo i usluge, Makarska, OIB 08554778001, Ante Starčevića 96,21300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08554778001</item>
      <item>, OIB 85821130368</item>
    </izvorni_sadrzaj>
    <derivirana_varijabla naziv="DomainObject.Predmet.SudioniciListNazivOIB_1">
      <item>, OIB 08554778001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1012</properties:Words>
  <properties:Characters>5467</properties:Characters>
  <properties:Lines>133</properties:Lines>
  <properties:Paragraphs>48</properties:Paragraphs>
  <properties:TotalTime>199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2018-07-26T07:18:00Z</cp:lastPrinted>
  <dcterms:modified xmlns:xsi="http://www.w3.org/2001/XMLSchema-instance" xsi:type="dcterms:W3CDTF">2018-07-26T07:18:00Z</dcterms:modified>
  <cp:revision>53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