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bcb6c" w14:paraId="40bcb6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35B87">
        <w:rPr>
          <w:b/>
        </w:rPr>
        <w:t>472</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13127A">
        <w:t>KOMPOZIT</w:t>
      </w:r>
      <w:r w:rsidR="00535B87">
        <w:t xml:space="preserve"> d.o.o. Split, </w:t>
      </w:r>
      <w:r w:rsidR="0013127A">
        <w:t>Ulica 114. brigade Hrvatske vojske 22</w:t>
      </w:r>
      <w:r w:rsidR="00535B87">
        <w:t>, OIB: 52212990480</w:t>
      </w:r>
      <w:r>
        <w:t>, dana</w:t>
      </w:r>
      <w:r w:rsidR="00855DD8">
        <w:t xml:space="preserve"> </w:t>
      </w:r>
      <w:r w:rsidR="0013127A">
        <w:t>10. travnja 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13127A">
        <w:t>KOMPOZIT d.o.o. Split, Ulica 114. brigade Hrvatske vojske 22, OIB: 52212990480</w:t>
      </w:r>
      <w:r w:rsidR="00C82BA1">
        <w:t xml:space="preserve">, MBS: </w:t>
      </w:r>
      <w:r w:rsidR="00855DD8">
        <w:t>060</w:t>
      </w:r>
      <w:r w:rsidR="00535B87">
        <w:t>264503</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13127A">
        <w:t>8. svibnja 2018</w:t>
      </w:r>
      <w:r w:rsidR="00C82BA1">
        <w:t>. god.</w:t>
      </w:r>
      <w:r w:rsidR="00B73222">
        <w:t xml:space="preserve"> u </w:t>
      </w:r>
      <w:r w:rsidR="0013127A">
        <w:t>8,30</w:t>
      </w:r>
      <w:r w:rsidR="00B35364">
        <w:t xml:space="preserve"> sati, u sobi broj 119</w:t>
      </w:r>
      <w:r w:rsidR="00B73222">
        <w:t>/I</w:t>
      </w:r>
      <w:r w:rsidR="00B35364">
        <w:t>,</w:t>
      </w:r>
      <w:r w:rsidR="00B73222">
        <w:t xml:space="preserve">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535B87">
        <w:t>Željko Roso</w:t>
      </w:r>
      <w:r w:rsidR="00D005F0">
        <w:t xml:space="preserve"> iz S</w:t>
      </w:r>
      <w:r w:rsidR="00535B87">
        <w:t>tobreča</w:t>
      </w:r>
      <w:r w:rsidR="00D005F0">
        <w:t xml:space="preserve">, </w:t>
      </w:r>
      <w:r w:rsidR="00535B87">
        <w:t>Markov put 36</w:t>
      </w:r>
      <w:r w:rsidR="00D826C9">
        <w:t xml:space="preserve">, OIB: </w:t>
      </w:r>
      <w:r w:rsidR="00535B87">
        <w:t>78369346757</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535B87">
        <w:t>Željku Rosi iz Stobreča</w:t>
      </w:r>
      <w:r>
        <w:t>,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535B87">
        <w:rPr>
          <w:szCs w:val="24"/>
        </w:rPr>
        <w:t>3. travnja</w:t>
      </w:r>
      <w:r>
        <w:rPr>
          <w:szCs w:val="24"/>
        </w:rPr>
        <w:t xml:space="preserve"> 201</w:t>
      </w:r>
      <w:r w:rsidR="00535B87">
        <w:rPr>
          <w:szCs w:val="24"/>
        </w:rPr>
        <w:t>7</w:t>
      </w:r>
      <w:r>
        <w:rPr>
          <w:szCs w:val="24"/>
        </w:rPr>
        <w:t xml:space="preserve">. god. prijedlog za otvaranje stečajnog postupka nad dužnikom </w:t>
      </w:r>
      <w:r w:rsidR="00535B87">
        <w:t>SIMULATORI ROSO d.o.o. Split</w:t>
      </w:r>
      <w:r w:rsidR="002A70CF">
        <w:t>,</w:t>
      </w:r>
      <w:r w:rsidR="00B35364" w:rsidRPr="00B35364">
        <w:t xml:space="preserve"> </w:t>
      </w:r>
      <w:r w:rsidR="00B35364">
        <w:t>OIB: 52212990480,</w:t>
      </w:r>
      <w:r w:rsidR="002A70CF">
        <w:t xml:space="preserve"> a sve sukladno odredbama čl. 110. st. 1. </w:t>
      </w:r>
      <w:r w:rsidR="002A70CF" w:rsidRPr="00AD67DB">
        <w:t>Stečajnog zakona (</w:t>
      </w:r>
      <w:r w:rsidR="002A70CF">
        <w:t>Narodne novine 71/15</w:t>
      </w:r>
      <w:r w:rsidR="00B35364">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535B87">
        <w:t>30</w:t>
      </w:r>
      <w:r w:rsidR="00BE3E3F">
        <w:t>. ožujka</w:t>
      </w:r>
      <w:r>
        <w:t xml:space="preserve"> 201</w:t>
      </w:r>
      <w:r w:rsidR="00535B87">
        <w:t>7</w:t>
      </w:r>
      <w:r>
        <w:t xml:space="preserve">., u Očevidniku redoslijeda osnova za plaćanje, ima evidentirane neizvršene osnove za plaćanje u neprekinutom razdoblju od </w:t>
      </w:r>
      <w:r w:rsidR="004745EB">
        <w:t>120</w:t>
      </w:r>
      <w:r>
        <w:t xml:space="preserve"> dana, u ukupnom iznosu od </w:t>
      </w:r>
      <w:r w:rsidR="00535B87">
        <w:t>34.295,86</w:t>
      </w:r>
      <w:r>
        <w:t xml:space="preserve"> kn, kao i da prema podacima koji su dostavljeni od Hrvatskog </w:t>
      </w:r>
      <w:r w:rsidR="00B73222">
        <w:t>zavoda za mirovinsko osiguranje</w:t>
      </w:r>
      <w:r>
        <w:t xml:space="preserve"> dužnik </w:t>
      </w:r>
      <w:r w:rsidR="004745EB">
        <w:t xml:space="preserve">ima </w:t>
      </w:r>
      <w:r w:rsidR="00D826C9">
        <w:t>1</w:t>
      </w:r>
      <w:r w:rsidR="00254B18">
        <w:t xml:space="preserve"> zaposlen</w:t>
      </w:r>
      <w:r w:rsidR="00D826C9">
        <w:t>og</w:t>
      </w:r>
      <w:r>
        <w:t>,</w:t>
      </w:r>
      <w:r w:rsidR="00B73222">
        <w:t xml:space="preserve"> a predlagatelj</w:t>
      </w:r>
      <w:r>
        <w:t xml:space="preserve"> da ne raspo</w:t>
      </w:r>
      <w:r w:rsidR="00B73222">
        <w:t xml:space="preserve">laže drugim podacima o imovini dužnika. </w:t>
      </w:r>
    </w:p>
    <w:p w:rsidRDefault="0013127A" w:rsidP="00A65088" w:rsidR="0013127A">
      <w:pPr>
        <w:ind w:firstLine="708"/>
        <w:jc w:val="both"/>
      </w:pPr>
    </w:p>
    <w:p w:rsidRDefault="0013127A" w:rsidP="00A65088" w:rsidR="0013127A">
      <w:pPr>
        <w:ind w:firstLine="708"/>
        <w:jc w:val="both"/>
      </w:pPr>
      <w:r>
        <w:t xml:space="preserve">Uvidom u povijesni izvadak iz sudskog registra </w:t>
      </w:r>
      <w:r w:rsidR="00B35364">
        <w:t xml:space="preserve">za dužnika </w:t>
      </w:r>
      <w:r>
        <w:t xml:space="preserve">utvrđeno je da je </w:t>
      </w:r>
      <w:r w:rsidR="00B35364">
        <w:t xml:space="preserve">dužnik nakon podnošenja prijedloga za otvaranje stečajnog postupka promijenio tvrtku i poslovnu adresu društva iz </w:t>
      </w:r>
      <w:r>
        <w:t xml:space="preserve">Simulatori Roso d.o.o. </w:t>
      </w:r>
      <w:r w:rsidR="00B35364">
        <w:t>Split, Markov put 36</w:t>
      </w:r>
      <w:r w:rsidR="003D501D">
        <w:t>,</w:t>
      </w:r>
      <w:r w:rsidR="00B35364">
        <w:t xml:space="preserve"> </w:t>
      </w:r>
      <w:r>
        <w:t xml:space="preserve">u KOMPOZIT d.o.o. Split, Ulica </w:t>
      </w:r>
      <w:r w:rsidR="00B35364">
        <w:t>114. brigade Hrvatske vojske 22</w:t>
      </w:r>
      <w:r>
        <w:t>.</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13127A">
        <w:rPr>
          <w:szCs w:val="24"/>
        </w:rPr>
        <w:t>10. travnja 2018.</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E45C9">
          <w:rPr>
            <w:noProof/>
          </w:rPr>
          <w:t>3</w:t>
        </w:r>
        <w:r>
          <w:fldChar w:fldCharType="end"/>
        </w:r>
      </w:sdtContent>
    </w:sdt>
    <w:r>
      <w:t>-</w:t>
    </w:r>
    <w:r>
      <w:tab/>
      <w:t xml:space="preserve">   12. St-</w:t>
    </w:r>
    <w:r w:rsidR="00535B87">
      <w:t>472</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7295"/>
    <w:rsid w:val="0013127A"/>
    <w:rsid w:val="00191535"/>
    <w:rsid w:val="00254B18"/>
    <w:rsid w:val="0028268A"/>
    <w:rsid w:val="002A70CF"/>
    <w:rsid w:val="003A2582"/>
    <w:rsid w:val="003D501D"/>
    <w:rsid w:val="003E45C9"/>
    <w:rsid w:val="004745EB"/>
    <w:rsid w:val="00535B87"/>
    <w:rsid w:val="00757C72"/>
    <w:rsid w:val="00855DD8"/>
    <w:rsid w:val="008E4A02"/>
    <w:rsid w:val="00A160C7"/>
    <w:rsid w:val="00A65088"/>
    <w:rsid w:val="00A86E8D"/>
    <w:rsid w:val="00A9627C"/>
    <w:rsid w:val="00B35364"/>
    <w:rsid w:val="00B73222"/>
    <w:rsid w:val="00BE3E3F"/>
    <w:rsid w:val="00BE546C"/>
    <w:rsid w:val="00C21DEF"/>
    <w:rsid w:val="00C82BA1"/>
    <w:rsid w:val="00CD4305"/>
    <w:rsid w:val="00CD43BF"/>
    <w:rsid w:val="00D005F0"/>
    <w:rsid w:val="00D230EF"/>
    <w:rsid w:val="00D82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E45C9"/>
    <w:rPr>
      <w:color w:val="808080"/>
      <w:bdr w:space="0" w:sz="0" w:color="auto" w:val="none"/>
      <w:shd w:fill="auto" w:color="auto" w:val="clear"/>
    </w:rPr>
  </w:style>
  <w:style w:customStyle="true" w:styleId="eSPISCCParagraphDefaultFont" w:type="character">
    <w:name w:val="eSPIS_CC_Paragraph Default Font"/>
    <w:basedOn w:val="Zadanifontodlomka"/>
    <w:rsid w:val="003E45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5C9"/>
    <w:rPr>
      <w:bdr w:space="0" w:sz="0" w:color="auto" w:val="none"/>
      <w:shd w:fill="FFFFCC" w:color="auto" w:val="clear"/>
      <w:lang w:val="hr-HR"/>
    </w:rPr>
  </w:style>
  <w:style w:customStyle="true" w:styleId="PozadinaSvijetloCrvena" w:type="character">
    <w:name w:val="Pozadina_SvijetloCrvena"/>
    <w:basedOn w:val="eSPISCCParagraphDefaultFont"/>
    <w:rsid w:val="003E45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5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E45C9"/>
    <w:rPr>
      <w:color w:val="808080"/>
      <w:bdr w:color="auto" w:space="0" w:sz="0" w:val="none"/>
      <w:shd w:color="auto" w:fill="auto" w:val="clear"/>
    </w:rPr>
  </w:style>
  <w:style w:customStyle="1" w:styleId="eSPISCCParagraphDefaultFont" w:type="character">
    <w:name w:val="eSPIS_CC_Paragraph Default Font"/>
    <w:basedOn w:val="Zadanifontodlomka"/>
    <w:rsid w:val="003E45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5C9"/>
    <w:rPr>
      <w:bdr w:color="auto" w:space="0" w:sz="0" w:val="none"/>
      <w:shd w:color="auto" w:fill="FFFFCC" w:val="clear"/>
      <w:lang w:val="hr-HR"/>
    </w:rPr>
  </w:style>
  <w:style w:customStyle="1" w:styleId="PozadinaSvijetloCrvena" w:type="character">
    <w:name w:val="Pozadina_SvijetloCrvena"/>
    <w:basedOn w:val="eSPISCCParagraphDefaultFont"/>
    <w:rsid w:val="003E45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5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St-472/2017</izvorni_sadrzaj>
    <derivirana_varijabla naziv="DomainObject.Predmet.OznakaBroj_1">St-472/2017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SIMULATORI ROSO za računalne djelatnosti i proizvodnju,društvo s ograničenom odgovornošću</izvorni_sadrzaj>
    <derivirana_varijabla naziv="DomainObject.Predmet.ProtustrankaFormated_1">  SIMULATORI ROSO za računalne djelatnosti i proizvodnju,društvo s ograničenom odgovornošću</derivirana_varijabla>
  </DomainObject.Predmet.ProtustrankaFormated>
  <DomainObject.Predmet.ProtustrankaFormatedOIB>
    <izvorni_sadrzaj>  SIMULATORI ROSO za računalne djelatnosti i proizvodnju,društvo s ograničenom odgovornošću, OIB 52212990480</izvorni_sadrzaj>
    <derivirana_varijabla naziv="DomainObject.Predmet.ProtustrankaFormatedOIB_1">  SIMULATORI ROSO za računalne djelatnosti i proizvodnju,društvo s ograničenom odgovornošću, OIB 52212990480</derivirana_varijabla>
  </DomainObject.Predmet.ProtustrankaFormatedOIB>
  <DomainObject.Predmet.ProtustrankaFormatedWithAdress>
    <izvorni_sadrzaj> SIMULATORI ROSO za računalne djelatnosti i proizvodnju,društvo s ograničenom odgovornošću, Markov put 36, 21000 Split</izvorni_sadrzaj>
    <derivirana_varijabla naziv="DomainObject.Predmet.ProtustrankaFormatedWithAdress_1"> SIMULATORI ROSO za računalne djelatnosti i proizvodnju,društvo s ograničenom odgovornošću, Markov put 36, 21000 Split</derivirana_varijabla>
  </DomainObject.Predmet.ProtustrankaFormatedWithAdress>
  <DomainObject.Predmet.ProtustrankaFormatedWithAdressOIB>
    <izvorni_sadrzaj> SIMULATORI ROSO za računalne djelatnosti i proizvodnju,društvo s ograničenom odgovornošću, OIB 52212990480, Markov put 36, 21000 Split</izvorni_sadrzaj>
    <derivirana_varijabla naziv="DomainObject.Predmet.ProtustrankaFormatedWithAdressOIB_1"> SIMULATORI ROSO za računalne djelatnosti i proizvodnju,društvo s ograničenom odgovornošću, OIB 52212990480, Markov put 36, 21000 Split</derivirana_varijabla>
  </DomainObject.Predmet.ProtustrankaFormatedWithAdressOIB>
  <DomainObject.Predmet.ProtustrankaWithAdress>
    <izvorni_sadrzaj>SIMULATORI ROSO za računalne djelatnosti i proizvodnju,društvo s ograničenom odgovornošću Markov put 36, 21000 Split</izvorni_sadrzaj>
    <derivirana_varijabla naziv="DomainObject.Predmet.ProtustrankaWithAdress_1">SIMULATORI ROSO za računalne djelatnosti i proizvodnju,društvo s ograničenom odgovornošću Markov put 36, 21000 Split</derivirana_varijabla>
  </DomainObject.Predmet.ProtustrankaWithAdress>
  <DomainObject.Predmet.ProtustrankaWithAdressOIB>
    <izvorni_sadrzaj>SIMULATORI ROSO za računalne djelatnosti i proizvodnju,društvo s ograničenom odgovornošću, OIB 52212990480, Markov put 36, 21000 Split</izvorni_sadrzaj>
    <derivirana_varijabla naziv="DomainObject.Predmet.ProtustrankaWithAdressOIB_1">SIMULATORI ROSO za računalne djelatnosti i proizvodnju,društvo s ograničenom odgovornošću, OIB 52212990480, Markov put 36, 21000 Split</derivirana_varijabla>
  </DomainObject.Predmet.ProtustrankaWithAdressOIB>
  <DomainObject.Predmet.ProtustrankaNazivFormated>
    <izvorni_sadrzaj>SIMULATORI ROSO za računalne djelatnosti i proizvodnju,društvo s ograničenom odgovornošću</izvorni_sadrzaj>
    <derivirana_varijabla naziv="DomainObject.Predmet.ProtustrankaNazivFormated_1">SIMULATORI ROSO za računalne djelatnosti i proizvodnju,društvo s ograničenom odgovornošću</derivirana_varijabla>
  </DomainObject.Predmet.ProtustrankaNazivFormated>
  <DomainObject.Predmet.ProtustrankaNazivFormatedOIB>
    <izvorni_sadrzaj>SIMULATORI ROSO za računalne djelatnosti i proizvodnju,društvo s ograničenom odgovornošću, OIB 52212990480</izvorni_sadrzaj>
    <derivirana_varijabla naziv="DomainObject.Predmet.ProtustrankaNazivFormatedOIB_1">SIMULATORI ROSO za računalne djelatnosti i proizvodnju,društvo s ograničenom odgovornošću, OIB 52212990480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34295.86</izvorni_sadrzaj>
    <derivirana_varijabla naziv="DomainObject.Predmet.TrenutnaVrijednost_1">34295.86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SIMULATORI ROSO za računalne djelatnosti i proizvodnju,društvo s ograničenom odgovornošću</item>
    </izvorni_sadrzaj>
    <derivirana_varijabla naziv="DomainObject.Predmet.ProtuStrankaListFormated_1">
      <item>SIMULATORI ROSO za računalne djelatnosti i proizvodnju,društvo s ograničenom odgovornošću</item>
    </derivirana_varijabla>
  </DomainObject.Predmet.ProtuStrankaListFormated>
  <DomainObject.Predmet.ProtuStrankaListFormatedOIB>
    <izvorni_sadrzaj>
      <item>SIMULATORI ROSO za računalne djelatnosti i proizvodnju,društvo s ograničenom odgovornošću, OIB 52212990480</item>
    </izvorni_sadrzaj>
    <derivirana_varijabla naziv="DomainObject.Predmet.ProtuStrankaListFormatedOIB_1">
      <item>SIMULATORI ROSO za računalne djelatnosti i proizvodnju,društvo s ograničenom odgovornošću, OIB 52212990480</item>
    </derivirana_varijabla>
  </DomainObject.Predmet.ProtuStrankaListFormatedOIB>
  <DomainObject.Predmet.ProtuStrankaListFormatedWithAdress>
    <izvorni_sadrzaj>
      <item>SIMULATORI ROSO za računalne djelatnosti i proizvodnju,društvo s ograničenom odgovornošću, Markov put 36, 21000 Split</item>
    </izvorni_sadrzaj>
    <derivirana_varijabla naziv="DomainObject.Predmet.ProtuStrankaListFormatedWithAdress_1">
      <item>SIMULATORI ROSO za računalne djelatnosti i proizvodnju,društvo s ograničenom odgovornošću, Markov put 36, 21000 Split</item>
    </derivirana_varijabla>
  </DomainObject.Predmet.ProtuStrankaListFormatedWithAdress>
  <DomainObject.Predmet.ProtuStrankaListFormatedWithAdressOIB>
    <izvorni_sadrzaj>
      <item>SIMULATORI ROSO za računalne djelatnosti i proizvodnju,društvo s ograničenom odgovornošću, OIB 52212990480, Markov put 36, 21000 Split</item>
    </izvorni_sadrzaj>
    <derivirana_varijabla naziv="DomainObject.Predmet.ProtuStrankaListFormatedWithAdressOIB_1">
      <item>SIMULATORI ROSO za računalne djelatnosti i proizvodnju,društvo s ograničenom odgovornošću, OIB 52212990480, Markov put 36, 21000 Split</item>
    </derivirana_varijabla>
  </DomainObject.Predmet.ProtuStrankaListFormatedWithAdressOIB>
  <DomainObject.Predmet.ProtuStrankaListNazivFormated>
    <izvorni_sadrzaj>
      <item>SIMULATORI ROSO za računalne djelatnosti i proizvodnju,društvo s ograničenom odgovornošću</item>
    </izvorni_sadrzaj>
    <derivirana_varijabla naziv="DomainObject.Predmet.ProtuStrankaListNazivFormated_1">
      <item>SIMULATORI ROSO za računalne djelatnosti i proizvodnju,društvo s ograničenom odgovornošću</item>
    </derivirana_varijabla>
  </DomainObject.Predmet.ProtuStrankaListNazivFormated>
  <DomainObject.Predmet.ProtuStrankaListNazivFormatedOIB>
    <izvorni_sadrzaj>
      <item>SIMULATORI ROSO za računalne djelatnosti i proizvodnju,društvo s ograničenom odgovornošću, OIB 52212990480</item>
    </izvorni_sadrzaj>
    <derivirana_varijabla naziv="DomainObject.Predmet.ProtuStrankaListNazivFormatedOIB_1">
      <item>SIMULATORI ROSO za računalne djelatnosti i proizvodnju,društvo s ograničenom odgovornošću, OIB 52212990480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SIMULATORI ROSO za računalne djelatnosti i proizvodnju,društvo s ograničenom odgovornošću</izvorni_sadrzaj>
    <derivirana_varijabla naziv="DomainObject.Predmet.ProtustrankaIDrugi_1">SIMULATORI ROSO za računalne djelatnosti i proizvodnju,društvo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SIMULATORI ROSO za računalne djelatnosti i proizvodnju,društvo s ograničenom odgovornošću, OIB 52212990480, Markov put 36, 21000 Split</izvorni_sadrzaj>
    <derivirana_varijabla naziv="DomainObject.Predmet.ProtustrankaIDrugiAdressOIB_1">SIMULATORI ROSO za računalne djelatnosti i proizvodnju,društvo s ograničenom odgovornošću, OIB 52212990480, Markov put 36,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SIMULATORI ROSO za računalne djelatnosti i proizvodnju,društvo s ograničenom odgovornošću</item>
      <item>FINANCIJSKA AGENCIJA, RC SPLIT</item>
    </izvorni_sadrzaj>
    <derivirana_varijabla naziv="DomainObject.Predmet.SudioniciListNaziv_1">
      <item>SIMULATORI ROSO za računalne djelatnosti i proizvodnju,društvo s ograničenom odgovornošću</item>
      <item>FINANCIJSKA AGENCIJA, RC SPLIT</item>
    </derivirana_varijabla>
  </DomainObject.Predmet.SudioniciListNaziv>
  <DomainObject.Predmet.SudioniciListAdressOIB>
    <izvorni_sadrzaj>
      <item>SIMULATORI ROSO za računalne djelatnosti i proizvodnju,društvo s ograničenom odgovornošću, OIB 52212990480, Markov put 36,21000 Split</item>
      <item>FINANCIJSKA AGENCIJA, RC SPLIT, OIB 85821130368, Mažuranićevo šetalište 24 b,21000 Split</item>
    </izvorni_sadrzaj>
    <derivirana_varijabla naziv="DomainObject.Predmet.SudioniciListAdressOIB_1">
      <item>SIMULATORI ROSO za računalne djelatnosti i proizvodnju,društvo s ograničenom odgovornošću, OIB 52212990480, Markov put 36,21000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52212990480</item>
      <item>, OIB 85821130368</item>
    </izvorni_sadrzaj>
    <derivirana_varijabla naziv="DomainObject.Predmet.SudioniciListNazivOIB_1">
      <item>, OIB 52212990480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1061</properties:Words>
  <properties:Characters>5749</properties:Characters>
  <properties:Lines>138</properties:Lines>
  <properties:Paragraphs>49</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2017-02-10T08:04:00Z</cp:lastPrinted>
  <dcterms:modified xmlns:xsi="http://www.w3.org/2001/XMLSchema-instance" xsi:type="dcterms:W3CDTF">2018-04-11T05:55:00Z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