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fc4e" w14:paraId="156fc4e" w:rsidRDefault="001D49D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GORUP PRERADA MESA d.o.o. u stečaju, Tomaševec, Tomaševec 2, OIB: 01168333481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83ED6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za utvrđivanje vrijednosti nekretnina stečajnog dužnika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zakazano za dan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29. siječnja 2018. u 10,00 sati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ržat će se u Stalnoj službi Trgovačkog suda u Zagrebu, Karlovac, Trg hrvatskih branitelja 1//II, soba broj 207, a ne u zgradi Trgovačkoga suda u Zagrebu, Zagreb,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8/II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rješenjem od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31.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E646AC" w:rsidR="00E646AC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E646AC" w:rsidP="004F089F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946" w:rsidP="004F089F" w:rsidR="00F35946">
      <w:pPr>
        <w:spacing w:lineRule="auto" w:line="240" w:after="0"/>
      </w:pPr>
      <w:r>
        <w:separator/>
      </w:r>
    </w:p>
  </w:endnote>
  <w:endnote w:id="0" w:type="continuationSeparator">
    <w:p w:rsidRDefault="00F35946" w:rsidP="004F089F" w:rsidR="00F359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946" w:rsidP="004F089F" w:rsidR="00F35946">
      <w:pPr>
        <w:spacing w:lineRule="auto" w:line="240" w:after="0"/>
      </w:pPr>
      <w:r>
        <w:separator/>
      </w:r>
    </w:p>
  </w:footnote>
  <w:footnote w:id="0" w:type="continuationSeparator">
    <w:p w:rsidRDefault="00F35946" w:rsidP="004F089F" w:rsidR="00F359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9D6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83ED6">
      <w:t>5161/15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1D49D6"/>
    <w:rsid w:val="004A4FF8"/>
    <w:rsid w:val="004F089F"/>
    <w:rsid w:val="007E6F3E"/>
    <w:rsid w:val="007F73B0"/>
    <w:rsid w:val="00970BE7"/>
    <w:rsid w:val="009A5852"/>
    <w:rsid w:val="00A55D65"/>
    <w:rsid w:val="00C6298E"/>
    <w:rsid w:val="00C93486"/>
    <w:rsid w:val="00CA6F43"/>
    <w:rsid w:val="00D322A1"/>
    <w:rsid w:val="00E646AC"/>
    <w:rsid w:val="00E83ED6"/>
    <w:rsid w:val="00EE6DC0"/>
    <w:rsid w:val="00F35946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1D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9D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49D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49D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49D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1D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9D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49D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49D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49D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794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2017-11-29T09:22:00Z</dcterms:created>
  <dc:creator>Draženka Prpić</dc:creator>
  <cp:lastModifiedBy>Draženka Prpić</cp:lastModifiedBy>
  <cp:lastPrinted>2017-11-29T09:24:00Z</cp:lastPrinted>
  <dcterms:modified xmlns:xsi="http://www.w3.org/2001/XMLSchema-instance" xsi:type="dcterms:W3CDTF">2017-11-29T09:24:00Z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