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75ca" w14:paraId="13175ca" w:rsidRDefault="00464E49" w:rsidR="00464E49" w:rsidRPr="00A87074">
      <w:pPr>
        <w:pStyle w:val="Standard"/>
        <w:tabs>
          <w:tab w:pos="4005" w:val="left"/>
        </w:tabs>
        <w:jc w:val="right"/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464E49" w:rsidR="00464E49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7D2AA6" w:rsidP="00244994" w:rsidR="00244994" w:rsidRPr="00E6787D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44994" w:rsidRPr="00E6787D">
        <w:rPr>
          <w:b/>
          <w:bCs/>
        </w:rPr>
        <w:t>St-</w:t>
      </w:r>
      <w:r w:rsidR="00824622">
        <w:rPr>
          <w:b/>
          <w:bCs/>
        </w:rPr>
        <w:t>832/17</w:t>
      </w:r>
    </w:p>
    <w:p w:rsidRDefault="00F9568B" w:rsidP="00F9568B" w:rsidR="00F9568B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F9568B" w:rsidP="00F9568B" w:rsidR="00F9568B" w:rsidRPr="0051641B">
      <w:pPr>
        <w:jc w:val="both"/>
        <w:rPr>
          <w:b/>
        </w:rPr>
      </w:pPr>
      <w:r w:rsidRPr="0051641B">
        <w:rPr>
          <w:b/>
          <w:lang w:val="pl-PL"/>
        </w:rPr>
        <w:t>Trgova</w:t>
      </w:r>
      <w:r w:rsidRPr="0051641B">
        <w:rPr>
          <w:b/>
        </w:rPr>
        <w:t>č</w:t>
      </w:r>
      <w:r w:rsidRPr="0051641B">
        <w:rPr>
          <w:b/>
          <w:lang w:val="pl-PL"/>
        </w:rPr>
        <w:t>ki</w:t>
      </w:r>
      <w:r w:rsidRPr="0051641B">
        <w:rPr>
          <w:b/>
        </w:rPr>
        <w:t xml:space="preserve"> </w:t>
      </w:r>
      <w:r w:rsidRPr="0051641B">
        <w:rPr>
          <w:b/>
          <w:lang w:val="pl-PL"/>
        </w:rPr>
        <w:t>sud</w:t>
      </w:r>
      <w:r w:rsidRPr="0051641B">
        <w:rPr>
          <w:b/>
        </w:rPr>
        <w:t xml:space="preserve"> u Zagrebu</w:t>
      </w:r>
    </w:p>
    <w:p w:rsidRDefault="00F9568B" w:rsidP="00F9568B" w:rsidR="00F9568B" w:rsidRPr="00284107">
      <w:pPr>
        <w:jc w:val="both"/>
        <w:rPr>
          <w:b/>
          <w:lang w:val="pl-PL"/>
        </w:rPr>
      </w:pPr>
      <w:r w:rsidRPr="00BC2DB2">
        <w:rPr>
          <w:lang w:val="pl-PL"/>
        </w:rPr>
        <w:t xml:space="preserve">Poslovni broj spisa </w:t>
      </w:r>
      <w:r w:rsidRPr="00284107">
        <w:rPr>
          <w:b/>
          <w:lang w:val="pl-PL"/>
        </w:rPr>
        <w:t>St-</w:t>
      </w:r>
      <w:r w:rsidR="00824622">
        <w:rPr>
          <w:b/>
          <w:lang w:val="pl-PL"/>
        </w:rPr>
        <w:t>832/17</w:t>
      </w:r>
    </w:p>
    <w:p w:rsidRDefault="00F9568B" w:rsidP="00F9568B" w:rsidR="00F9568B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 w:rsidRPr="00BC2DB2">
        <w:rPr>
          <w:lang w:val="pl-PL"/>
        </w:rPr>
        <w:t>Dužnik</w:t>
      </w:r>
      <w:r>
        <w:rPr>
          <w:lang w:val="pl-PL"/>
        </w:rPr>
        <w:t>:</w:t>
      </w:r>
      <w:r w:rsidRPr="00BC2DB2">
        <w:rPr>
          <w:lang w:val="pl-PL"/>
        </w:rPr>
        <w:t xml:space="preserve">  </w:t>
      </w:r>
      <w:r w:rsidR="00824622">
        <w:rPr>
          <w:b/>
          <w:bCs/>
          <w:sz w:val="22"/>
          <w:szCs w:val="22"/>
        </w:rPr>
        <w:t>DELUSO</w:t>
      </w:r>
      <w:r w:rsidR="00244994">
        <w:rPr>
          <w:b/>
          <w:bCs/>
          <w:sz w:val="22"/>
          <w:szCs w:val="22"/>
        </w:rPr>
        <w:t xml:space="preserve"> d.o.o – u stečaju</w:t>
      </w:r>
      <w:r>
        <w:rPr>
          <w:b/>
          <w:bCs/>
          <w:sz w:val="22"/>
          <w:szCs w:val="22"/>
        </w:rPr>
        <w:t xml:space="preserve">, </w:t>
      </w:r>
    </w:p>
    <w:p w:rsidRDefault="005F43A1" w:rsidP="005F43A1" w:rsidR="00244994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Zagreb, Tratinska 27</w:t>
      </w:r>
    </w:p>
    <w:p w:rsidRDefault="00244994" w:rsidP="00244994" w:rsidR="00244994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824622">
        <w:rPr>
          <w:rFonts w:cs="Times New Roman"/>
          <w:b/>
        </w:rPr>
        <w:t>80883822533</w:t>
      </w:r>
    </w:p>
    <w:p w:rsidRDefault="00B67016" w:rsidP="00244994" w:rsidR="00935DE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  <w:t>TRGOVAČKI SUD</w:t>
      </w:r>
      <w:r w:rsidR="00244994">
        <w:rPr>
          <w:rFonts w:cs="Times New Roman"/>
          <w:b/>
          <w:bCs/>
          <w:sz w:val="22"/>
          <w:szCs w:val="22"/>
        </w:rPr>
        <w:t xml:space="preserve"> U</w:t>
      </w:r>
      <w:r w:rsidRPr="00A87074">
        <w:rPr>
          <w:rFonts w:cs="Times New Roman"/>
          <w:b/>
          <w:bCs/>
          <w:sz w:val="22"/>
          <w:szCs w:val="22"/>
        </w:rPr>
        <w:t xml:space="preserve"> ZAGREB</w:t>
      </w:r>
      <w:r w:rsidR="00244994">
        <w:rPr>
          <w:rFonts w:cs="Times New Roman"/>
          <w:b/>
          <w:bCs/>
          <w:sz w:val="22"/>
          <w:szCs w:val="22"/>
        </w:rPr>
        <w:t>U</w:t>
      </w:r>
    </w:p>
    <w:p w:rsidRDefault="00B67016" w:rsidP="00244994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44994">
        <w:rPr>
          <w:rFonts w:cs="Times New Roman"/>
          <w:b/>
          <w:bCs/>
          <w:sz w:val="22"/>
          <w:szCs w:val="22"/>
        </w:rPr>
        <w:t>Amruševa 2/II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87074">
              <w:rPr>
                <w:rFonts w:cs="Times New Roman"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EB31E0" w:rsidP="00EB31E0" w:rsidR="00EB31E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</w:t>
            </w:r>
            <w:r w:rsidR="00F86EF2">
              <w:rPr>
                <w:rFonts w:cs="Times New Roman"/>
                <w:sz w:val="22"/>
                <w:szCs w:val="22"/>
              </w:rPr>
              <w:t xml:space="preserve">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662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225.458,69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662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225.458,69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C9193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F86EF2" w:rsidR="00C9193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C9193C">
              <w:rPr>
                <w:rFonts w:cs="Times New Roman"/>
                <w:bCs/>
                <w:sz w:val="22"/>
                <w:szCs w:val="22"/>
              </w:rPr>
              <w:t>DUBRAVKA VUČIĆ</w:t>
            </w:r>
          </w:p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Gjure Szaba 7/4</w:t>
            </w:r>
          </w:p>
          <w:p w:rsidRDefault="00C9193C" w:rsidP="00C9193C" w:rsidR="00C9193C" w:rsidRP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22232496449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C9193C"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C9193C" w:rsidP="00F86EF2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C9193C" w:rsidP="00F86EF2" w:rsidR="00C9193C" w:rsidRP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Ovr-7766/2015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77F14" w:rsidP="00F86EF2" w:rsidR="00C9193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C9193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F86EF2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77F14" w:rsidP="00377F14" w:rsidR="00377F1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203.837,19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77F14" w:rsidP="00F86EF2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203.837,19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F86EF2" w:rsidR="00C9193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9193C" w:rsidP="00F86EF2" w:rsidR="00C9193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9379D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F86EF2" w:rsidR="009379D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9379DC" w:rsid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9379DC" w:rsidP="009379DC" w:rsid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9379DC" w:rsidP="009379DC" w:rsidR="009379DC" w:rsidRP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  <w:p w:rsidRDefault="009379DC" w:rsidP="00F86EF2" w:rsidR="009379D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9379DC" w:rsid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C9193C"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9379DC" w:rsidP="00F86EF2" w:rsidR="009379DC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377F14" w:rsidR="009379D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379DC" w:rsidP="00F86EF2" w:rsidR="009379D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9379D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9379DC" w:rsidRPr="009379D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9379DC" w:rsidR="009379DC" w:rsidRP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377F14" w:rsidR="009379D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172.938,62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172.938,62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9DC" w:rsidP="00F86EF2" w:rsidR="009379D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379DC" w:rsidP="00F86EF2" w:rsidR="009379D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6350A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F86EF2" w:rsidR="006350A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9379DC" w:rsidR="006350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LUKA PAVKOVIĆ</w:t>
            </w:r>
          </w:p>
          <w:p w:rsidRDefault="006350A7" w:rsidP="009379DC" w:rsidR="006350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I. L. Croate 34</w:t>
            </w:r>
          </w:p>
          <w:p w:rsidRDefault="006350A7" w:rsidP="009379DC" w:rsidR="006350A7" w:rsidRPr="009379D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90712647454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6350A7" w:rsidR="006350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C9193C"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6350A7" w:rsidP="009379DC" w:rsidR="006350A7" w:rsidRP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377F14" w:rsidR="006350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350A7" w:rsidP="00F86EF2" w:rsidR="006350A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6350A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6350A7" w:rsidRPr="009379D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9379DC" w:rsidR="006350A7" w:rsidRP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377F14" w:rsidR="006350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163.495,78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163.495,78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350A7" w:rsidP="00F86EF2" w:rsidR="006350A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350A7" w:rsidP="00F86EF2" w:rsidR="006350A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0D9A" w:rsidP="00120D9A" w:rsidR="00EB31E0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213B" w:rsidP="00120D9A" w:rsidR="00EB31E0" w:rsidRPr="00CE213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E213B">
              <w:rPr>
                <w:rFonts w:cs="Times New Roman"/>
                <w:b/>
                <w:bCs/>
                <w:sz w:val="22"/>
                <w:szCs w:val="22"/>
              </w:rPr>
              <w:t>765.730,28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213B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CE213B">
              <w:rPr>
                <w:rFonts w:cs="Times New Roman"/>
                <w:b/>
                <w:bCs/>
                <w:sz w:val="22"/>
                <w:szCs w:val="22"/>
              </w:rPr>
              <w:t>765.730,28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464E49" w:rsidR="00464E4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F43A1" w:rsidR="005F43A1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5F43A1">
      <w:pPr>
        <w:pStyle w:val="Standard"/>
        <w:tabs>
          <w:tab w:pos="4005" w:val="left"/>
        </w:tabs>
        <w:rPr>
          <w:rFonts w:cs="Times New Roman"/>
          <w:b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Default="00244994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DE2871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87074">
              <w:rPr>
                <w:rFonts w:cs="Times New Roman"/>
                <w:bCs/>
                <w:sz w:val="22"/>
                <w:szCs w:val="22"/>
              </w:rPr>
              <w:t>Pristojba</w:t>
            </w:r>
          </w:p>
        </w:tc>
      </w:tr>
      <w:tr w:rsidTr="00BB4B73" w:rsidR="0082462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 (dostava na Gundulićeva 32)</w:t>
            </w:r>
          </w:p>
          <w:p w:rsidRDefault="00824622" w:rsidP="00824622" w:rsidR="0082462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Ovrv-2499/14, Ovrv-40257/11, Ovrv-4574/13,</w:t>
            </w:r>
          </w:p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Ovrv-5582/14</w:t>
            </w:r>
          </w:p>
          <w:p w:rsidRDefault="00824622" w:rsidP="00824622" w:rsidR="0082462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Vjerodostojne isprave:</w:t>
            </w:r>
          </w:p>
          <w:p w:rsidRDefault="00824622" w:rsidP="00824622" w:rsidR="00824622" w:rsidRPr="0082462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Izvod iz poslovnih knjiga,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24622" w:rsidP="00E41E60" w:rsidR="0082462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2462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DE2871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8246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824622" w:rsidR="008246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824622" w:rsidR="0082462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6.734,98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824622" w:rsidR="0082462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6.734,98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4622" w:rsidP="002B7A09" w:rsidR="008246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24622" w:rsidP="00E41E60" w:rsidR="0082462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7017B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7017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 (dostava na Gundulićeva 32)</w:t>
            </w:r>
          </w:p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2B7A09" w:rsidR="007017B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Ovrv-1809/16, Ovrv-4544/17, Ovrv-2965/17</w:t>
            </w:r>
          </w:p>
          <w:p w:rsidRDefault="007017B4" w:rsidP="007017B4" w:rsidR="007017B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Vjerodostojne isprave:</w:t>
            </w:r>
          </w:p>
          <w:p w:rsidRDefault="007017B4" w:rsidP="007017B4" w:rsidR="007017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Kartica analitičkog računovodstva,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824622" w:rsidR="007017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824622" w:rsidR="007017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17B4" w:rsidP="002B7A09" w:rsidR="007017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017B4" w:rsidP="00E41E60" w:rsidR="007017B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6.648,62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6.648,62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63073332379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Ovrv-3152/2014</w:t>
            </w:r>
          </w:p>
          <w:p w:rsidRDefault="003C0FDA" w:rsidP="003C0FDA" w:rsidR="003C0FD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Vjerodostojne isprave: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Kartica analitičkog računovodstva, ispis otvorenih stavki,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40,77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2.038,67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2.038,67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ZAGREBU, TRATINSKA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27, zastupani po GSKG-u d.o.o.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03744272526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Ovrv-16854/12,  Ovrv-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19679/14, Ovrv-62106/16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27.153,07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27.153,07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VRAPČANSKA PUTINA 5/E, zastupani po GSKG-u d.o.o.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Ovrv-11299/12 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25,62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1.306,85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A4738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1.306,85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VRAPČANSKA PUTINA 5/B, zastupani po GSKG-u d.o.o.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Ovrv-17017/12, Ovrv-11667/14, Ovrv-62506/16  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188,51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9.614,11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A4738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9.614,11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VEČERNJI LIST d.o.o.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Oreškovićeva 6H/1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92276133102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Ovrv-805/2009 </w:t>
            </w:r>
          </w:p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128,37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6.418,36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6.418,36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6D46C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6D46C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Default="006D46CD" w:rsidP="003C0FDA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1,</w:t>
            </w:r>
          </w:p>
          <w:p w:rsidRDefault="006D46CD" w:rsidP="003C0FDA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6D46CD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6D46CD" w:rsidP="006D46CD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Ovrv-6446/14, Ovrv-4598/14, Ovrv-1320/15, Ovrv-14649/15, Ovrv-31285/15, Ovrv-33791/18, Ovrv-33832/18  </w:t>
            </w:r>
          </w:p>
          <w:p w:rsidRDefault="006D46CD" w:rsidP="006D46CD" w:rsidR="006D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6D46CD" w:rsidP="006D46CD" w:rsidR="006D46CD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Fakture, obračun zateznih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D46CD" w:rsidP="003C0FDA" w:rsidR="006D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314,92</w:t>
            </w:r>
          </w:p>
        </w:tc>
      </w:tr>
      <w:tr w:rsidTr="00BB4B73" w:rsidR="006D46C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DE2871" w:rsidR="006D46C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6D46C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6627" w:rsidP="003C0FDA" w:rsidR="006D46C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16.061,00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6627" w:rsidP="003C0FDA" w:rsidR="006D46C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16.061,00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46CD" w:rsidP="003C0FDA" w:rsidR="006D46C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D46CD" w:rsidP="003C0FDA" w:rsidR="006D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F2C1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F2C1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Porezi, doprinosi i druga javna davanja</w:t>
            </w:r>
          </w:p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ID obrasci, PDV-K obrazac, Prijava poreza na dobit, Rješenja Min, financija-Porezne uprave </w:t>
            </w:r>
          </w:p>
          <w:p w:rsidRDefault="003F2C11" w:rsidP="003F2C11" w:rsidR="003F2C1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72E0E" w:rsidP="003C0FDA" w:rsidR="003F2C11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Izlist stanja računa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182" w:rsidP="006D1182" w:rsidR="003F2C11" w:rsidRPr="006D118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6D1182">
              <w:rPr>
                <w:rFonts w:cs="Times New Roman"/>
                <w:bCs/>
                <w:sz w:val="22"/>
                <w:szCs w:val="22"/>
              </w:rPr>
              <w:t>Od prijave u iznosu od 1.529.147,04, povučena je prijava za iznos od 225.458,69 kn, obzirom da je taj iznos priznat u prvom višem isplatnom redu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F2C11" w:rsidP="003C0FDA" w:rsidR="003F2C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F2C1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DE2871" w:rsidR="003F2C1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F2C1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3C0FDA" w:rsidR="003F2C11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182" w:rsidP="003C0FDA" w:rsidR="003F2C1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1.303.688,35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2E0E" w:rsidP="003C0FDA" w:rsidR="003F2C1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1.303.688,35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F2C11" w:rsidP="00872E0E" w:rsidR="003F2C11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F2C11" w:rsidP="003C0FDA" w:rsidR="003F2C1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07A4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E07A4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GOZDARSTVO GRČA d.d.</w:t>
            </w:r>
          </w:p>
          <w:p w:rsidRDefault="00E07A44" w:rsidP="003C0FDA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Rožna ul. 39, Kočevje</w:t>
            </w:r>
          </w:p>
          <w:p w:rsidRDefault="00E07A44" w:rsidP="003C0FDA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17588678169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Ovrv-5070/12 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E07A44" w:rsidP="00E07A44" w:rsidR="00E07A44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872E0E" w:rsidR="00E07A44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E07A4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DE2871" w:rsidR="00E07A4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E07A4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E07A44" w:rsidR="00E07A44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5.798.047,90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5.798.047,90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872E0E" w:rsidR="00E07A44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07A4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E07A4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E07A44" w:rsidR="00E07A4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E07A44" w:rsidP="00E07A44" w:rsidR="00E07A4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07A44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Komunalne naknade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</w:t>
            </w:r>
          </w:p>
          <w:p w:rsidRDefault="00E07A44" w:rsidP="00E07A44" w:rsidR="00E07A4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E07A44" w:rsidP="00E07A44" w:rsidR="00E07A44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Kartica investitora,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872E0E" w:rsidR="00E07A44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07A4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DE2871" w:rsidR="00E07A4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E07A4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E07A44" w:rsidR="00E07A44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1.179.537,11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3C0FDA" w:rsidR="00E07A4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1.179.537,11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7A44" w:rsidP="00872E0E" w:rsidR="00E07A44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07A44" w:rsidP="003C0FDA" w:rsidR="00E07A4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72F6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F72F6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F72F6D" w:rsidR="00F72F6D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F72F6D" w:rsidP="00F72F6D" w:rsidR="00F72F6D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Komunalne naknade</w:t>
            </w:r>
          </w:p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obvezi, rješenja o obvezi</w:t>
            </w:r>
          </w:p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F72F6D" w:rsidP="00F72F6D" w:rsidR="00F72F6D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872E0E" w:rsidR="00F72F6D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72F6D" w:rsidP="003C0FDA" w:rsidR="00F72F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72F6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DE2871" w:rsidR="00F72F6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F72F6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E07A44" w:rsidR="00F72F6D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20.574,15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20.574,15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872E0E" w:rsidR="00F72F6D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72F6D" w:rsidP="003C0FDA" w:rsidR="00F72F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11A4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E11A4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E11A40" w:rsidP="00E11A40" w:rsidR="00E11A40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za promjenu namjene poljoprivrednog zemljišta u građevinsko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lastRenderedPageBreak/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obvezi, rješenja o ovrsi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E11A40" w:rsidP="00E11A40" w:rsidR="00E11A4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872E0E" w:rsidR="00E11A40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A40" w:rsidP="003C0FDA" w:rsidR="00E11A4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11A4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DE2871" w:rsidR="00E11A4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E11A40" w:rsidRPr="00B34820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59.046,01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59.046,01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872E0E" w:rsidR="00E11A40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A40" w:rsidP="003C0FDA" w:rsidR="00E11A4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11A4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E11A4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E11A40" w:rsidP="00E11A40" w:rsidR="00E11A40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83416546499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stavki, fakture,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872E0E" w:rsidR="00E11A40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A40" w:rsidP="003C0FDA" w:rsidR="00E11A4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357,65</w:t>
            </w:r>
          </w:p>
        </w:tc>
      </w:tr>
      <w:tr w:rsidTr="00BB4B73" w:rsidR="00E11A4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DE2871" w:rsidR="00E11A4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E11A4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E11A40" w:rsidR="00E11A4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17.882,21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3C0FDA" w:rsidR="00E11A4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17.882,21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A40" w:rsidP="00872E0E" w:rsidR="00E11A40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A40" w:rsidP="003C0FDA" w:rsidR="00E11A4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C9193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C9193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E11A40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C9193C" w:rsidP="00E11A40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T. Mimare 61</w:t>
            </w:r>
          </w:p>
          <w:p w:rsidRDefault="00C9193C" w:rsidP="00E11A40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78641299718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C9193C" w:rsidP="00C9193C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872E0E" w:rsidR="00C9193C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9193C" w:rsidP="00C9193C" w:rsidR="00C9193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C9193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DE2871" w:rsidR="00C9193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C9193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E11A40" w:rsidR="00C919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27.072,96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3C0FDA" w:rsidR="00C9193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27.072,96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9193C" w:rsidP="00872E0E" w:rsidR="00C9193C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9193C" w:rsidP="003C0FDA" w:rsidR="00C9193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D04D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D04D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E11A40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D04D0A" w:rsidP="00E11A40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bana J. Jelačića 10</w:t>
            </w:r>
          </w:p>
          <w:p w:rsidRDefault="00D04D0A" w:rsidP="00E11A40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3C0FDA" w:rsidR="00D04D0A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92963223473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E11A40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založnom pravu:</w:t>
            </w:r>
          </w:p>
          <w:p w:rsidRDefault="00D04D0A" w:rsidP="00D04D0A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D04D0A" w:rsidP="00D04D0A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Solemnizirani ugovor o založnom pravu OV-2697/08</w:t>
            </w:r>
          </w:p>
          <w:p w:rsidRDefault="00D04D0A" w:rsidP="00D04D0A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D04D0A" w:rsidP="00D04D0A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iz poslovnih knjiga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3C0FDA" w:rsidR="00D04D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3C0FDA" w:rsidR="00D04D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53F7" w:rsidP="00872E0E" w:rsidR="00D04D0A" w:rsidRPr="00D04D0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9E53F7"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4D0A" w:rsidP="003C0FDA" w:rsidR="00D04D0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D04D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DE2871" w:rsidR="00D04D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D04D0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3C0FDA" w:rsidR="00D04D0A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E11A40" w:rsidR="00D04D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0941" w:rsidP="003C0FDA" w:rsidR="00D04D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5.517.467,37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4D0A" w:rsidP="003C0FDA" w:rsidR="00D04D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5.398.015,50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53F7" w:rsidP="00872E0E" w:rsidR="00D04D0A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9E53F7">
              <w:rPr>
                <w:rFonts w:cs="Times New Roman"/>
                <w:bCs/>
                <w:sz w:val="22"/>
                <w:szCs w:val="22"/>
              </w:rPr>
              <w:t>119.451,87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4D0A" w:rsidP="003C0FDA" w:rsidR="00D04D0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4B11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4B114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V. Jagića 33</w:t>
            </w:r>
          </w:p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Ovrv-1028/11</w:t>
            </w:r>
          </w:p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stavki,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872E0E" w:rsidR="004B1145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B1145" w:rsidP="003C0FDA" w:rsidR="004B11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4B11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DE2871" w:rsidR="004B114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4B11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4B1145" w:rsidR="004B1145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28.782,65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28.782,65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872E0E" w:rsidR="004B1145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B1145" w:rsidP="003C0FDA" w:rsidR="004B11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4B11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4B114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R. F. Mihanovića 9</w:t>
            </w:r>
          </w:p>
          <w:p w:rsidRDefault="004B1145" w:rsidP="00E11A40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81793146560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Rješenja o ovrsi Ovrv-102/12, Ovrv-21202/11,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Ovrv-1183/10, Ovrv-16128/2011, Ovrv-22477/2012</w:t>
            </w:r>
          </w:p>
          <w:p w:rsidRDefault="004B1145" w:rsidP="004B1145" w:rsidR="004B11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4B1145" w:rsidP="004B1145" w:rsidR="004B1145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Izvod iz poslovnih knjiga, </w:t>
            </w:r>
            <w:r w:rsidR="005C58FF">
              <w:rPr>
                <w:rFonts w:cs="Times New Roman"/>
                <w:bCs/>
                <w:sz w:val="22"/>
                <w:szCs w:val="22"/>
              </w:rPr>
              <w:t xml:space="preserve">specifikacija potraživanja, </w:t>
            </w: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872E0E" w:rsidR="004B1145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C58FF" w:rsidP="003C0FDA" w:rsidR="004B11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4B11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DE2871" w:rsidR="004B114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4B11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3C0FDA" w:rsidR="004B1145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4B1145" w:rsidR="004B1145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61.581,52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4B114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61.581,52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B1145" w:rsidP="00872E0E" w:rsidR="004B1145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B1145" w:rsidP="003C0FDA" w:rsidR="004B11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5C58F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5C58F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E11A40" w:rsidR="005C58F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OTP Leasing d.d.</w:t>
            </w:r>
          </w:p>
          <w:p w:rsidRDefault="005C58FF" w:rsidP="00E11A40" w:rsidR="005C58F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Av. Dubrovnik 16/V</w:t>
            </w:r>
          </w:p>
          <w:p w:rsidRDefault="005C58FF" w:rsidP="00E11A40" w:rsidR="005C58F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5C58FF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23780250353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51BEB" w:rsidP="004B1145" w:rsidR="005C58F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Ugovori o operativnom leasingu</w:t>
            </w:r>
          </w:p>
          <w:p w:rsidRDefault="00F51BEB" w:rsidP="00F51BEB" w:rsidR="00F51B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F51BEB" w:rsidP="004B1145" w:rsidR="00F51B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Ovrv-96/12</w:t>
            </w:r>
          </w:p>
          <w:p w:rsidRDefault="00F51BEB" w:rsidP="00F51BEB" w:rsidR="00F51B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F51BEB" w:rsidP="00F51BEB" w:rsidR="00F51BEB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poslovnih knjiga, specifikacija potraživanja,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5C58F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5C58F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51BEB" w:rsidP="00872E0E" w:rsidR="005C58FF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7D725A"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51BEB" w:rsidP="003C0FDA" w:rsidR="005C58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5C58F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DE2871" w:rsidR="005C58F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5C58F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3C0FDA" w:rsidR="005C58FF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58FF" w:rsidP="004B1145" w:rsidR="005C58FF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51BEB" w:rsidP="003C0FDA" w:rsidR="005C58F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179.673,81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51BEB" w:rsidP="003C0FDA" w:rsidR="005C58F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15.198,69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725A" w:rsidP="00872E0E" w:rsidR="005C58FF" w:rsidRPr="00872E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164.475,12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C58FF" w:rsidP="003C0FDA" w:rsidR="005C58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3C0FDA" w:rsidP="003C0FDA" w:rsidR="003C0FD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3C0FDA" w:rsidP="003C0FDA" w:rsidR="003C0FDA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E06BE3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</w:t>
            </w:r>
            <w:r w:rsidR="00E06BE3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 xml:space="preserve"> isprav</w:t>
            </w:r>
            <w:r w:rsidR="00E06BE3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E06BE3" w:rsidP="003C0FDA" w:rsidR="003C0FD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obvezi</w:t>
            </w:r>
          </w:p>
          <w:p w:rsidRDefault="00E06BE3" w:rsidP="00E06BE3" w:rsidR="00E06B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E06BE3" w:rsidP="003C0FDA" w:rsidR="00E06BE3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 w:rsidRPr="00244994"/>
          <w:p w:rsidRDefault="003C0FDA" w:rsidP="003C0FDA" w:rsidR="003C0FDA"/>
          <w:p w:rsidRDefault="003C0FDA" w:rsidP="003C0FDA" w:rsidR="003C0FDA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6BE3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287.047,31</w:t>
            </w:r>
            <w:r w:rsidR="003C0FDA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06BE3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287.047,31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C17F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FC17F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FC17F8" w:rsidR="00FC17F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FC17F8" w:rsidP="00FC17F8" w:rsidR="00FC17F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FC17F8" w:rsidR="00FC17F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Ovršne isprave: </w:t>
            </w:r>
          </w:p>
          <w:p w:rsidRDefault="00FC17F8" w:rsidP="00FC17F8" w:rsidR="00FC17F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ovrsi, rješenje o obvezi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FC17F8" w:rsidP="00FC17F8" w:rsidR="00FC17F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specifikacija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C17F8" w:rsidP="003C0FDA" w:rsidR="00FC17F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C17F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DE2871" w:rsidR="00FC17F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3.623,05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3.623,05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C17F8" w:rsidP="003C0FDA" w:rsidR="00FC17F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753F9E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kneza Branimira 1</w:t>
            </w:r>
          </w:p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753F9E" w:rsidR="00753F9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isprava: Pravomoćna i ovršna </w:t>
            </w:r>
            <w:r w:rsidR="00753F9E">
              <w:rPr>
                <w:rFonts w:cs="Times New Roman"/>
                <w:bCs/>
                <w:sz w:val="22"/>
                <w:szCs w:val="22"/>
              </w:rPr>
              <w:t>rješenje</w:t>
            </w:r>
            <w:r>
              <w:rPr>
                <w:rFonts w:cs="Times New Roman"/>
                <w:bCs/>
                <w:sz w:val="22"/>
                <w:szCs w:val="22"/>
              </w:rPr>
              <w:t xml:space="preserve"> Trgovačkog suda u Zagrebu, br. P</w:t>
            </w:r>
            <w:r w:rsidR="00753F9E">
              <w:rPr>
                <w:rFonts w:cs="Times New Roman"/>
                <w:bCs/>
                <w:sz w:val="22"/>
                <w:szCs w:val="22"/>
              </w:rPr>
              <w:t>l</w:t>
            </w:r>
            <w:r>
              <w:rPr>
                <w:rFonts w:cs="Times New Roman"/>
                <w:bCs/>
                <w:sz w:val="22"/>
                <w:szCs w:val="22"/>
              </w:rPr>
              <w:t>-</w:t>
            </w:r>
            <w:r w:rsidR="00753F9E">
              <w:rPr>
                <w:rFonts w:cs="Times New Roman"/>
                <w:bCs/>
                <w:sz w:val="22"/>
                <w:szCs w:val="22"/>
              </w:rPr>
              <w:t>37/12, Rješenje o ovrsi Ovrv-</w:t>
            </w:r>
            <w:r w:rsidR="00753F9E">
              <w:rPr>
                <w:rFonts w:cs="Times New Roman"/>
                <w:bCs/>
                <w:sz w:val="22"/>
                <w:szCs w:val="22"/>
              </w:rPr>
              <w:lastRenderedPageBreak/>
              <w:t>1486/11</w:t>
            </w:r>
          </w:p>
          <w:p w:rsidRDefault="00753F9E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C0FDA" w:rsidP="003C0FDA" w:rsidR="003C0FDA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3F9E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168.949,57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3F9E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168.949,57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72F6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F72F6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 CARD CLUB d.o.o.</w:t>
            </w:r>
          </w:p>
          <w:p w:rsidRDefault="00F72F6D" w:rsidP="00F72F6D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F. Folnegovića 6</w:t>
            </w:r>
          </w:p>
          <w:p w:rsidRDefault="00F72F6D" w:rsidP="00F72F6D" w:rsidR="00F72F6D" w:rsidRP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 w:rsidRP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72F6D">
              <w:rPr>
                <w:rFonts w:cs="Times New Roman"/>
                <w:bCs/>
                <w:sz w:val="22"/>
                <w:szCs w:val="22"/>
              </w:rPr>
              <w:t>85941596441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Pristupnica za Diners Club Exclusive karticu</w:t>
            </w:r>
          </w:p>
          <w:p w:rsidRDefault="00F72F6D" w:rsidP="00F72F6D" w:rsidR="00F72F6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Ovršne isprave: </w:t>
            </w:r>
          </w:p>
          <w:p w:rsidRDefault="00F72F6D" w:rsidP="00F72F6D" w:rsidR="00F72F6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Bjanko zadužnica OV-4815/2003</w:t>
            </w:r>
          </w:p>
          <w:p w:rsidRDefault="00F72F6D" w:rsidP="003C0FDA" w:rsidR="00F72F6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Obračun kamata</w:t>
            </w:r>
            <w:r w:rsidR="00D658A8">
              <w:rPr>
                <w:rFonts w:cs="Times New Roman"/>
                <w:bCs/>
                <w:sz w:val="22"/>
                <w:szCs w:val="22"/>
              </w:rPr>
              <w:t>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58A8" w:rsidP="00D658A8" w:rsidR="00F72F6D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7D725A"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658A8" w:rsidP="003C0FDA" w:rsidR="00F72F6D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F72F6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DE2871" w:rsidR="00F72F6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3C0FDA" w:rsidR="00F72F6D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2F6D" w:rsidP="003C0FDA" w:rsidR="00F72F6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58A8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195.583,71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58A8" w:rsidP="003C0FDA" w:rsidR="00F72F6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58A8" w:rsidP="00D658A8" w:rsidR="00F72F6D" w:rsidRPr="00D658A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658A8">
              <w:rPr>
                <w:rFonts w:cs="Times New Roman"/>
                <w:bCs/>
                <w:sz w:val="22"/>
                <w:szCs w:val="22"/>
              </w:rPr>
              <w:t>195.583,71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72F6D" w:rsidP="003C0FDA" w:rsidR="00F72F6D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C17F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FC17F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ZG HOLDING d.o.o. 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FC17F8" w:rsidP="00FC17F8" w:rsidR="00FC17F8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a) Podružnica Zagrebačke ceste</w:t>
            </w: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Ovrv-709/11</w:t>
            </w: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fakture, ispis otvorenih stavaka</w:t>
            </w: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FC17F8" w:rsidP="003C0FDA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b) Podružnica Zagrebparking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Ovrv-</w:t>
            </w:r>
            <w:r w:rsidR="000566B6">
              <w:rPr>
                <w:rFonts w:cs="Times New Roman"/>
                <w:bCs/>
                <w:sz w:val="22"/>
                <w:szCs w:val="22"/>
              </w:rPr>
              <w:t>20423/2014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Obračun kamata, </w:t>
            </w:r>
            <w:r w:rsidR="000566B6">
              <w:rPr>
                <w:rFonts w:cs="Times New Roman"/>
                <w:bCs/>
                <w:sz w:val="22"/>
                <w:szCs w:val="22"/>
              </w:rPr>
              <w:t>izvadak iz poslovnih knjiga, analitička kartica</w:t>
            </w:r>
          </w:p>
          <w:p w:rsidRDefault="00FC17F8" w:rsidP="00FC17F8" w:rsidR="00FC17F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FC17F8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c) Podružnica čistoća</w:t>
            </w:r>
          </w:p>
          <w:p w:rsidRDefault="000566B6" w:rsidP="000566B6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566B6" w:rsidP="000566B6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Rješenja o ovrsi </w:t>
            </w:r>
          </w:p>
          <w:p w:rsidRDefault="000566B6" w:rsidP="000566B6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0566B6" w:rsidP="003C0FDA" w:rsidR="00FC17F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ispis otvorenih stavaka, faktura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FC17F8">
              <w:rPr>
                <w:rFonts w:cs="Times New Roman"/>
                <w:bCs/>
                <w:sz w:val="22"/>
                <w:szCs w:val="22"/>
              </w:rPr>
              <w:t>17.688,54</w:t>
            </w: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823,64</w:t>
            </w: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566B6" w:rsidP="003C0FDA" w:rsidR="000566B6" w:rsidRPr="00FC17F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16.867,78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3C0FDA" w:rsidR="00FC17F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C17F8" w:rsidP="00D658A8" w:rsidR="00FC17F8" w:rsidRPr="00D658A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566B6" w:rsidP="003C0FDA" w:rsidR="00FC17F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566B6" w:rsidP="003C0FDA" w:rsidR="003C0FD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35.379,96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566B6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35.379,96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3C0FDA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PRVI FAKTOR d.o.o. u likvidaciji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Hektorovićeva 2</w:t>
            </w:r>
          </w:p>
          <w:p w:rsidRDefault="003C0FDA" w:rsidP="003C0FDA" w:rsidR="003C0FDA" w:rsidRP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63278028623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566B6" w:rsidP="003C0FDA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preuzimanju ispunjenja, Ugovor o faktoringu, Ugovor o ustupanju potraživanja</w:t>
            </w:r>
          </w:p>
          <w:p w:rsidRDefault="000566B6" w:rsidP="000566B6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0566B6" w:rsidP="000566B6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zadužnice OV-11812/2009, OV-11816/2009, OV-14960/2004, OV-29028/2006, OV-29030/2006, OV-3303/2005, OV-3304/2005</w:t>
            </w:r>
            <w:r w:rsidR="00EB7763">
              <w:rPr>
                <w:rFonts w:cs="Times New Roman"/>
                <w:bCs/>
                <w:sz w:val="22"/>
                <w:szCs w:val="22"/>
              </w:rPr>
              <w:t xml:space="preserve">, </w:t>
            </w:r>
          </w:p>
          <w:p w:rsidRDefault="00EB7763" w:rsidP="003C0FDA" w:rsidR="000566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Okvirni sporazum o založnopravnom osiguranju novčane tražbine OV-5044/09</w:t>
            </w:r>
          </w:p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3C0FDA" w:rsidP="00EB7763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</w:t>
            </w:r>
            <w:r w:rsidR="00EB7763">
              <w:rPr>
                <w:rFonts w:cs="Times New Roman"/>
                <w:bCs/>
                <w:sz w:val="22"/>
                <w:szCs w:val="22"/>
              </w:rPr>
              <w:t>nih knjiga sa obračunom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725A" w:rsidP="007D725A" w:rsidR="003C0FDA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7763" w:rsidP="003C0FDA" w:rsidR="003C0FD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7.678.192,05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725A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725A" w:rsidP="003C0FDA" w:rsidR="003C0FDA" w:rsidRPr="007D725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7D725A">
              <w:rPr>
                <w:rFonts w:cs="Times New Roman"/>
                <w:sz w:val="22"/>
                <w:szCs w:val="22"/>
              </w:rPr>
              <w:t>7.678.192,05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D91EC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D91EC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D91EC9" w:rsid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D91EC9" w:rsidP="00D91EC9" w:rsid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D91EC9" w:rsidP="00D91EC9" w:rsidR="00D91EC9" w:rsidRP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Pozajmica, nabava u gotovini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D91EC9" w:rsidRPr="00C825B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199B" w:rsidP="003C0FDA" w:rsidR="00D91EC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D91EC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DE2871" w:rsidR="00D91EC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3C0FDA" w:rsidR="00D91EC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392.111,25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1EC9" w:rsidP="003C0FDA" w:rsidR="00D91EC9" w:rsidRPr="00D91EC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91EC9">
              <w:rPr>
                <w:rFonts w:cs="Times New Roman"/>
                <w:sz w:val="22"/>
                <w:szCs w:val="22"/>
              </w:rPr>
              <w:t>392.111,25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91EC9" w:rsidP="003C0FDA" w:rsidR="00D91EC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700E0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700E0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F58" w:rsidP="00B87F58" w:rsidR="00B87F5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B87F58" w:rsidP="00B87F58" w:rsidR="00B87F5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B87F58" w:rsidP="00B87F58" w:rsidR="00700E0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F58" w:rsidP="003C0FDA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Jamac platac za kredite </w:t>
            </w:r>
          </w:p>
          <w:p w:rsidRDefault="0038199B" w:rsidP="003C0FDA" w:rsidR="0038199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dugoročnom kreditu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700E00" w:rsidRPr="00D91EC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Nije dostavljena dokumentacija iz koje je vidljivo potraživanje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199B" w:rsidP="003C0FDA" w:rsidR="00700E0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38199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DE2871" w:rsidR="0038199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38199B" w:rsidRPr="009379D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38199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38199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38199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24.500.000,00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38199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38199B" w:rsidRPr="0038199B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38199B">
              <w:rPr>
                <w:rFonts w:cs="Times New Roman"/>
                <w:sz w:val="22"/>
                <w:szCs w:val="22"/>
              </w:rPr>
              <w:t>24.500.000,00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199B" w:rsidP="003C0FDA" w:rsidR="0038199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700E0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DE2871" w:rsidR="00700E0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700E00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LUKA PAVKOVIĆ</w:t>
            </w:r>
          </w:p>
          <w:p w:rsidRDefault="00700E00" w:rsidP="00700E00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I. L. Croate 34</w:t>
            </w:r>
          </w:p>
          <w:p w:rsidRDefault="00700E00" w:rsidP="00700E00" w:rsidR="00700E0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90712647454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Pozajmice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199B" w:rsidP="003C0FDA" w:rsidR="00700E00" w:rsidRPr="00D91EC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199B" w:rsidP="003C0FDA" w:rsidR="00700E0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700E0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DE2871" w:rsidR="00700E0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43A1" w:rsidP="005F43A1" w:rsidR="00700E0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53.600,00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0E00" w:rsidP="003C0FDA" w:rsidR="00700E00" w:rsidRPr="00700E00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700E00">
              <w:rPr>
                <w:rFonts w:cs="Times New Roman"/>
                <w:sz w:val="22"/>
                <w:szCs w:val="22"/>
              </w:rPr>
              <w:t>53.600,00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00E00" w:rsidP="003C0FDA" w:rsidR="00700E0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C0FD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DE2871" w:rsidR="003C0F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0FDA" w:rsidP="003C0FDA" w:rsidR="003C0F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0D27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47.583.816,60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0D27" w:rsidP="003C0FDA" w:rsidR="003C0F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14.480.402,60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0D27" w:rsidP="00180D27" w:rsidR="003C0FDA" w:rsidRPr="00180D2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80D27">
              <w:rPr>
                <w:rFonts w:cs="Times New Roman"/>
                <w:b/>
                <w:bCs/>
                <w:sz w:val="22"/>
                <w:szCs w:val="22"/>
              </w:rPr>
              <w:t>33.103.414,00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C0FDA" w:rsidP="003C0FDA" w:rsidR="003C0F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516A08" w:rsidR="00516A08" w:rsidRPr="003726DD">
      <w:pPr>
        <w:jc w:val="center"/>
        <w:rPr>
          <w:b/>
        </w:rPr>
      </w:pPr>
      <w:r>
        <w:rPr>
          <w:b/>
        </w:rPr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516A08" w:rsidP="00516A08" w:rsidR="00516A0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F8341B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911CD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2E0E" w:rsidP="00872E0E" w:rsidR="00872E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72E0E" w:rsidP="00872E0E" w:rsidR="00872E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72E0E" w:rsidP="00872E0E" w:rsidR="005F2DB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16E3A" w:rsidP="00DC6176" w:rsidR="005F2DBE" w:rsidRPr="00416E3A">
            <w:r w:rsidRPr="00416E3A">
              <w:t>Založno pravo temeljem Rješenja br. Ovr-2322/11</w:t>
            </w:r>
          </w:p>
          <w:p w:rsidRDefault="005F2DBE" w:rsidP="00DC6176" w:rsidR="005F2DBE" w:rsidRPr="00416E3A"/>
          <w:p w:rsidRDefault="005F2DBE" w:rsidP="00DC6176" w:rsidR="005F2DBE">
            <w:pPr>
              <w:rPr>
                <w:b/>
              </w:rPr>
            </w:pPr>
          </w:p>
          <w:p w:rsidRDefault="005F2DBE" w:rsidP="00DC6176" w:rsidR="005F2DBE">
            <w:pPr>
              <w:rPr>
                <w:b/>
              </w:rPr>
            </w:pPr>
          </w:p>
          <w:p w:rsidRDefault="005F2DBE" w:rsidP="00DC6176" w:rsidR="005F2DBE">
            <w:pPr>
              <w:rPr>
                <w:b/>
              </w:rPr>
            </w:pPr>
          </w:p>
          <w:p w:rsidRDefault="005F2DBE" w:rsidP="00872E0E" w:rsidR="005F2DBE" w:rsidRPr="001C0B15">
            <w:pPr>
              <w:rPr>
                <w:b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1DEB" w:rsidP="00EC1DEB" w:rsidR="00EC1D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 Nekretnina upisana u zem. knjige Općinskog građ. suda u Zagrebu, zem.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      </w:r>
          </w:p>
          <w:p w:rsidRDefault="0003197C" w:rsidP="00EC1DEB" w:rsidR="000319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EC1DEB" w:rsidR="000319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 Nekretnina upisana u zem. knjige Općinskog građ. suda u Zagrebu, zem. knjižni odjel Zagreb, k.o. Remete, z.k.ul. 8122, k.č.br. 279/104, VOĆNJAK MARKOV BREG U REMETAMA, površine 40 m2, i to: 1. Suvlasnički dio 1/8</w:t>
            </w:r>
          </w:p>
          <w:p w:rsidRDefault="0003197C" w:rsidP="00EC1DEB" w:rsidR="000319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03197C" w:rsidR="000319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3. Nekretnina upisana u zem. knjige Općinskog građ. suda u Zagrebu, zem. knjižni odjel Zagreb, k.o. Remete, z.k.ul. 8123, k.č.br. 279/41, VOĆNJAK, VINOGRAD MARKOV BREG, površine 741 m2, i to: 1. Suvlasnički dio 161/247</w:t>
            </w:r>
          </w:p>
          <w:p w:rsidRDefault="00377473" w:rsidP="0003197C" w:rsidR="003774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77473" w:rsidP="0003197C" w:rsidR="003774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4. Nekretnina upisana u zem. knjige Općinskog građ. suda u Zagrebu, zem. knjižni odjel Zagreb, k.o. Grad Zagreb, z.k.ul. 4368, k.č.br. 4513/1, KUĆA BR. 27 U TRATINSKOJ ULICI, ZGRADA I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DVORIŠTE površine 151,3 čhv, 544m2, i to: 7. Suvlasnički dio 391/10000 (E-7), stan br. 1 na trećem katu površine 59,59 čm i spremište D2 u podrumu površine 3,26 čm, sveukupno 62,85 čm</w:t>
            </w:r>
          </w:p>
          <w:p w:rsidRDefault="005F2DBE" w:rsidP="00702D64" w:rsidR="005F2DBE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1A4738" w:rsidP="00702D64" w:rsidR="001A4738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5.</w:t>
            </w:r>
            <w:r w:rsidR="00723E3C">
              <w:rPr>
                <w:rFonts w:cs="Times New Roman"/>
                <w:bCs/>
                <w:sz w:val="22"/>
                <w:szCs w:val="22"/>
              </w:rPr>
              <w:t xml:space="preserve"> Nekretnina upisana u zem. knjige Općinskog građ. suda u Zagrebu, zem. knjižni odjel Zagreb, k.o. Vrapče novo, z.k.ul. 17416, k.č.br. 3909/1, STAMBENA ZGRADA BR. 5E, VRAPČANSKE PUTINE SA 193 M2 I DVORIŠTE SA 297 M2, i to 11. ETAŽA: 1464/10000 (E-11), stan označen oznakom A-i3, koji se nalazi u potkrovlju zgrade, površine 104,50 m2</w:t>
            </w:r>
          </w:p>
          <w:p w:rsidRDefault="00723E3C" w:rsidP="00702D64" w:rsidR="00723E3C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723E3C" w:rsidP="00702D64" w:rsidR="00723E3C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6. Nekretnina upisana u zem. knjige Općinskog građ. suda u Zagrebu, zem. knjižni odjel Zagreb, k.o. Vrapče novo, z.k.ul. 17416, k.č.br. 3909/1, STAMBENA ZGRADA BR. 5E, VRAPČANSKE PUTINE SA 193 M2 I DVORIŠTE SA 297 M2, i to 7. ETAŽA: 1090/10000 (E-7), stan označen oznakom A-e2, koji se nalazi na katu zgrade, površine 49,84 m2, povezano s vlasništvom parkirnog mjesta PM2 u dvorištu zgrade površine 11,50 m2, sveukupne površine 61,34 m2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1DEB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1.614.576,15</w:t>
            </w:r>
            <w:r w:rsidR="005F2DBE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03197C" w:rsidR="000319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1.614.576,15 kn</w:t>
            </w:r>
          </w:p>
          <w:p w:rsidRDefault="005F2DBE" w:rsidP="0003197C" w:rsidR="005F2DB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872E0E" w:rsidR="000319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/>
          <w:p w:rsidRDefault="0003197C" w:rsidP="0003197C" w:rsidR="000319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1.614.576,15 kn</w:t>
            </w:r>
          </w:p>
          <w:p w:rsidRDefault="00377473" w:rsidP="0003197C" w:rsidR="00377473">
            <w:pPr>
              <w:jc w:val="center"/>
            </w:pPr>
          </w:p>
          <w:p w:rsidRDefault="00377473" w:rsidP="00377473" w:rsidR="00377473" w:rsidRPr="00377473"/>
          <w:p w:rsidRDefault="00377473" w:rsidP="00377473" w:rsidR="00377473" w:rsidRPr="00377473"/>
          <w:p w:rsidRDefault="00377473" w:rsidP="00377473" w:rsidR="00377473" w:rsidRPr="00377473"/>
          <w:p w:rsidRDefault="00377473" w:rsidP="00377473" w:rsidR="00377473"/>
          <w:p w:rsidRDefault="00377473" w:rsidP="00377473" w:rsidR="003774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1.614.576,15 kn</w:t>
            </w:r>
          </w:p>
          <w:p w:rsidRDefault="005F2DBE" w:rsidP="00377473" w:rsidR="005F2DBE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377473" w:rsidR="00723E3C">
            <w:pPr>
              <w:jc w:val="right"/>
            </w:pPr>
          </w:p>
          <w:p w:rsidRDefault="00723E3C" w:rsidP="00723E3C" w:rsidR="00723E3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1.614.576,15 kn</w:t>
            </w:r>
          </w:p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/>
          <w:p w:rsidRDefault="00723E3C" w:rsidP="00723E3C" w:rsidR="00723E3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1.614.576,15 kn</w:t>
            </w:r>
          </w:p>
          <w:p w:rsidRDefault="00723E3C" w:rsidP="00723E3C" w:rsidR="00723E3C" w:rsidRPr="00377473"/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6934" w:rsidP="00B36934" w:rsidR="00B369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B36934" w:rsidP="00B36934" w:rsidR="00B369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bana J. Jelačića 10</w:t>
            </w:r>
          </w:p>
          <w:p w:rsidRDefault="00B36934" w:rsidP="00B36934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6934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92963223473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6934" w:rsidP="00B36934" w:rsidR="00B369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Solemnizirani ugovor o založnom pravu OV-2697/08</w:t>
            </w:r>
            <w:r w:rsidR="002E2C07">
              <w:rPr>
                <w:rFonts w:cs="Times New Roman"/>
                <w:bCs/>
                <w:sz w:val="22"/>
                <w:szCs w:val="22"/>
              </w:rPr>
              <w:t>, Ugovor o založnom pravu od 28.12.2006.</w:t>
            </w:r>
            <w:r w:rsidR="0027212F">
              <w:rPr>
                <w:rFonts w:cs="Times New Roman"/>
                <w:bCs/>
                <w:sz w:val="22"/>
                <w:szCs w:val="22"/>
              </w:rPr>
              <w:t>, solemnizirani ugovor o založnom pravu Ou-447/05,</w:t>
            </w:r>
          </w:p>
          <w:p w:rsidRDefault="0027212F" w:rsidP="0027212F" w:rsidR="0027212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solemnizirani ugovor o založnom pravu Ou-163/2006</w:t>
            </w:r>
          </w:p>
          <w:p w:rsidRDefault="0027212F" w:rsidP="0027212F" w:rsidR="0027212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7212F" w:rsidP="00B36934" w:rsidR="0027212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B36934" w:rsidR="005F2DBE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6934" w:rsidP="00B36934" w:rsidR="00B369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 xml:space="preserve">1. </w:t>
            </w:r>
            <w:r w:rsidR="00EC1DEB">
              <w:rPr>
                <w:rFonts w:cs="Times New Roman"/>
                <w:bCs/>
                <w:sz w:val="22"/>
                <w:szCs w:val="22"/>
              </w:rPr>
              <w:t xml:space="preserve">Nekretnina upisana u zem. knjige Općinskog građ. suda u Zagrebu, zem.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</w:t>
            </w:r>
            <w:r w:rsidR="00EC1DEB">
              <w:rPr>
                <w:rFonts w:cs="Times New Roman"/>
                <w:bCs/>
                <w:sz w:val="22"/>
                <w:szCs w:val="22"/>
              </w:rPr>
              <w:lastRenderedPageBreak/>
              <w:t>11,50 m2, ukupne neto podne površine 54,82 m2</w:t>
            </w:r>
          </w:p>
          <w:p w:rsidRDefault="005F2DBE" w:rsidP="00B36934" w:rsidR="005F2DBE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03197C" w:rsidR="0003197C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 Nekretnina upisana u zem. knjige Općinskog građ. suda u Zagrebu, zem. knjižni odjel Zagreb, k.o. Vrapče novo, z.k.ul. 8534, k.č.br. 3909/7, ORANICA površine 143 m2</w:t>
            </w:r>
          </w:p>
          <w:p w:rsidRDefault="00655863" w:rsidP="0003197C" w:rsidR="00655863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655863" w:rsidP="00C5192B" w:rsidR="00655863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3.</w:t>
            </w:r>
            <w:r w:rsidR="00C5192B">
              <w:rPr>
                <w:rFonts w:cs="Times New Roman"/>
                <w:bCs/>
                <w:sz w:val="22"/>
                <w:szCs w:val="22"/>
              </w:rPr>
              <w:t xml:space="preserve"> Nekretnina upisana u zem. knjige Općinskog građ. suda u Zagrebu, zem. knjižni odjel Zagreb, k.o.Vrapče, z.k.ul. 17469, k.č.br. 1433/20, DVORIŠTE ANINA ULICA, površine 34 m2</w:t>
            </w:r>
          </w:p>
          <w:p w:rsidRDefault="00877D2E" w:rsidP="00C5192B" w:rsidR="00877D2E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877D2E" w:rsidP="00877D2E" w:rsidR="00877D2E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 Nekretnina upisana u zem. knjige Općinskog građ. suda u Zagrebu, zem. knjižni odjel Zagreb, k.o. Grad Zagreb, z.k.ul. 4368, k.č.br. 4513/1, KUĆA BR. 27 U TRATINSKOJ ULICI, ZGRADA I DVORIŠTE površine 151,3 čhv, 544m2, i to: 7. Suvlasnički dio 391/10000 (E-7), stan br. 1 na trećem katu površine 59,59 čm i spremište D2 u podrumu površine 3,26 čm, sveukupno 62,85 čm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0532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29.200.000,00 kn</w:t>
            </w: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B07F70" w:rsidR="000319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 w:rsidRPr="0003197C"/>
          <w:p w:rsidRDefault="0003197C" w:rsidP="0003197C" w:rsidR="0003197C"/>
          <w:p w:rsidRDefault="0003197C" w:rsidP="0003197C" w:rsidR="0003197C"/>
          <w:p w:rsidRDefault="0003197C" w:rsidP="0003197C" w:rsidR="0003197C"/>
          <w:p w:rsidRDefault="0003197C" w:rsidP="0003197C" w:rsidR="000319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29.200.000,00 kn</w:t>
            </w:r>
          </w:p>
          <w:p w:rsidRDefault="00B07F70" w:rsidP="0003197C" w:rsidR="00B07F70">
            <w:pPr>
              <w:jc w:val="right"/>
            </w:pPr>
          </w:p>
          <w:p w:rsidRDefault="0027212F" w:rsidP="0003197C" w:rsidR="0027212F">
            <w:pPr>
              <w:jc w:val="right"/>
            </w:pPr>
          </w:p>
          <w:p w:rsidRDefault="0027212F" w:rsidP="0003197C" w:rsidR="0027212F">
            <w:pPr>
              <w:jc w:val="right"/>
            </w:pPr>
          </w:p>
          <w:p w:rsidRDefault="0027212F" w:rsidP="0003197C" w:rsidR="0027212F">
            <w:pPr>
              <w:jc w:val="right"/>
            </w:pPr>
          </w:p>
          <w:p w:rsidRDefault="0027212F" w:rsidP="0003197C" w:rsidR="0027212F">
            <w:pPr>
              <w:jc w:val="right"/>
            </w:pPr>
          </w:p>
          <w:p w:rsidRDefault="0027212F" w:rsidP="0003197C" w:rsidR="0027212F">
            <w:pPr>
              <w:jc w:val="right"/>
            </w:pPr>
            <w:r>
              <w:t>3.500.000,00 kn</w:t>
            </w:r>
          </w:p>
          <w:p w:rsidRDefault="00877D2E" w:rsidP="0003197C" w:rsidR="00877D2E">
            <w:pPr>
              <w:jc w:val="right"/>
            </w:pPr>
          </w:p>
          <w:p w:rsidRDefault="00877D2E" w:rsidP="0003197C" w:rsidR="00877D2E">
            <w:pPr>
              <w:jc w:val="right"/>
            </w:pPr>
          </w:p>
          <w:p w:rsidRDefault="00877D2E" w:rsidP="0003197C" w:rsidR="00877D2E">
            <w:pPr>
              <w:jc w:val="right"/>
            </w:pPr>
          </w:p>
          <w:p w:rsidRDefault="00877D2E" w:rsidP="0003197C" w:rsidR="00877D2E">
            <w:pPr>
              <w:jc w:val="right"/>
            </w:pPr>
          </w:p>
          <w:p w:rsidRDefault="00877D2E" w:rsidP="00877D2E" w:rsidR="00877D2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29.200.000,00 kn</w:t>
            </w:r>
          </w:p>
          <w:p w:rsidRDefault="00877D2E" w:rsidP="0003197C" w:rsidR="00877D2E" w:rsidRPr="0003197C">
            <w:pPr>
              <w:jc w:val="right"/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501D" w:rsidP="0038501D" w:rsidR="003850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38501D" w:rsidP="0038501D" w:rsidR="003850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T. Mimare 61</w:t>
            </w:r>
          </w:p>
          <w:p w:rsidRDefault="0038501D" w:rsidP="0038501D" w:rsidR="005B03EE" w:rsidRPr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501D" w:rsidP="00DB20FD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78641299718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A76" w:rsidP="00EC1E76" w:rsidR="005F2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</w:t>
            </w:r>
            <w:r w:rsidR="0038501D">
              <w:rPr>
                <w:rFonts w:cs="Times New Roman"/>
                <w:bCs/>
                <w:sz w:val="22"/>
                <w:szCs w:val="22"/>
              </w:rPr>
              <w:t xml:space="preserve"> br. Ovrv-15907/17, Ovrv-15904/17, Ovrv-15906/17, Ovrv-15903/17</w:t>
            </w: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16A08" w:rsidR="005F2DBE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501D" w:rsidP="0038501D" w:rsidR="003850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      </w:r>
          </w:p>
          <w:p w:rsidRDefault="005F2DBE" w:rsidP="00C5192B" w:rsidR="005F2DBE" w:rsidRPr="003C7F46"/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501D" w:rsidP="0038501D" w:rsidR="005F2DBE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10.364,20 kn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877D2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516A08" w:rsidR="00877D2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7D2E" w:rsidP="00877D2E" w:rsidR="00877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BKS BANK d.d.</w:t>
            </w:r>
          </w:p>
          <w:p w:rsidRDefault="00877D2E" w:rsidP="00877D2E" w:rsidR="00877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Mljekarski trg 3</w:t>
            </w:r>
          </w:p>
          <w:p w:rsidRDefault="00877D2E" w:rsidP="00877D2E" w:rsidR="00877D2E" w:rsidRPr="00877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7D2E" w:rsidP="00516A08" w:rsidR="00877D2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61436608168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7D2E" w:rsidP="00877D2E" w:rsidR="00877D2E" w:rsidRPr="00877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77D2E">
              <w:rPr>
                <w:rFonts w:cs="Times New Roman"/>
                <w:bCs/>
                <w:sz w:val="22"/>
                <w:szCs w:val="22"/>
              </w:rPr>
              <w:t>Ugovor o kratkoročnom kreditu</w:t>
            </w:r>
            <w:r>
              <w:rPr>
                <w:rFonts w:cs="Times New Roman"/>
                <w:bCs/>
                <w:sz w:val="22"/>
                <w:szCs w:val="22"/>
              </w:rPr>
              <w:t xml:space="preserve"> i Sporazum radi osiguranja novčane tražbine zasnivanjem založnog prava</w:t>
            </w:r>
            <w:r w:rsidRPr="00877D2E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7D2E" w:rsidP="00877D2E" w:rsidR="00877D2E" w:rsidRPr="00877D2E">
            <w:r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Remete, k.č.br. 279/41, VOĆNJAK, VINOGRAD MARKOV BREG, površine 741 m2, i to: 1. Suvlasnički dio 161/247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7D2E" w:rsidP="00EC1E76" w:rsidR="00877D2E" w:rsidRPr="00877D2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77D2E">
              <w:rPr>
                <w:rFonts w:cs="Times New Roman"/>
                <w:bCs/>
                <w:sz w:val="22"/>
                <w:szCs w:val="22"/>
              </w:rPr>
              <w:t>200.000,00 EUR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77D2E" w:rsidP="00516A08" w:rsidR="00877D2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F1636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516A08" w:rsidR="00F163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636F" w:rsidP="00F1636F" w:rsidR="00F163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CREDO BANKA d.d.</w:t>
            </w:r>
          </w:p>
          <w:p w:rsidRDefault="00F1636F" w:rsidP="00F1636F" w:rsidR="00F163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Zrinsko-Frankopanska 58</w:t>
            </w:r>
          </w:p>
          <w:p w:rsidRDefault="00F1636F" w:rsidP="00F1636F" w:rsidR="00F1636F" w:rsidRPr="00F163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4125" w:rsidP="00516A08" w:rsidR="00F1636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94141384086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4125" w:rsidP="008E4125" w:rsidR="00F1636F" w:rsidRPr="008E412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Sporazum radi osiguranja novčane tražbine zasnivanjem založnog prava na nekretnini br. Ou-614/05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4125" w:rsidP="008E4125" w:rsidR="00F1636F" w:rsidRPr="00112A32">
            <w:pPr>
              <w:rPr>
                <w:b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4368, k.č.br. 4513/1, KUĆA BR. 27 U TRATINSKOJ ULICI, ZGRADA I DVORIŠTE površine 151,3 čhv, 544m2, i to: 7. Suvlasnički dio 391/10000 (E-7), stan br. 1 na trećem katu površine 59,59 čm i spremište D2 u podrumu površine 3,26 čm, sveukupno 62,85 čm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02EB" w:rsidP="00EC1E76" w:rsidR="00F1636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5.088</w:t>
            </w:r>
            <w:r w:rsidR="008E4125" w:rsidRPr="008E4125">
              <w:rPr>
                <w:rFonts w:cs="Times New Roman"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Cs/>
                <w:sz w:val="22"/>
                <w:szCs w:val="22"/>
              </w:rPr>
              <w:t>798,91</w:t>
            </w:r>
            <w:r w:rsidR="008E4125" w:rsidRPr="008E412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CE213B" w:rsidP="00EC1E76" w:rsidR="00CE213B" w:rsidRPr="00CE213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636F" w:rsidP="00516A08" w:rsidR="00F163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723E3C" w:rsidP="00C0769E" w:rsidR="00723E3C">
      <w:pPr>
        <w:pStyle w:val="TableContents"/>
        <w:rPr>
          <w:rFonts w:cs="Times New Roman"/>
          <w:bCs/>
        </w:rPr>
      </w:pPr>
    </w:p>
    <w:p w:rsidRDefault="00467379" w:rsidP="00C0769E" w:rsidR="00467379" w:rsidRPr="00467379">
      <w:pPr>
        <w:pStyle w:val="TableContents"/>
        <w:rPr>
          <w:rFonts w:cs="Times New Roman"/>
          <w:bCs/>
        </w:rPr>
      </w:pPr>
    </w:p>
    <w:p w:rsidRDefault="00467379" w:rsidP="00467379" w:rsidR="00467379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467379" w:rsidP="00467379" w:rsidR="00467379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426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976"/>
        <w:gridCol w:w="4395"/>
        <w:gridCol w:w="425"/>
        <w:gridCol w:w="1984"/>
      </w:tblGrid>
      <w:tr w:rsidTr="00503826" w:rsidR="00467379" w:rsidRPr="00467379">
        <w:trPr>
          <w:trHeight w:val="61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5F43A1" w:rsidR="00467379" w:rsidRPr="00467379">
            <w:pPr>
              <w:pStyle w:val="TableContents"/>
              <w:jc w:val="center"/>
              <w:rPr>
                <w:b/>
                <w:bCs/>
              </w:rPr>
            </w:pPr>
            <w:r w:rsidRPr="00467379">
              <w:rPr>
                <w:b/>
                <w:bCs/>
              </w:rPr>
              <w:t>R.b.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521020" w:rsidR="00467379" w:rsidRPr="00467379">
            <w:pPr>
              <w:pStyle w:val="TableContents"/>
              <w:jc w:val="center"/>
              <w:rPr>
                <w:b/>
                <w:bCs/>
              </w:rPr>
            </w:pPr>
            <w:r w:rsidRPr="00467379">
              <w:rPr>
                <w:b/>
                <w:bCs/>
              </w:rPr>
              <w:t>Izlučni vjerovnik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521020" w:rsidR="00467379" w:rsidRPr="00467379">
            <w:pPr>
              <w:pStyle w:val="TableContents"/>
              <w:jc w:val="center"/>
              <w:rPr>
                <w:b/>
                <w:bCs/>
              </w:rPr>
            </w:pPr>
            <w:r w:rsidRPr="00467379">
              <w:rPr>
                <w:b/>
                <w:bCs/>
              </w:rPr>
              <w:t>OIB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521020" w:rsidR="00467379" w:rsidRPr="0046737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Pravna osnova izlučnog prava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03826" w:rsidP="00521020" w:rsidR="00467379" w:rsidRPr="0046737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Predmet izlučnog prava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F86EF2" w:rsidR="00467379" w:rsidRPr="0046737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F86EF2" w:rsidR="00467379" w:rsidRPr="00467379">
            <w:pPr>
              <w:pStyle w:val="TableContents"/>
              <w:rPr>
                <w:b/>
                <w:bCs/>
              </w:rPr>
            </w:pPr>
          </w:p>
        </w:tc>
      </w:tr>
      <w:tr w:rsidTr="00467379" w:rsidR="00467379" w:rsidRPr="0046737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5F43A1" w:rsidR="00467379" w:rsidRPr="00467379">
            <w:pPr>
              <w:pStyle w:val="TableContents"/>
              <w:jc w:val="center"/>
              <w:rPr>
                <w:b/>
                <w:bCs/>
              </w:rPr>
            </w:pPr>
            <w:r w:rsidRPr="00467379">
              <w:rPr>
                <w:b/>
                <w:bCs/>
              </w:rPr>
              <w:t>1.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5FE" w:rsidP="00467379" w:rsidR="00467379">
            <w:pPr>
              <w:pStyle w:val="TableContents"/>
              <w:rPr>
                <w:bCs/>
              </w:rPr>
            </w:pPr>
            <w:r>
              <w:rPr>
                <w:bCs/>
              </w:rPr>
              <w:t>VEDRANA LJUBIČIĆ</w:t>
            </w:r>
          </w:p>
          <w:p w:rsidRDefault="003B65FE" w:rsidP="00467379" w:rsidR="003B65FE">
            <w:pPr>
              <w:pStyle w:val="TableContents"/>
              <w:rPr>
                <w:bCs/>
              </w:rPr>
            </w:pPr>
            <w:r>
              <w:rPr>
                <w:bCs/>
              </w:rPr>
              <w:t>Hinka Wurtha 4</w:t>
            </w:r>
          </w:p>
          <w:p w:rsidRDefault="003B65FE" w:rsidP="00467379" w:rsidR="003B65FE" w:rsidRPr="00467379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5FE" w:rsidP="00F86EF2" w:rsidR="00467379" w:rsidRPr="00467379">
            <w:pPr>
              <w:pStyle w:val="TableContents"/>
              <w:rPr>
                <w:bCs/>
              </w:rPr>
            </w:pPr>
            <w:r>
              <w:rPr>
                <w:bCs/>
              </w:rPr>
              <w:t>71798723806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5FE" w:rsidP="00F86EF2" w:rsidR="00467379" w:rsidRPr="00467379">
            <w:pPr>
              <w:pStyle w:val="TableContents"/>
              <w:rPr>
                <w:b/>
                <w:bCs/>
              </w:rPr>
            </w:pPr>
            <w:r>
              <w:rPr>
                <w:bCs/>
              </w:rPr>
              <w:t>Ugovor o kupoprodaji nekretnine OV-3937/2009, zapisnik o primopredaji, potvrda o uplati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5FE" w:rsidP="005F43A1" w:rsidR="00467379" w:rsidRPr="005F43A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zem. knjige Općinskog građ. suda u Zagrebu, zem. knjižni odjel Zagreb, k.o. Vrapče novo, z.k.ul. 17416, k.č.br. 3909/1, STAMBENA ZGRADA BR. 5E, VRAPČANSKE PUTINE SA 193 M2 I DVORIŠTE SA 297 M2, i to </w:t>
            </w:r>
            <w:r w:rsidR="008C38BA">
              <w:rPr>
                <w:rFonts w:cs="Times New Roman"/>
                <w:bCs/>
                <w:sz w:val="22"/>
                <w:szCs w:val="22"/>
              </w:rPr>
              <w:t>11.</w:t>
            </w:r>
            <w:r>
              <w:rPr>
                <w:rFonts w:cs="Times New Roman"/>
                <w:bCs/>
                <w:sz w:val="22"/>
                <w:szCs w:val="22"/>
              </w:rPr>
              <w:t xml:space="preserve"> ETAŽA: 1</w:t>
            </w:r>
            <w:r w:rsidR="008C38BA">
              <w:rPr>
                <w:rFonts w:cs="Times New Roman"/>
                <w:bCs/>
                <w:sz w:val="22"/>
                <w:szCs w:val="22"/>
              </w:rPr>
              <w:t>464</w:t>
            </w:r>
            <w:r>
              <w:rPr>
                <w:rFonts w:cs="Times New Roman"/>
                <w:bCs/>
                <w:sz w:val="22"/>
                <w:szCs w:val="22"/>
              </w:rPr>
              <w:t>/10000 (E-</w:t>
            </w:r>
            <w:r w:rsidR="008C38BA">
              <w:rPr>
                <w:rFonts w:cs="Times New Roman"/>
                <w:bCs/>
                <w:sz w:val="22"/>
                <w:szCs w:val="22"/>
              </w:rPr>
              <w:t>11</w:t>
            </w:r>
            <w:r>
              <w:rPr>
                <w:rFonts w:cs="Times New Roman"/>
                <w:bCs/>
                <w:sz w:val="22"/>
                <w:szCs w:val="22"/>
              </w:rPr>
              <w:t>), stan označen oznakom A-</w:t>
            </w:r>
            <w:r w:rsidR="008C38BA">
              <w:rPr>
                <w:rFonts w:cs="Times New Roman"/>
                <w:bCs/>
                <w:sz w:val="22"/>
                <w:szCs w:val="22"/>
              </w:rPr>
              <w:t>i3</w:t>
            </w:r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r w:rsidR="008C38BA">
              <w:rPr>
                <w:rFonts w:cs="Times New Roman"/>
                <w:bCs/>
                <w:sz w:val="22"/>
                <w:szCs w:val="22"/>
              </w:rPr>
              <w:t>104,50 m2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F86EF2" w:rsidR="00467379" w:rsidRPr="0046737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7379" w:rsidP="00F86EF2" w:rsidR="00467379" w:rsidRPr="00467379">
            <w:pPr>
              <w:pStyle w:val="TableContents"/>
              <w:rPr>
                <w:b/>
                <w:bCs/>
              </w:rPr>
            </w:pPr>
          </w:p>
        </w:tc>
      </w:tr>
      <w:tr w:rsidTr="00467379" w:rsidR="00277919" w:rsidRPr="0046737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77919" w:rsidP="005F43A1" w:rsidR="00277919" w:rsidRPr="0046737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4E4A" w:rsidP="00F86EF2" w:rsidR="00277919">
            <w:pPr>
              <w:pStyle w:val="TableContents"/>
              <w:rPr>
                <w:bCs/>
              </w:rPr>
            </w:pPr>
            <w:r>
              <w:rPr>
                <w:bCs/>
              </w:rPr>
              <w:t>MAYA ALEKSANDROVA GECHEVA</w:t>
            </w:r>
          </w:p>
          <w:p w:rsidRDefault="00554E4A" w:rsidP="00F86EF2" w:rsidR="00554E4A">
            <w:pPr>
              <w:pStyle w:val="TableContents"/>
              <w:rPr>
                <w:bCs/>
              </w:rPr>
            </w:pPr>
            <w:r>
              <w:rPr>
                <w:bCs/>
              </w:rPr>
              <w:t>Kozloduy</w:t>
            </w:r>
          </w:p>
          <w:p w:rsidRDefault="00554E4A" w:rsidP="00F86EF2" w:rsidR="00554E4A" w:rsidRPr="00467379">
            <w:pPr>
              <w:pStyle w:val="TableContents"/>
              <w:rPr>
                <w:bCs/>
              </w:rPr>
            </w:pPr>
            <w:r>
              <w:rPr>
                <w:bCs/>
              </w:rPr>
              <w:t>Bugarska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F86EF2" w:rsidR="00277919">
            <w:pPr>
              <w:pStyle w:val="TableContents"/>
              <w:rPr>
                <w:bCs/>
              </w:rPr>
            </w:pPr>
            <w:r>
              <w:rPr>
                <w:bCs/>
              </w:rPr>
              <w:t>MB: 6705013270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ED6614" w:rsidR="00295C51">
            <w:pPr>
              <w:pStyle w:val="TableContents"/>
              <w:rPr>
                <w:bCs/>
              </w:rPr>
            </w:pPr>
            <w:r>
              <w:rPr>
                <w:bCs/>
              </w:rPr>
              <w:t>Ugovor o kupoprodaji nekretnine OV-11160/10, zapisnik o primopredaji, potvrda o uplati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ED6614" w:rsidR="00277919">
            <w:pPr>
              <w:pStyle w:val="TableContents"/>
              <w:rPr>
                <w:bCs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zem. knjige Općinskog građ. suda u Zagrebu, zem. knjižni odjel Zagreb, k.o. Vrapče novo, z.k.ul. 17419, k.č.br. 3909/4, STAMBENA ZGRADA BR. 5B, VRAPČANSKE PUTINE POV. 150 M2 I DVORIŠTE POV. 228 M2, i to 1. ETAŽA: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1130/10000 (E-1), stan označen oznakom D-a1, koji se nalazi u prizemlju zgrade, površine 29,62 m2, povezano s vlasništvom parkirnog mjesta PM1 u dvorištu zgrade površine 11,50 m2 i spremišta S1 u podrumu zgrade površine 2,75 m2, sveukupne površine 43,87 m2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77919" w:rsidP="00F86EF2" w:rsidR="00277919" w:rsidRPr="0046737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77919" w:rsidP="00F86EF2" w:rsidR="00277919" w:rsidRPr="00467379">
            <w:pPr>
              <w:pStyle w:val="TableContents"/>
              <w:rPr>
                <w:b/>
                <w:bCs/>
              </w:rPr>
            </w:pPr>
          </w:p>
        </w:tc>
      </w:tr>
      <w:tr w:rsidTr="00467379" w:rsidR="00ED6614" w:rsidRPr="0046737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5F43A1" w:rsidR="00ED6614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F86EF2" w:rsidR="00ED6614">
            <w:pPr>
              <w:pStyle w:val="TableContents"/>
              <w:rPr>
                <w:bCs/>
              </w:rPr>
            </w:pPr>
            <w:r>
              <w:rPr>
                <w:bCs/>
              </w:rPr>
              <w:t>ZORA KRALJEVIĆ</w:t>
            </w:r>
          </w:p>
          <w:p w:rsidRDefault="00ED6614" w:rsidP="00F86EF2" w:rsidR="00ED6614">
            <w:pPr>
              <w:pStyle w:val="TableContents"/>
              <w:rPr>
                <w:bCs/>
              </w:rPr>
            </w:pPr>
            <w:r>
              <w:rPr>
                <w:bCs/>
              </w:rPr>
              <w:t>Mirna 2</w:t>
            </w:r>
          </w:p>
          <w:p w:rsidRDefault="00ED6614" w:rsidP="00F86EF2" w:rsidR="00ED6614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F86EF2" w:rsidR="00ED6614">
            <w:pPr>
              <w:pStyle w:val="TableContents"/>
              <w:rPr>
                <w:bCs/>
              </w:rPr>
            </w:pPr>
            <w:r>
              <w:rPr>
                <w:bCs/>
              </w:rPr>
              <w:t>41092180093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453F13" w:rsidR="00ED6614">
            <w:pPr>
              <w:pStyle w:val="TableContents"/>
              <w:rPr>
                <w:bCs/>
              </w:rPr>
            </w:pPr>
            <w:r>
              <w:rPr>
                <w:bCs/>
              </w:rPr>
              <w:t>Predugovor o kupoprodaji nekretnine OV-</w:t>
            </w:r>
            <w:r w:rsidR="00453F13">
              <w:rPr>
                <w:bCs/>
              </w:rPr>
              <w:t>24964/2009</w:t>
            </w:r>
            <w:r>
              <w:rPr>
                <w:bCs/>
              </w:rPr>
              <w:t>, zapisnik o primopredaji, tabularna</w:t>
            </w:r>
            <w:r w:rsidR="00453F13">
              <w:rPr>
                <w:bCs/>
              </w:rPr>
              <w:t xml:space="preserve"> izjava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3F13" w:rsidP="00453F13" w:rsidR="00ED661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Vrapče novo, z.k.ul. 17419, k.č.br. 3909/4, STAMBENA ZGRADA BR. 5B, VRAPČANSKE PUTINE POV. 150 M2 I DVORIŠTE POV. 228 M2, i to 9. ETAŽA: 1178/10000 (E-9), stan označen oznakom D-g3, koji se nalazi u potkrovlju zgrade, površine 34,83 m2, povezano s vlasništvom parkirnog mjesta PM7 u dvorištu zgrade površine 11,50 m2 i spremišta S7 u podrumu zgrade površine 2,75 m2, sveukupne površine 49,12 m2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F86EF2" w:rsidR="00ED6614" w:rsidRPr="0046737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6614" w:rsidP="00F86EF2" w:rsidR="00ED6614" w:rsidRPr="00467379">
            <w:pPr>
              <w:pStyle w:val="TableContents"/>
              <w:rPr>
                <w:b/>
                <w:bCs/>
              </w:rPr>
            </w:pPr>
          </w:p>
        </w:tc>
      </w:tr>
      <w:tr w:rsidTr="00467379" w:rsidR="003B30C6" w:rsidRPr="0046737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2F0E" w:rsidP="005F43A1" w:rsidR="003B30C6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F86EF2" w:rsidR="003B30C6">
            <w:pPr>
              <w:pStyle w:val="TableContents"/>
              <w:rPr>
                <w:bCs/>
              </w:rPr>
            </w:pPr>
            <w:r>
              <w:rPr>
                <w:bCs/>
              </w:rPr>
              <w:t>KAIROS NEKRETNINE d.o.o.</w:t>
            </w:r>
          </w:p>
          <w:p w:rsidRDefault="003B30C6" w:rsidP="00F86EF2" w:rsidR="003B30C6">
            <w:pPr>
              <w:pStyle w:val="TableContents"/>
              <w:rPr>
                <w:bCs/>
              </w:rPr>
            </w:pPr>
            <w:r>
              <w:rPr>
                <w:bCs/>
              </w:rPr>
              <w:t>Ilica 191</w:t>
            </w:r>
          </w:p>
          <w:p w:rsidRDefault="003B30C6" w:rsidP="00F86EF2" w:rsidR="003B30C6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F86EF2" w:rsidR="003B30C6">
            <w:pPr>
              <w:pStyle w:val="TableContents"/>
              <w:rPr>
                <w:bCs/>
              </w:rPr>
            </w:pPr>
            <w:r>
              <w:rPr>
                <w:bCs/>
              </w:rPr>
              <w:t>61553837042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3B30C6" w:rsidR="003B30C6">
            <w:pPr>
              <w:pStyle w:val="TableContents"/>
              <w:rPr>
                <w:bCs/>
              </w:rPr>
            </w:pPr>
            <w:r>
              <w:rPr>
                <w:bCs/>
              </w:rPr>
              <w:t>Ugovor o kupoprodaji nekretnine OV-14450/2009, zapisnik o primopredaji, brisovno očitovanje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3B30C6" w:rsidR="003B30C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Vrapče novo, z.k.ul. 17416, k.č.br. 3909/1, STAMBENA ZGRADA BR. 5E, VRAPČANSKE PUTINE SA 193 M2 I DVORIŠTE SA 297 M2, i to 7. ETAŽA: 1090/10000 (E-7), stan označen oznakom A-e2, koji se nalazi na katu zgrade, površine 49,84 m2, povezano s vlasništvom parkirnog mjesta PM2 u dvorištu zgrade površine 11,50 m2, sveukupne površine 61,34 m2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F86EF2" w:rsidR="003B30C6" w:rsidRPr="0046737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30C6" w:rsidP="00F86EF2" w:rsidR="003B30C6" w:rsidRPr="00467379">
            <w:pPr>
              <w:pStyle w:val="TableContents"/>
              <w:rPr>
                <w:b/>
                <w:bCs/>
              </w:rPr>
            </w:pPr>
          </w:p>
        </w:tc>
      </w:tr>
    </w:tbl>
    <w:p w:rsidRDefault="00467379" w:rsidP="00C0769E" w:rsidR="00467379" w:rsidRPr="00467379">
      <w:pPr>
        <w:pStyle w:val="TableContents"/>
        <w:rPr>
          <w:rFonts w:cs="Times New Roman"/>
          <w:bCs/>
        </w:rPr>
      </w:pPr>
    </w:p>
    <w:p w:rsidRDefault="00775B0D" w:rsidP="009A5D24" w:rsidR="00775B0D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4E2D3D">
        <w:rPr>
          <w:rFonts w:cs="Times New Roman"/>
          <w:bCs/>
          <w:sz w:val="22"/>
          <w:szCs w:val="22"/>
        </w:rPr>
        <w:t xml:space="preserve"> 20. siječnja 2019.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9A5D24" w:rsidR="00464E49" w:rsidRPr="00A87074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4E2D3D">
        <w:rPr>
          <w:rFonts w:cs="Times New Roman"/>
          <w:sz w:val="22"/>
          <w:szCs w:val="22"/>
        </w:rPr>
        <w:t>Marko Marić</w:t>
      </w:r>
    </w:p>
    <w:p w:rsidRDefault="00464E49" w:rsidP="009C19EF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</w:p>
    <w:sectPr w:rsidSect="00350E6E" w:rsidR="00464E49" w:rsidRPr="00A87074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4C0" w:rsidR="00D024C0">
      <w:r>
        <w:separator/>
      </w:r>
    </w:p>
  </w:endnote>
  <w:endnote w:id="0" w:type="continuationSeparator">
    <w:p w:rsidRDefault="00D024C0" w:rsidR="00D0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4C0" w:rsidR="00D024C0">
      <w:r>
        <w:rPr>
          <w:color w:val="000000"/>
        </w:rPr>
        <w:separator/>
      </w:r>
    </w:p>
  </w:footnote>
  <w:footnote w:id="0" w:type="continuationSeparator">
    <w:p w:rsidRDefault="00D024C0" w:rsidR="00D02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38" w:rsidP="006416F9" w:rsidR="001A4738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13757"/>
    <w:rsid w:val="00013A41"/>
    <w:rsid w:val="0001511B"/>
    <w:rsid w:val="00015FD1"/>
    <w:rsid w:val="00026627"/>
    <w:rsid w:val="0002762C"/>
    <w:rsid w:val="00030B5E"/>
    <w:rsid w:val="0003197C"/>
    <w:rsid w:val="0003295E"/>
    <w:rsid w:val="00043E19"/>
    <w:rsid w:val="000551B0"/>
    <w:rsid w:val="000566B6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56E0"/>
    <w:rsid w:val="000C55FB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20D9A"/>
    <w:rsid w:val="00125A08"/>
    <w:rsid w:val="00134018"/>
    <w:rsid w:val="00141225"/>
    <w:rsid w:val="0014161E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D27"/>
    <w:rsid w:val="00180FCF"/>
    <w:rsid w:val="001845A1"/>
    <w:rsid w:val="0019190E"/>
    <w:rsid w:val="00194403"/>
    <w:rsid w:val="001A03A6"/>
    <w:rsid w:val="001A1BAA"/>
    <w:rsid w:val="001A4738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F13A3"/>
    <w:rsid w:val="001F166B"/>
    <w:rsid w:val="001F238E"/>
    <w:rsid w:val="001F2B3A"/>
    <w:rsid w:val="001F49C4"/>
    <w:rsid w:val="0020115D"/>
    <w:rsid w:val="0020206D"/>
    <w:rsid w:val="00202E9E"/>
    <w:rsid w:val="002062FC"/>
    <w:rsid w:val="0021660C"/>
    <w:rsid w:val="002205D4"/>
    <w:rsid w:val="00221846"/>
    <w:rsid w:val="00222B6E"/>
    <w:rsid w:val="0022330D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12F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95"/>
    <w:rsid w:val="002A5652"/>
    <w:rsid w:val="002A7442"/>
    <w:rsid w:val="002B0941"/>
    <w:rsid w:val="002B1738"/>
    <w:rsid w:val="002B598F"/>
    <w:rsid w:val="002B66A4"/>
    <w:rsid w:val="002B7A09"/>
    <w:rsid w:val="002C0907"/>
    <w:rsid w:val="002C1016"/>
    <w:rsid w:val="002C1752"/>
    <w:rsid w:val="002C7F3A"/>
    <w:rsid w:val="002E1114"/>
    <w:rsid w:val="002E2C07"/>
    <w:rsid w:val="002E5734"/>
    <w:rsid w:val="002E66A4"/>
    <w:rsid w:val="002F0D1B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35642"/>
    <w:rsid w:val="00341912"/>
    <w:rsid w:val="00342EC5"/>
    <w:rsid w:val="00344C18"/>
    <w:rsid w:val="00344DFE"/>
    <w:rsid w:val="00350E6E"/>
    <w:rsid w:val="00364631"/>
    <w:rsid w:val="003661D6"/>
    <w:rsid w:val="0037038C"/>
    <w:rsid w:val="0037284C"/>
    <w:rsid w:val="00375953"/>
    <w:rsid w:val="00377473"/>
    <w:rsid w:val="00377F14"/>
    <w:rsid w:val="00380D69"/>
    <w:rsid w:val="00381760"/>
    <w:rsid w:val="0038199B"/>
    <w:rsid w:val="00381DBD"/>
    <w:rsid w:val="0038501D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30C6"/>
    <w:rsid w:val="003B65FE"/>
    <w:rsid w:val="003B71EB"/>
    <w:rsid w:val="003C0FDA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6D03"/>
    <w:rsid w:val="003D7478"/>
    <w:rsid w:val="003E619C"/>
    <w:rsid w:val="003F0C3E"/>
    <w:rsid w:val="003F0FF1"/>
    <w:rsid w:val="003F2C11"/>
    <w:rsid w:val="003F3021"/>
    <w:rsid w:val="003F4318"/>
    <w:rsid w:val="003F5592"/>
    <w:rsid w:val="003F642A"/>
    <w:rsid w:val="003F7841"/>
    <w:rsid w:val="00403895"/>
    <w:rsid w:val="004065F9"/>
    <w:rsid w:val="00413261"/>
    <w:rsid w:val="004142D1"/>
    <w:rsid w:val="00416E3A"/>
    <w:rsid w:val="00417296"/>
    <w:rsid w:val="0041745B"/>
    <w:rsid w:val="0042093F"/>
    <w:rsid w:val="004230C0"/>
    <w:rsid w:val="00425BD5"/>
    <w:rsid w:val="0043054F"/>
    <w:rsid w:val="00436AF3"/>
    <w:rsid w:val="004418B5"/>
    <w:rsid w:val="004422D3"/>
    <w:rsid w:val="004428F9"/>
    <w:rsid w:val="004430AB"/>
    <w:rsid w:val="00446706"/>
    <w:rsid w:val="00446A47"/>
    <w:rsid w:val="00447DE4"/>
    <w:rsid w:val="00452E1F"/>
    <w:rsid w:val="00453F13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5847"/>
    <w:rsid w:val="004900D7"/>
    <w:rsid w:val="0049116F"/>
    <w:rsid w:val="00494970"/>
    <w:rsid w:val="0049778D"/>
    <w:rsid w:val="00497C0E"/>
    <w:rsid w:val="004A3D86"/>
    <w:rsid w:val="004B1145"/>
    <w:rsid w:val="004B31FA"/>
    <w:rsid w:val="004B49F4"/>
    <w:rsid w:val="004B6381"/>
    <w:rsid w:val="004B64C7"/>
    <w:rsid w:val="004C31CD"/>
    <w:rsid w:val="004C53CA"/>
    <w:rsid w:val="004C7B9B"/>
    <w:rsid w:val="004D2BFD"/>
    <w:rsid w:val="004E041F"/>
    <w:rsid w:val="004E20B0"/>
    <w:rsid w:val="004E29BB"/>
    <w:rsid w:val="004E2D3D"/>
    <w:rsid w:val="004F4F3C"/>
    <w:rsid w:val="004F4F71"/>
    <w:rsid w:val="004F5533"/>
    <w:rsid w:val="004F5881"/>
    <w:rsid w:val="00503279"/>
    <w:rsid w:val="00503826"/>
    <w:rsid w:val="00507994"/>
    <w:rsid w:val="0051221D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DCB"/>
    <w:rsid w:val="005400B9"/>
    <w:rsid w:val="00541072"/>
    <w:rsid w:val="005466C1"/>
    <w:rsid w:val="00554E4A"/>
    <w:rsid w:val="00556096"/>
    <w:rsid w:val="005565BB"/>
    <w:rsid w:val="005575B4"/>
    <w:rsid w:val="00560595"/>
    <w:rsid w:val="005641BC"/>
    <w:rsid w:val="00565442"/>
    <w:rsid w:val="00567C39"/>
    <w:rsid w:val="00567D3F"/>
    <w:rsid w:val="00572258"/>
    <w:rsid w:val="00572FAE"/>
    <w:rsid w:val="005733A6"/>
    <w:rsid w:val="00576359"/>
    <w:rsid w:val="00577715"/>
    <w:rsid w:val="00581584"/>
    <w:rsid w:val="005823E4"/>
    <w:rsid w:val="005919BA"/>
    <w:rsid w:val="00593040"/>
    <w:rsid w:val="005961C0"/>
    <w:rsid w:val="005A1311"/>
    <w:rsid w:val="005A1488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58FF"/>
    <w:rsid w:val="005C657A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43A1"/>
    <w:rsid w:val="00601336"/>
    <w:rsid w:val="00612FBE"/>
    <w:rsid w:val="00615F3F"/>
    <w:rsid w:val="006350A7"/>
    <w:rsid w:val="0064066E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4DBB"/>
    <w:rsid w:val="00655863"/>
    <w:rsid w:val="00660C7D"/>
    <w:rsid w:val="00661E6D"/>
    <w:rsid w:val="00663A3C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B0A9D"/>
    <w:rsid w:val="006B0D75"/>
    <w:rsid w:val="006B7A78"/>
    <w:rsid w:val="006C63FC"/>
    <w:rsid w:val="006D006F"/>
    <w:rsid w:val="006D0AB5"/>
    <w:rsid w:val="006D1182"/>
    <w:rsid w:val="006D46CD"/>
    <w:rsid w:val="006D5286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0E00"/>
    <w:rsid w:val="007017B4"/>
    <w:rsid w:val="00702D64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3E3C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3F9E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804F7"/>
    <w:rsid w:val="00785786"/>
    <w:rsid w:val="00787A48"/>
    <w:rsid w:val="007908F4"/>
    <w:rsid w:val="00793EA2"/>
    <w:rsid w:val="0079556C"/>
    <w:rsid w:val="007960D2"/>
    <w:rsid w:val="007A5952"/>
    <w:rsid w:val="007A5A5D"/>
    <w:rsid w:val="007B11DF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D725A"/>
    <w:rsid w:val="007E0342"/>
    <w:rsid w:val="007E0789"/>
    <w:rsid w:val="007E37FC"/>
    <w:rsid w:val="007E423D"/>
    <w:rsid w:val="007E524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30D1"/>
    <w:rsid w:val="00813CA0"/>
    <w:rsid w:val="00813FB1"/>
    <w:rsid w:val="00814FE0"/>
    <w:rsid w:val="008217B6"/>
    <w:rsid w:val="00821ADB"/>
    <w:rsid w:val="00821B00"/>
    <w:rsid w:val="00824622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51337"/>
    <w:rsid w:val="008548B8"/>
    <w:rsid w:val="00857381"/>
    <w:rsid w:val="008577FC"/>
    <w:rsid w:val="00861790"/>
    <w:rsid w:val="008636A4"/>
    <w:rsid w:val="00866171"/>
    <w:rsid w:val="00872E0E"/>
    <w:rsid w:val="00873162"/>
    <w:rsid w:val="00875DB5"/>
    <w:rsid w:val="00876E95"/>
    <w:rsid w:val="00877D2E"/>
    <w:rsid w:val="00880166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C38BA"/>
    <w:rsid w:val="008D064B"/>
    <w:rsid w:val="008D1AD3"/>
    <w:rsid w:val="008E1942"/>
    <w:rsid w:val="008E4125"/>
    <w:rsid w:val="008E6737"/>
    <w:rsid w:val="008E6E39"/>
    <w:rsid w:val="008F1AE1"/>
    <w:rsid w:val="008F77BB"/>
    <w:rsid w:val="0090723D"/>
    <w:rsid w:val="0091070F"/>
    <w:rsid w:val="00910C3A"/>
    <w:rsid w:val="00911CD8"/>
    <w:rsid w:val="00912F0E"/>
    <w:rsid w:val="009175FD"/>
    <w:rsid w:val="00917CAD"/>
    <w:rsid w:val="009203DC"/>
    <w:rsid w:val="00920A11"/>
    <w:rsid w:val="00926B1D"/>
    <w:rsid w:val="00935074"/>
    <w:rsid w:val="00935DE2"/>
    <w:rsid w:val="009370F5"/>
    <w:rsid w:val="009379DC"/>
    <w:rsid w:val="00946826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E53F7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7074"/>
    <w:rsid w:val="00AA0D20"/>
    <w:rsid w:val="00AA40CB"/>
    <w:rsid w:val="00AA5A91"/>
    <w:rsid w:val="00AA5D75"/>
    <w:rsid w:val="00AA7E59"/>
    <w:rsid w:val="00AB0A17"/>
    <w:rsid w:val="00AB7713"/>
    <w:rsid w:val="00AB78E6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6DF0"/>
    <w:rsid w:val="00AF79DE"/>
    <w:rsid w:val="00B01B65"/>
    <w:rsid w:val="00B07F70"/>
    <w:rsid w:val="00B21968"/>
    <w:rsid w:val="00B236AA"/>
    <w:rsid w:val="00B31562"/>
    <w:rsid w:val="00B34820"/>
    <w:rsid w:val="00B34A76"/>
    <w:rsid w:val="00B36934"/>
    <w:rsid w:val="00B36D81"/>
    <w:rsid w:val="00B370AF"/>
    <w:rsid w:val="00B40278"/>
    <w:rsid w:val="00B40811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73FF"/>
    <w:rsid w:val="00B80963"/>
    <w:rsid w:val="00B811DF"/>
    <w:rsid w:val="00B8742B"/>
    <w:rsid w:val="00B87F58"/>
    <w:rsid w:val="00B902EB"/>
    <w:rsid w:val="00B90D2E"/>
    <w:rsid w:val="00B91E78"/>
    <w:rsid w:val="00BA170B"/>
    <w:rsid w:val="00BA23C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74D8"/>
    <w:rsid w:val="00C27ED6"/>
    <w:rsid w:val="00C3241B"/>
    <w:rsid w:val="00C409DA"/>
    <w:rsid w:val="00C45410"/>
    <w:rsid w:val="00C45F21"/>
    <w:rsid w:val="00C47163"/>
    <w:rsid w:val="00C503B2"/>
    <w:rsid w:val="00C5192B"/>
    <w:rsid w:val="00C670DF"/>
    <w:rsid w:val="00C72AF7"/>
    <w:rsid w:val="00C77D9C"/>
    <w:rsid w:val="00C825B3"/>
    <w:rsid w:val="00C8454F"/>
    <w:rsid w:val="00C84E76"/>
    <w:rsid w:val="00C9193C"/>
    <w:rsid w:val="00C96ABC"/>
    <w:rsid w:val="00C976AE"/>
    <w:rsid w:val="00CA5412"/>
    <w:rsid w:val="00CA7F7E"/>
    <w:rsid w:val="00CB2983"/>
    <w:rsid w:val="00CB3A04"/>
    <w:rsid w:val="00CC5C14"/>
    <w:rsid w:val="00CC65FC"/>
    <w:rsid w:val="00CC6C28"/>
    <w:rsid w:val="00CD371B"/>
    <w:rsid w:val="00CD59F9"/>
    <w:rsid w:val="00CD7D95"/>
    <w:rsid w:val="00CE088E"/>
    <w:rsid w:val="00CE1DFB"/>
    <w:rsid w:val="00CE213B"/>
    <w:rsid w:val="00CE2D73"/>
    <w:rsid w:val="00CE481C"/>
    <w:rsid w:val="00CF14DC"/>
    <w:rsid w:val="00CF2F42"/>
    <w:rsid w:val="00CF570F"/>
    <w:rsid w:val="00D024C0"/>
    <w:rsid w:val="00D025AC"/>
    <w:rsid w:val="00D035BA"/>
    <w:rsid w:val="00D04D0A"/>
    <w:rsid w:val="00D06564"/>
    <w:rsid w:val="00D10B7B"/>
    <w:rsid w:val="00D12971"/>
    <w:rsid w:val="00D13070"/>
    <w:rsid w:val="00D16175"/>
    <w:rsid w:val="00D21771"/>
    <w:rsid w:val="00D21B99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658A8"/>
    <w:rsid w:val="00D70532"/>
    <w:rsid w:val="00D714B5"/>
    <w:rsid w:val="00D7298A"/>
    <w:rsid w:val="00D7709E"/>
    <w:rsid w:val="00D826FD"/>
    <w:rsid w:val="00D82A3D"/>
    <w:rsid w:val="00D82CF1"/>
    <w:rsid w:val="00D91EC9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6C03"/>
    <w:rsid w:val="00DE0679"/>
    <w:rsid w:val="00DE1264"/>
    <w:rsid w:val="00DE2871"/>
    <w:rsid w:val="00DE32E9"/>
    <w:rsid w:val="00DE6053"/>
    <w:rsid w:val="00DF32BC"/>
    <w:rsid w:val="00DF5F39"/>
    <w:rsid w:val="00DF794E"/>
    <w:rsid w:val="00E0059C"/>
    <w:rsid w:val="00E061A4"/>
    <w:rsid w:val="00E06AA2"/>
    <w:rsid w:val="00E06BE3"/>
    <w:rsid w:val="00E07A44"/>
    <w:rsid w:val="00E11A40"/>
    <w:rsid w:val="00E1284A"/>
    <w:rsid w:val="00E128EC"/>
    <w:rsid w:val="00E13329"/>
    <w:rsid w:val="00E136AB"/>
    <w:rsid w:val="00E15F39"/>
    <w:rsid w:val="00E2216E"/>
    <w:rsid w:val="00E22A13"/>
    <w:rsid w:val="00E22EEB"/>
    <w:rsid w:val="00E2343E"/>
    <w:rsid w:val="00E23A09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4DB"/>
    <w:rsid w:val="00E75D03"/>
    <w:rsid w:val="00E75DC2"/>
    <w:rsid w:val="00E8125D"/>
    <w:rsid w:val="00E8260B"/>
    <w:rsid w:val="00E85A9A"/>
    <w:rsid w:val="00E8646F"/>
    <w:rsid w:val="00E866E0"/>
    <w:rsid w:val="00E90656"/>
    <w:rsid w:val="00E9415A"/>
    <w:rsid w:val="00E958AD"/>
    <w:rsid w:val="00E97BF7"/>
    <w:rsid w:val="00EA362E"/>
    <w:rsid w:val="00EA6A5B"/>
    <w:rsid w:val="00EA7EB4"/>
    <w:rsid w:val="00EB1544"/>
    <w:rsid w:val="00EB31E0"/>
    <w:rsid w:val="00EB41D6"/>
    <w:rsid w:val="00EB48D4"/>
    <w:rsid w:val="00EB6865"/>
    <w:rsid w:val="00EB7763"/>
    <w:rsid w:val="00EC1598"/>
    <w:rsid w:val="00EC1DEB"/>
    <w:rsid w:val="00EC1E76"/>
    <w:rsid w:val="00EC2A66"/>
    <w:rsid w:val="00EC505B"/>
    <w:rsid w:val="00ED3BD5"/>
    <w:rsid w:val="00ED6614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36F"/>
    <w:rsid w:val="00F317B6"/>
    <w:rsid w:val="00F32E99"/>
    <w:rsid w:val="00F374C0"/>
    <w:rsid w:val="00F3769C"/>
    <w:rsid w:val="00F376A6"/>
    <w:rsid w:val="00F37FC8"/>
    <w:rsid w:val="00F409B4"/>
    <w:rsid w:val="00F40C3F"/>
    <w:rsid w:val="00F46692"/>
    <w:rsid w:val="00F46C64"/>
    <w:rsid w:val="00F51009"/>
    <w:rsid w:val="00F51BEB"/>
    <w:rsid w:val="00F52106"/>
    <w:rsid w:val="00F60B46"/>
    <w:rsid w:val="00F6458D"/>
    <w:rsid w:val="00F70E7C"/>
    <w:rsid w:val="00F71CCD"/>
    <w:rsid w:val="00F71DF9"/>
    <w:rsid w:val="00F72E7C"/>
    <w:rsid w:val="00F72F6D"/>
    <w:rsid w:val="00F74F9C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4DD"/>
    <w:rsid w:val="00F9482D"/>
    <w:rsid w:val="00F9568B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17F8"/>
    <w:rsid w:val="00FC57C2"/>
    <w:rsid w:val="00FC5C45"/>
    <w:rsid w:val="00FC671C"/>
    <w:rsid w:val="00FC6831"/>
    <w:rsid w:val="00FD229E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9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595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59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59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9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595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59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59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BE80D-1359-44D0-A5B0-2C4FDDDE1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2277</properties:Words>
  <properties:Characters>14058</properties:Characters>
  <properties:Lines>1284</properties:Lines>
  <properties:Paragraphs>563</properties:Paragraphs>
  <properties:TotalTime>573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2019-01-22T11:36:00Z</dcterms:created>
  <dc:creator>Dante</dc:creator>
  <cp:lastModifiedBy>Matea Bizjak</cp:lastModifiedBy>
  <cp:lastPrinted>2014-05-20T08:10:00Z</cp:lastPrinted>
  <dcterms:modified xmlns:xsi="http://www.w3.org/2001/XMLSchema-instance" xsi:type="dcterms:W3CDTF">2019-01-30T08:48:00Z</dcterms:modified>
  <cp:revision>49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St-832/2017-30 / Podnesak - Tablica prijavljenih i osporenih tražbina (DELUSO-Tablica prij. tr..docx)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13</vt:i4>
  </prop:property>
</prop:Properties>
</file>