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1c727" w14:paraId="111c727" w:rsidRDefault="004B0DC2" w:rsidP="004B0DC2" w:rsidR="004B0DC2" w:rsidRPr="00C86D5C">
      <w:pPr>
        <w15:collapsed w:val="false"/>
      </w:pPr>
      <w:bookmarkStart w:name="_GoBack" w:id="0"/>
      <w:bookmarkEnd w:id="0"/>
      <w:r w:rsidRPr="00C86D5C">
        <w:t xml:space="preserve">      REPUBLIKA HRVATSKA</w:t>
      </w:r>
    </w:p>
    <w:p w:rsidRDefault="004B0DC2" w:rsidP="004B0DC2" w:rsidR="004B0DC2" w:rsidRPr="00C86D5C">
      <w:r w:rsidRPr="00C86D5C">
        <w:t xml:space="preserve">TRGOVAČKI SUD U VARAŽDINU                      </w:t>
      </w:r>
      <w:r w:rsidR="00143105" w:rsidRPr="00C86D5C">
        <w:t xml:space="preserve">   </w:t>
      </w:r>
      <w:r w:rsidR="00176F92" w:rsidRPr="00C86D5C">
        <w:t xml:space="preserve">           </w:t>
      </w:r>
      <w:r w:rsidR="00176F92" w:rsidRPr="00C86D5C">
        <w:tab/>
      </w:r>
      <w:r w:rsidR="00E31307" w:rsidRPr="00C86D5C">
        <w:t xml:space="preserve">         </w:t>
      </w:r>
    </w:p>
    <w:p w:rsidRDefault="00DB629D" w:rsidP="004B0DC2" w:rsidR="00DB629D" w:rsidRPr="00C86D5C"/>
    <w:p w:rsidRDefault="004B0DC2" w:rsidP="004B0DC2" w:rsidR="004B0DC2" w:rsidRPr="00C86D5C">
      <w:pPr>
        <w:jc w:val="center"/>
      </w:pPr>
      <w:r w:rsidRPr="00C86D5C">
        <w:t>Z A P I S N I K</w:t>
      </w:r>
    </w:p>
    <w:p w:rsidRDefault="0046594A" w:rsidP="0089128E" w:rsidR="00147537" w:rsidRPr="003C2B77">
      <w:pPr>
        <w:jc w:val="center"/>
      </w:pPr>
      <w:r w:rsidRPr="00C86D5C">
        <w:t xml:space="preserve">o održanoj </w:t>
      </w:r>
      <w:r w:rsidR="0089128E">
        <w:t xml:space="preserve">javnoj </w:t>
      </w:r>
      <w:r w:rsidR="0089128E" w:rsidRPr="003C2B77">
        <w:t xml:space="preserve">dražbi </w:t>
      </w:r>
      <w:r w:rsidR="00113A4E">
        <w:t>13. studenog</w:t>
      </w:r>
      <w:r w:rsidR="00D16695">
        <w:t xml:space="preserve"> 2018.</w:t>
      </w:r>
      <w:r w:rsidRPr="003C2B77">
        <w:t xml:space="preserve"> </w:t>
      </w:r>
      <w:r w:rsidR="00876FAB" w:rsidRPr="003C2B77">
        <w:t>kod Trgovačkog suda u Varaždinu</w:t>
      </w:r>
    </w:p>
    <w:p w:rsidRDefault="00946ECD" w:rsidP="003C2B77" w:rsidR="003C2B77" w:rsidRPr="003C2B77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C2B77">
        <w:rPr>
          <w:rFonts w:hAnsi="Times New Roman" w:ascii="Times New Roman"/>
          <w:sz w:val="24"/>
          <w:szCs w:val="24"/>
        </w:rPr>
        <w:t xml:space="preserve">nad dužnikom </w:t>
      </w:r>
      <w:r w:rsidR="003C2B77" w:rsidRPr="003C2B77">
        <w:rPr>
          <w:rFonts w:hAnsi="Times New Roman" w:ascii="Times New Roman"/>
          <w:sz w:val="24"/>
          <w:szCs w:val="24"/>
        </w:rPr>
        <w:t xml:space="preserve">HORVAT TRGOVINA EXPORT-IMPORT d.o.o. za proizvodnju, trgovinu, usluge i uvoz-izvoz u stečaju, Čakovec, Dobriše Cesarića 17, </w:t>
      </w:r>
    </w:p>
    <w:p w:rsidRDefault="003C2B77" w:rsidP="003C2B77" w:rsidR="00946ECD" w:rsidRPr="003C2B77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C2B77">
        <w:rPr>
          <w:rFonts w:hAnsi="Times New Roman" w:ascii="Times New Roman"/>
          <w:sz w:val="24"/>
          <w:szCs w:val="24"/>
        </w:rPr>
        <w:t>OIB: 56429917706</w:t>
      </w:r>
    </w:p>
    <w:p w:rsidRDefault="0048343E" w:rsidP="008118D8" w:rsidR="0048343E" w:rsidRPr="003C2B77"/>
    <w:p w:rsidRDefault="0059343F" w:rsidP="008118D8" w:rsidR="0059343F"/>
    <w:p w:rsidRDefault="00481734" w:rsidP="008118D8" w:rsidR="00481734" w:rsidRPr="003C2B77"/>
    <w:p w:rsidRDefault="004B0DC2" w:rsidP="004B0DC2" w:rsidR="004B0DC2" w:rsidRPr="00C86D5C">
      <w:pPr>
        <w:jc w:val="both"/>
      </w:pPr>
      <w:r w:rsidRPr="00C86D5C">
        <w:t>NAZOČNI OD STRANE SUDA:</w:t>
      </w:r>
    </w:p>
    <w:p w:rsidRDefault="004B0DC2" w:rsidP="004B0DC2" w:rsidR="004B0DC2" w:rsidRPr="00C86D5C">
      <w:pPr>
        <w:jc w:val="both"/>
      </w:pPr>
      <w:r w:rsidRPr="00C86D5C">
        <w:t xml:space="preserve">STEČAJNI SUDAC: </w:t>
      </w:r>
      <w:r w:rsidR="005820DB" w:rsidRPr="00C86D5C">
        <w:t>Ksenija Flack-Makitan</w:t>
      </w:r>
    </w:p>
    <w:p w:rsidRDefault="004B0DC2" w:rsidP="004B0DC2" w:rsidR="004B0DC2" w:rsidRPr="00C86D5C">
      <w:pPr>
        <w:jc w:val="both"/>
      </w:pPr>
      <w:r w:rsidRPr="00C86D5C">
        <w:t xml:space="preserve">ZAPISNIČAR: </w:t>
      </w:r>
      <w:r w:rsidR="005B3C45" w:rsidRPr="00C86D5C">
        <w:t>Lea Rogina</w:t>
      </w:r>
    </w:p>
    <w:p w:rsidRDefault="00143105" w:rsidP="004B0DC2" w:rsidR="00143105" w:rsidRPr="00C86D5C">
      <w:pPr>
        <w:jc w:val="both"/>
      </w:pPr>
    </w:p>
    <w:p w:rsidRDefault="004B0DC2" w:rsidP="004B0DC2" w:rsidR="004B0DC2" w:rsidRPr="00C86D5C">
      <w:pPr>
        <w:jc w:val="both"/>
      </w:pPr>
      <w:r w:rsidRPr="00C86D5C">
        <w:t xml:space="preserve">Početak u </w:t>
      </w:r>
      <w:r w:rsidR="00454D7F">
        <w:t>08</w:t>
      </w:r>
      <w:r w:rsidR="00C05EE6">
        <w:t>,00</w:t>
      </w:r>
      <w:r w:rsidR="00A92CC6">
        <w:t xml:space="preserve"> </w:t>
      </w:r>
      <w:r w:rsidR="0058108C" w:rsidRPr="00C86D5C">
        <w:t>sati.</w:t>
      </w:r>
    </w:p>
    <w:p w:rsidRDefault="00946ECD" w:rsidP="00946ECD" w:rsidR="00946ECD" w:rsidRPr="00C86D5C"/>
    <w:p w:rsidRDefault="0089128E" w:rsidP="0089128E" w:rsidR="0089128E">
      <w:pPr>
        <w:jc w:val="both"/>
      </w:pPr>
    </w:p>
    <w:p w:rsidRDefault="00D4462B" w:rsidP="0089128E" w:rsidR="00D4462B">
      <w:pPr>
        <w:jc w:val="both"/>
      </w:pPr>
    </w:p>
    <w:p w:rsidRDefault="00D4462B" w:rsidP="0089128E" w:rsidR="00D14D89">
      <w:pPr>
        <w:jc w:val="both"/>
      </w:pPr>
      <w:r>
        <w:tab/>
      </w:r>
      <w:r w:rsidR="00727DC6">
        <w:t>Konstatira se da je na</w:t>
      </w:r>
      <w:r w:rsidR="00496968">
        <w:t xml:space="preserve"> </w:t>
      </w:r>
      <w:r>
        <w:t xml:space="preserve">današnju javnu dražbu </w:t>
      </w:r>
      <w:r w:rsidR="00727DC6">
        <w:t>pristupila</w:t>
      </w:r>
      <w:r w:rsidR="00A24B54">
        <w:t xml:space="preserve"> stečajna upraviteljica</w:t>
      </w:r>
      <w:r w:rsidR="00A24B54" w:rsidRPr="00A24B54">
        <w:t xml:space="preserve"> </w:t>
      </w:r>
      <w:r w:rsidR="00727DC6">
        <w:t>Katarina Conar-Brod</w:t>
      </w:r>
      <w:r w:rsidR="00975BD2">
        <w:t>.</w:t>
      </w:r>
    </w:p>
    <w:p w:rsidRDefault="00B12F5D" w:rsidP="0089128E" w:rsidR="00B12F5D">
      <w:pPr>
        <w:jc w:val="both"/>
      </w:pPr>
    </w:p>
    <w:p w:rsidRDefault="00B12F5D" w:rsidP="00B12F5D" w:rsidR="00241F3A">
      <w:pPr>
        <w:jc w:val="both"/>
      </w:pPr>
      <w:r>
        <w:tab/>
        <w:t xml:space="preserve">Stečajna upraviteljica predaje u spis dokaze o objavi javne dražbe na stranicama web stečaj i Sudačke mreže, te predlaže da se cijena za sljedeću javnu dražbu smanji </w:t>
      </w:r>
      <w:r w:rsidR="004921AC">
        <w:t xml:space="preserve">na </w:t>
      </w:r>
      <w:r w:rsidR="00E32B75">
        <w:t>800</w:t>
      </w:r>
      <w:r w:rsidR="00485185">
        <w:t>.000,00</w:t>
      </w:r>
      <w:r w:rsidR="001D6D94">
        <w:t xml:space="preserve"> </w:t>
      </w:r>
      <w:r w:rsidR="004921AC">
        <w:t>kn</w:t>
      </w:r>
      <w:r>
        <w:t>.</w:t>
      </w:r>
    </w:p>
    <w:p w:rsidRDefault="00B12F5D" w:rsidP="00581BAF" w:rsidR="00B12F5D">
      <w:pPr>
        <w:pStyle w:val="Tijeloteksta"/>
        <w:rPr>
          <w:lang w:val="hr-HR"/>
        </w:rPr>
      </w:pPr>
    </w:p>
    <w:p w:rsidRDefault="009D1724" w:rsidP="00FA5009" w:rsidR="003C2B77">
      <w:pPr>
        <w:pStyle w:val="Tijeloteksta"/>
        <w:ind w:firstLine="720"/>
        <w:rPr>
          <w:lang w:val="hr-HR"/>
        </w:rPr>
      </w:pPr>
      <w:r>
        <w:rPr>
          <w:lang w:val="hr-HR"/>
        </w:rPr>
        <w:t xml:space="preserve">Konstatira se da za današnju javnu dražbu nema </w:t>
      </w:r>
      <w:r w:rsidR="00481734">
        <w:rPr>
          <w:lang w:val="hr-HR"/>
        </w:rPr>
        <w:t xml:space="preserve">uplaćenih jamčevina ni </w:t>
      </w:r>
      <w:r>
        <w:rPr>
          <w:lang w:val="hr-HR"/>
        </w:rPr>
        <w:t>zainteresiranih kupaca.</w:t>
      </w:r>
    </w:p>
    <w:p w:rsidRDefault="00481734" w:rsidP="009D1724" w:rsidR="00481734">
      <w:pPr>
        <w:jc w:val="both"/>
      </w:pPr>
    </w:p>
    <w:p w:rsidRDefault="00481734" w:rsidP="009D1724" w:rsidR="00481734">
      <w:pPr>
        <w:jc w:val="both"/>
      </w:pPr>
    </w:p>
    <w:p w:rsidRDefault="009D1724" w:rsidP="00481734" w:rsidR="00FA5009">
      <w:pPr>
        <w:pStyle w:val="Tijeloteksta"/>
        <w:ind w:firstLine="708"/>
        <w:rPr>
          <w:lang w:val="hr-HR"/>
        </w:rPr>
      </w:pPr>
      <w:r>
        <w:rPr>
          <w:lang w:val="hr-HR"/>
        </w:rPr>
        <w:t>Sud donosi</w:t>
      </w:r>
      <w:r w:rsidR="00567122">
        <w:rPr>
          <w:lang w:val="hr-HR"/>
        </w:rPr>
        <w:t xml:space="preserve"> sljedeći</w:t>
      </w:r>
    </w:p>
    <w:p w:rsidRDefault="003C2B77" w:rsidP="00581BAF" w:rsidR="003C2B77">
      <w:pPr>
        <w:pStyle w:val="Tijeloteksta"/>
        <w:rPr>
          <w:lang w:val="hr-HR"/>
        </w:rPr>
      </w:pPr>
    </w:p>
    <w:p w:rsidRDefault="00567122" w:rsidP="002D37B3" w:rsidR="00567122">
      <w:pPr>
        <w:jc w:val="both"/>
      </w:pPr>
    </w:p>
    <w:p w:rsidRDefault="00567122" w:rsidP="00567122" w:rsidR="00567122" w:rsidRPr="00567122">
      <w:pPr>
        <w:jc w:val="center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Z A K LJ U Č A K</w:t>
      </w:r>
    </w:p>
    <w:p w:rsidRDefault="00567122" w:rsidP="00567122" w:rsidR="00567122" w:rsidRPr="00567122">
      <w:pPr>
        <w:spacing w:after="200"/>
        <w:jc w:val="center"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Određuje se usmena javna dražba za prodaju nekretnina stečajnog dužnika</w:t>
      </w:r>
      <w:r w:rsidRPr="00567122">
        <w:rPr>
          <w:rFonts w:eastAsia="Calibri" w:hAnsi="Calibri" w:ascii="Calibri"/>
          <w:sz w:val="22"/>
          <w:szCs w:val="22"/>
          <w:lang w:eastAsia="en-US"/>
        </w:rPr>
        <w:t xml:space="preserve"> </w:t>
      </w:r>
      <w:r w:rsidRPr="00567122">
        <w:rPr>
          <w:rFonts w:eastAsia="Calibri"/>
          <w:lang w:eastAsia="en-US"/>
        </w:rPr>
        <w:t>HORVAT TRGOVINA EXPORT-IMPORT d.o.o. za proizvodnju, trgovinu, usluge i uvoz-izvoz u stečaju, Čakovec, Dobriše Cesarića 17, OIB: 56429917706, u stečajnom postupku primjenom pravila o ovrsi na nekretnini i to: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čk.br. 4638 robna kuća, kuća i dvorište sa 1252 m</w:t>
      </w:r>
      <w:r w:rsidRPr="00332DA1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 xml:space="preserve"> upisana u zk.ul. 6075, etažno vlasništvo, k.o. Vojnić, upisano u zemljišne knjige Općinskog suda u Karlovcu, Zemljišno-knjižni odjel Vojnić: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I. etaža 93/100   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    1. temeljem zapisnika broj Z-9994/2010/6075 prenosi se slijedeći upis: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POSEBNI DIO ZGRADE – POSLOVNI PROSTOR A - 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poslovni prostor u prizemlju koji se sastoji od prodajnog prostora od 432,68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prodajnog prostora od 36,00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izloga od 119,04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kotlovnice od 100,46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skladišta od 127,05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sanitarija od 40,32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frižidera od 11,12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hodnika od 19,71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kontrolora od 6,74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 xml:space="preserve">, </w:t>
      </w:r>
      <w:r w:rsidRPr="00567122">
        <w:rPr>
          <w:rFonts w:eastAsia="Calibri"/>
          <w:lang w:eastAsia="en-US"/>
        </w:rPr>
        <w:lastRenderedPageBreak/>
        <w:t>glavnog stepeništa od 34,50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pomoćnog stepeništa od 9,75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ulaznog trijema od 111,20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istovarne rampe od 16,95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dizala od 10,08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ukupne površine od 1075,60 m</w:t>
      </w:r>
      <w:r w:rsidRPr="00567122">
        <w:rPr>
          <w:rFonts w:eastAsia="Calibri"/>
          <w:vertAlign w:val="superscript"/>
          <w:lang w:eastAsia="en-US"/>
        </w:rPr>
        <w:t>2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poslovni prostor u mezaninu  koji se sastoji od hodnika, podesta od 47,78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20,97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12,80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20,97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14,95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14,95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sobe za sastanke od 23,52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16,39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16,68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sanitarija od 5,46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pomoćnog stepeništa od 9,76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garderobe od 5,77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razglasa od 5,00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loggie od 6,09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ukupne površine od 237,48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poslovni prostor na 1. katu koji se sastoji od prodajnog prostora od 805,21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skladišta od 148,80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sobe za odmor od 13,73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hodnika od 7,80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glavnog stepeništa od 43,68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pomoćnog stepeništa od 9,76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dizala od 10,08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ukupne površine 1039,06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poslovni prostor na 2. katu koji se sastoji od prodajnog prostora od 370,19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skladišta od 59,43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radionice od 5,39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hodnika od 11,44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glavnog stepeništa od 31,90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pomoćnog stepeništa 9,76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dizala od 7,59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prohodne terase od 169,37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ukupne površine od 665,07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poslovni prostor na krovnoj terasi koji se sastoji od strojarnice dizala od 32,39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podrane dijelova od 7,88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hodnika i pomoćnog stubišta od 20,32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ukupne površine 60,59 m</w:t>
      </w:r>
      <w:r w:rsidRPr="00567122">
        <w:rPr>
          <w:rFonts w:eastAsia="Calibri"/>
          <w:vertAlign w:val="superscript"/>
          <w:lang w:eastAsia="en-US"/>
        </w:rPr>
        <w:t>2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sve u iskazu površina označeno 2.4.1., a u diobnom nacrtu označeno crvenom bojom, ukupne površine od 3077,80 m</w:t>
      </w:r>
      <w:r w:rsidRPr="00567122">
        <w:rPr>
          <w:rFonts w:eastAsia="Calibri"/>
          <w:vertAlign w:val="superscript"/>
          <w:lang w:eastAsia="en-US"/>
        </w:rPr>
        <w:t>2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čk.br. 4641/1 u mjestu, parkiralište sa 1396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upisana u zk. ul. 6097 k.o. Vojnić.</w:t>
      </w:r>
    </w:p>
    <w:p w:rsidRDefault="00567122" w:rsidP="00A24B54" w:rsidR="00567122" w:rsidRPr="00567122">
      <w:pPr>
        <w:spacing w:after="200"/>
        <w:ind w:right="-15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Početna cijena za obje nekretnine koje su predmet prodaje kao cjelina iznosi </w:t>
      </w:r>
      <w:r w:rsidR="00E32B75">
        <w:rPr>
          <w:rFonts w:eastAsia="Calibri"/>
          <w:lang w:eastAsia="en-US"/>
        </w:rPr>
        <w:t>800</w:t>
      </w:r>
      <w:r w:rsidRPr="00567122">
        <w:rPr>
          <w:rFonts w:eastAsia="Calibri"/>
          <w:lang w:eastAsia="en-US"/>
        </w:rPr>
        <w:t>.000,00 kn.</w:t>
      </w: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Na navedenim nekretninama upisano je založno pravo u korist razlučnih vjerovnika H-ABDUCO d.o.o. sa sjedištem u Zagrebu, Slavonska avenija 6a, OIB: 13667298928, ranije Addiko bank d.d. Zagreb, Slavonska avenija 6 i Banka Kovanica d.d. Varaždin, P. Preradovića 29.</w:t>
      </w:r>
    </w:p>
    <w:p w:rsidRDefault="00567122" w:rsidP="00A24B54" w:rsidR="00567122" w:rsidRPr="00567122">
      <w:pPr>
        <w:spacing w:after="200"/>
        <w:ind w:left="720"/>
        <w:contextualSpacing/>
        <w:jc w:val="both"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Ročište za prodaju nekretnine održati će se na Trgovačkom sudu u Varaždinu, soba broj 232/II, </w:t>
      </w:r>
      <w:r w:rsidR="00E32B75">
        <w:rPr>
          <w:rFonts w:eastAsia="Calibri"/>
          <w:lang w:eastAsia="en-US"/>
        </w:rPr>
        <w:t>12. prosinca</w:t>
      </w:r>
      <w:r w:rsidR="00C9509C">
        <w:rPr>
          <w:rFonts w:eastAsia="Calibri"/>
          <w:lang w:eastAsia="en-US"/>
        </w:rPr>
        <w:t xml:space="preserve"> </w:t>
      </w:r>
      <w:r w:rsidR="00A24B54">
        <w:rPr>
          <w:rFonts w:eastAsia="Calibri"/>
          <w:lang w:eastAsia="en-US"/>
        </w:rPr>
        <w:t>2018. u</w:t>
      </w:r>
      <w:r w:rsidR="00496968">
        <w:rPr>
          <w:rFonts w:eastAsia="Calibri"/>
          <w:lang w:eastAsia="en-US"/>
        </w:rPr>
        <w:t xml:space="preserve"> 08,00</w:t>
      </w:r>
      <w:r w:rsidR="00A24B54">
        <w:rPr>
          <w:rFonts w:eastAsia="Calibri"/>
          <w:lang w:eastAsia="en-US"/>
        </w:rPr>
        <w:t xml:space="preserve"> </w:t>
      </w:r>
      <w:r w:rsidRPr="00567122">
        <w:rPr>
          <w:rFonts w:eastAsia="Calibri"/>
          <w:lang w:eastAsia="en-US"/>
        </w:rPr>
        <w:t>sati.</w:t>
      </w:r>
    </w:p>
    <w:p w:rsidRDefault="00567122" w:rsidP="00A24B54" w:rsidR="00567122" w:rsidRPr="00567122">
      <w:pPr>
        <w:spacing w:after="200"/>
        <w:ind w:left="720"/>
        <w:contextualSpacing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Pravo sudjelovanja na dražbi imaju oni kupci koji su tri dana prije održavanja javne dražbe uplatili osiguranje  u visini 10% vrijednosti nekretnine odnosno pokretnine na račun Trgovačkog suda u Varaždinu koji se vodi kod Hrvatske poštanske banke Zagreb d.d., Zagreb, broj IBAN: HR4023900011300002754, model: 02, uz naznaku "jamčevina" i broja predmeta St-58/10.</w:t>
      </w:r>
    </w:p>
    <w:p w:rsidRDefault="00567122" w:rsidP="00A24B54" w:rsidR="00567122" w:rsidRPr="00567122">
      <w:pPr>
        <w:spacing w:after="200"/>
        <w:ind w:left="720"/>
        <w:contextualSpacing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567122" w:rsidP="00A24B54" w:rsidR="00567122" w:rsidRPr="00567122">
      <w:pPr>
        <w:spacing w:after="200"/>
        <w:ind w:left="720"/>
        <w:contextualSpacing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Nekretnina se prodaje po načelu „viđeno-kupljeno“, te se time isključuju svi prigovori glede nedostataka kupljene nekretnine. Obavijesti vezane uz prodaju predmetne </w:t>
      </w:r>
      <w:r w:rsidRPr="00567122">
        <w:rPr>
          <w:rFonts w:eastAsia="Calibri"/>
          <w:lang w:eastAsia="en-US"/>
        </w:rPr>
        <w:lastRenderedPageBreak/>
        <w:t>nekretnine mogu se dobiti od stečajnog upravitelja  Katarini Conar-Brod iz Varaždina na telefon broj 098/493-383 od 8,00-15,00 sati svakog radnog dana.</w:t>
      </w:r>
    </w:p>
    <w:p w:rsidRDefault="00567122" w:rsidP="00567122" w:rsidR="00567122" w:rsidRPr="00567122">
      <w:pPr>
        <w:spacing w:lineRule="auto" w:line="276" w:after="200"/>
        <w:ind w:left="720"/>
        <w:contextualSpacing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9D1724" w:rsidP="002D37B3" w:rsidR="009D1724">
      <w:pPr>
        <w:jc w:val="both"/>
      </w:pPr>
    </w:p>
    <w:p w:rsidRDefault="00FA5009" w:rsidP="002D37B3" w:rsidR="00FA5009">
      <w:pPr>
        <w:jc w:val="both"/>
      </w:pPr>
    </w:p>
    <w:p w:rsidRDefault="002D37B3" w:rsidP="00FA5009" w:rsidR="0089128E" w:rsidRPr="00FA5009">
      <w:pPr>
        <w:spacing w:after="240"/>
        <w:ind w:firstLine="708"/>
        <w:jc w:val="both"/>
        <w:rPr>
          <w:rFonts w:eastAsia="Calibri"/>
        </w:rPr>
      </w:pPr>
      <w:r>
        <w:rPr>
          <w:rFonts w:eastAsia="Calibri"/>
        </w:rPr>
        <w:t>Ovaj zapisnik objaviti će se na e-Oglasnoj ploči suda.</w:t>
      </w:r>
    </w:p>
    <w:p w:rsidRDefault="009548EF" w:rsidP="00581BAF" w:rsidR="009548EF" w:rsidRPr="009548EF">
      <w:pPr>
        <w:pStyle w:val="Tijeloteksta"/>
        <w:rPr>
          <w:lang w:val="hr-HR"/>
        </w:rPr>
      </w:pPr>
    </w:p>
    <w:p w:rsidRDefault="0089128E" w:rsidP="0089128E" w:rsidR="0089128E" w:rsidRPr="00E56D3B">
      <w:pPr>
        <w:pStyle w:val="Tijeloteksta"/>
      </w:pPr>
    </w:p>
    <w:p w:rsidRDefault="0089128E" w:rsidP="0089128E" w:rsidR="0089128E">
      <w:pPr>
        <w:pStyle w:val="Tijeloteksta"/>
        <w:jc w:val="center"/>
        <w:rPr>
          <w:lang w:val="hr-HR"/>
        </w:rPr>
      </w:pPr>
      <w:r w:rsidRPr="00E56D3B">
        <w:t>D</w:t>
      </w:r>
      <w:r>
        <w:t xml:space="preserve">ovršeno u </w:t>
      </w:r>
      <w:r w:rsidR="00C9509C">
        <w:rPr>
          <w:lang w:val="hr-HR"/>
        </w:rPr>
        <w:t xml:space="preserve">08,05 </w:t>
      </w:r>
      <w:r w:rsidRPr="00E56D3B">
        <w:t>sati.</w:t>
      </w: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 w:rsidRPr="00C82CC5">
      <w:pPr>
        <w:pStyle w:val="Tijeloteksta"/>
        <w:jc w:val="center"/>
        <w:rPr>
          <w:lang w:val="hr-HR"/>
        </w:rPr>
      </w:pPr>
    </w:p>
    <w:p w:rsidRDefault="0089128E" w:rsidP="0089128E" w:rsidR="0089128E" w:rsidRPr="00C86D5C">
      <w:pPr>
        <w:jc w:val="both"/>
      </w:pPr>
    </w:p>
    <w:sectPr w:rsidSect="003701E4" w:rsidR="0089128E" w:rsidRPr="00C86D5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67E7" w:rsidR="00CF67E7">
      <w:r>
        <w:separator/>
      </w:r>
    </w:p>
  </w:endnote>
  <w:endnote w:id="0" w:type="continuationSeparator">
    <w:p w:rsidRDefault="00CF67E7" w:rsidR="00CF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67E7" w:rsidR="00CF67E7">
      <w:r>
        <w:separator/>
      </w:r>
    </w:p>
  </w:footnote>
  <w:footnote w:id="0" w:type="continuationSeparator">
    <w:p w:rsidRDefault="00CF67E7" w:rsidR="00CF6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F605C">
      <w:rPr>
        <w:noProof/>
      </w:rPr>
      <w:t>3</w:t>
    </w:r>
    <w:r>
      <w:fldChar w:fldCharType="end"/>
    </w:r>
  </w:p>
  <w:p w:rsidRDefault="000A06CA" w:rsidR="000A06CA">
    <w:pPr>
      <w:pStyle w:val="Zaglavlje"/>
    </w:pPr>
  </w:p>
  <w:p w:rsidRDefault="00E43B4C" w:rsidP="00282E29" w:rsidR="00282E29">
    <w:pPr>
      <w:pStyle w:val="Zaglavlje"/>
    </w:pPr>
    <w:r>
      <w:tab/>
    </w:r>
    <w:r>
      <w:tab/>
      <w:t>Poslovni broj: 5 St</w:t>
    </w:r>
    <w:r w:rsidR="00336C0F">
      <w:t>-</w:t>
    </w:r>
    <w:r w:rsidR="00D93F88">
      <w:t>58/10-</w:t>
    </w:r>
    <w:r w:rsidR="00E32B75">
      <w:t>183</w:t>
    </w:r>
  </w:p>
  <w:p w:rsidRDefault="008A3162" w:rsidP="00282E29" w:rsidR="008A3162">
    <w:pPr>
      <w:pStyle w:val="Zaglavlje"/>
    </w:pPr>
  </w:p>
  <w:p w:rsidRDefault="00282E29" w:rsidR="00282E2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</w:p>
  <w:p w:rsidRDefault="00336C0F" w:rsidP="00282E29" w:rsidR="00282E29">
    <w:pPr>
      <w:pStyle w:val="Zaglavlje"/>
    </w:pPr>
    <w:r>
      <w:tab/>
    </w:r>
    <w:r>
      <w:tab/>
      <w:t>Poslovni broj: 5 S</w:t>
    </w:r>
    <w:r w:rsidR="00E43B4C">
      <w:t>t</w:t>
    </w:r>
    <w:r w:rsidR="00D90857">
      <w:t>-</w:t>
    </w:r>
    <w:r w:rsidR="004953BF">
      <w:t>58/10-</w:t>
    </w:r>
    <w:r w:rsidR="00E32B75">
      <w:t>183</w:t>
    </w:r>
  </w:p>
  <w:p w:rsidRDefault="00282E29" w:rsidR="00282E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32A8F"/>
    <w:multiLevelType w:val="hybridMultilevel"/>
    <w:tmpl w:val="8B7A51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1C34559"/>
    <w:multiLevelType w:val="hybridMultilevel"/>
    <w:tmpl w:val="FB2A032C"/>
    <w:lvl w:tplc="71D2E7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26F7B0F"/>
    <w:multiLevelType w:val="hybridMultilevel"/>
    <w:tmpl w:val="70FE35B4"/>
    <w:lvl w:tplc="7668D49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039F2249"/>
    <w:multiLevelType w:val="hybridMultilevel"/>
    <w:tmpl w:val="CE38E4E8"/>
    <w:lvl w:tplc="041A000F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56C36BB"/>
    <w:multiLevelType w:val="hybridMultilevel"/>
    <w:tmpl w:val="D42410B8"/>
    <w:lvl w:tplc="329E3A44" w:ilvl="0">
      <w:start w:val="1"/>
      <w:numFmt w:val="upperLetter"/>
      <w:lvlText w:val="%1)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5">
    <w:nsid w:val="08CD531D"/>
    <w:multiLevelType w:val="hybridMultilevel"/>
    <w:tmpl w:val="B4F239C6"/>
    <w:lvl w:tplc="392009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0605B1B"/>
    <w:multiLevelType w:val="hybridMultilevel"/>
    <w:tmpl w:val="3760ADDA"/>
    <w:lvl w:tplc="0A7EC8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15702883"/>
    <w:multiLevelType w:val="hybridMultilevel"/>
    <w:tmpl w:val="52725BF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5565BD"/>
    <w:multiLevelType w:val="hybridMultilevel"/>
    <w:tmpl w:val="390018B8"/>
    <w:lvl w:tplc="AAB689CE" w:ilvl="0">
      <w:start w:val="1"/>
      <w:numFmt w:val="lowerRoman"/>
      <w:lvlText w:val="%1."/>
      <w:lvlJc w:val="left"/>
      <w:pPr>
        <w:ind w:hanging="720" w:left="103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abstractNum w:abstractNumId="10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06129F4"/>
    <w:multiLevelType w:val="hybridMultilevel"/>
    <w:tmpl w:val="E14005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13049D0"/>
    <w:multiLevelType w:val="hybridMultilevel"/>
    <w:tmpl w:val="DD7462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4235811"/>
    <w:multiLevelType w:val="hybridMultilevel"/>
    <w:tmpl w:val="42CC0680"/>
    <w:lvl w:tplc="BDAC138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35AC4747"/>
    <w:multiLevelType w:val="hybridMultilevel"/>
    <w:tmpl w:val="27DA2358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3B0D2C84"/>
    <w:multiLevelType w:val="hybridMultilevel"/>
    <w:tmpl w:val="F7D423FA"/>
    <w:lvl w:tplc="A7887B7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08B5669"/>
    <w:multiLevelType w:val="hybridMultilevel"/>
    <w:tmpl w:val="C4941666"/>
    <w:lvl w:tplc="79704E0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2EC1557"/>
    <w:multiLevelType w:val="hybridMultilevel"/>
    <w:tmpl w:val="690EDC3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0973DF"/>
    <w:multiLevelType w:val="hybridMultilevel"/>
    <w:tmpl w:val="25C20D34"/>
    <w:lvl w:tplc="E12295CC" w:ilvl="0">
      <w:start w:val="1"/>
      <w:numFmt w:val="upperRoman"/>
      <w:lvlText w:val="%1."/>
      <w:lvlJc w:val="left"/>
      <w:pPr>
        <w:ind w:hanging="720" w:left="1428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47CB75B1"/>
    <w:multiLevelType w:val="hybridMultilevel"/>
    <w:tmpl w:val="69CAF602"/>
    <w:lvl w:tplc="90A69DD4" w:ilvl="0">
      <w:start w:val="1"/>
      <w:numFmt w:val="lowerLetter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25722A8"/>
    <w:multiLevelType w:val="hybridMultilevel"/>
    <w:tmpl w:val="32DEB978"/>
    <w:lvl w:tplc="B20C0D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5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5E3906D3"/>
    <w:multiLevelType w:val="hybridMultilevel"/>
    <w:tmpl w:val="80C8DDEE"/>
    <w:lvl w:tplc="284E9D4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66B50A7B"/>
    <w:multiLevelType w:val="hybridMultilevel"/>
    <w:tmpl w:val="2D405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70A4770"/>
    <w:multiLevelType w:val="hybridMultilevel"/>
    <w:tmpl w:val="903233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CD5080E"/>
    <w:multiLevelType w:val="hybridMultilevel"/>
    <w:tmpl w:val="6486FDE0"/>
    <w:lvl w:tplc="CE4237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3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4">
    <w:nsid w:val="741A4FB3"/>
    <w:multiLevelType w:val="hybridMultilevel"/>
    <w:tmpl w:val="A0C09178"/>
    <w:lvl w:tplc="0770CC0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6">
    <w:nsid w:val="7BA77B78"/>
    <w:multiLevelType w:val="hybridMultilevel"/>
    <w:tmpl w:val="7F6CF36A"/>
    <w:lvl w:tplc="35AEB99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8">
    <w:nsid w:val="7F96610E"/>
    <w:multiLevelType w:val="hybridMultilevel"/>
    <w:tmpl w:val="5EDC8AD4"/>
    <w:lvl w:tplc="67C09FC2" w:ilvl="0">
      <w:start w:val="73"/>
      <w:numFmt w:val="bullet"/>
      <w:lvlText w:val="-"/>
      <w:lvlJc w:val="left"/>
      <w:pPr>
        <w:ind w:hanging="360" w:left="72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3"/>
  </w:num>
  <w:num w:numId="2">
    <w:abstractNumId w:val="27"/>
  </w:num>
  <w:num w:numId="3">
    <w:abstractNumId w:val="15"/>
  </w:num>
  <w:num w:numId="4">
    <w:abstractNumId w:val="17"/>
  </w:num>
  <w:num w:numId="5">
    <w:abstractNumId w:val="28"/>
  </w:num>
  <w:num w:numId="6">
    <w:abstractNumId w:val="37"/>
  </w:num>
  <w:num w:numId="7">
    <w:abstractNumId w:val="26"/>
  </w:num>
  <w:num w:numId="8">
    <w:abstractNumId w:val="21"/>
  </w:num>
  <w:num w:numId="9">
    <w:abstractNumId w:val="23"/>
  </w:num>
  <w:num w:numId="10">
    <w:abstractNumId w:val="35"/>
  </w:num>
  <w:num w:numId="11">
    <w:abstractNumId w:val="25"/>
  </w:num>
  <w:num w:numId="12">
    <w:abstractNumId w:val="8"/>
  </w:num>
  <w:num w:numId="1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32"/>
  </w:num>
  <w:num w:numId="17">
    <w:abstractNumId w:val="13"/>
  </w:num>
  <w:num w:numId="18">
    <w:abstractNumId w:val="2"/>
  </w:num>
  <w:num w:numId="19">
    <w:abstractNumId w:val="22"/>
  </w:num>
  <w:num w:numId="20">
    <w:abstractNumId w:val="4"/>
  </w:num>
  <w:num w:numId="21">
    <w:abstractNumId w:val="31"/>
  </w:num>
  <w:num w:numId="22">
    <w:abstractNumId w:val="6"/>
  </w:num>
  <w:num w:numId="23">
    <w:abstractNumId w:val="3"/>
  </w:num>
  <w:num w:numId="24">
    <w:abstractNumId w:val="0"/>
  </w:num>
  <w:num w:numId="25">
    <w:abstractNumId w:val="38"/>
  </w:num>
  <w:num w:numId="26">
    <w:abstractNumId w:val="11"/>
  </w:num>
  <w:num w:numId="27">
    <w:abstractNumId w:val="36"/>
  </w:num>
  <w:num w:numId="28">
    <w:abstractNumId w:val="16"/>
  </w:num>
  <w:num w:numId="29">
    <w:abstractNumId w:val="14"/>
  </w:num>
  <w:num w:numId="30">
    <w:abstractNumId w:val="5"/>
  </w:num>
  <w:num w:numId="31">
    <w:abstractNumId w:val="9"/>
  </w:num>
  <w:num w:numId="32">
    <w:abstractNumId w:val="18"/>
  </w:num>
  <w:num w:numId="33">
    <w:abstractNumId w:val="30"/>
  </w:num>
  <w:num w:numId="34">
    <w:abstractNumId w:val="12"/>
  </w:num>
  <w:num w:numId="35">
    <w:abstractNumId w:val="29"/>
  </w:num>
  <w:num w:numId="36">
    <w:abstractNumId w:val="10"/>
  </w:num>
  <w:num w:numId="37">
    <w:abstractNumId w:val="24"/>
  </w:num>
  <w:num w:numId="38">
    <w:abstractNumId w:val="20"/>
  </w:num>
  <w:num w:numId="39">
    <w:abstractNumId w:val="19"/>
  </w:num>
  <w:num w:numId="40">
    <w:abstractNumId w:val="1"/>
  </w:num>
  <w:num w:numId="41">
    <w:abstractNumId w:val="7"/>
  </w:num>
  <w:num w:numId="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114D3"/>
    <w:rsid w:val="00012AEE"/>
    <w:rsid w:val="000174B5"/>
    <w:rsid w:val="00020B8A"/>
    <w:rsid w:val="000424E6"/>
    <w:rsid w:val="00052223"/>
    <w:rsid w:val="0005791B"/>
    <w:rsid w:val="00092932"/>
    <w:rsid w:val="000A06CA"/>
    <w:rsid w:val="000A0E48"/>
    <w:rsid w:val="000A13D9"/>
    <w:rsid w:val="000B4D14"/>
    <w:rsid w:val="000C4572"/>
    <w:rsid w:val="000C6C55"/>
    <w:rsid w:val="000D2052"/>
    <w:rsid w:val="000D4E67"/>
    <w:rsid w:val="000D60FF"/>
    <w:rsid w:val="000D6E2D"/>
    <w:rsid w:val="000F4B16"/>
    <w:rsid w:val="000F5F63"/>
    <w:rsid w:val="00105E9D"/>
    <w:rsid w:val="00110262"/>
    <w:rsid w:val="00113A4E"/>
    <w:rsid w:val="00116D15"/>
    <w:rsid w:val="001267BB"/>
    <w:rsid w:val="00143105"/>
    <w:rsid w:val="00147537"/>
    <w:rsid w:val="00166E0F"/>
    <w:rsid w:val="00171CFD"/>
    <w:rsid w:val="00173B62"/>
    <w:rsid w:val="00173EDD"/>
    <w:rsid w:val="00176F92"/>
    <w:rsid w:val="00182ABD"/>
    <w:rsid w:val="001934DE"/>
    <w:rsid w:val="00194822"/>
    <w:rsid w:val="00197461"/>
    <w:rsid w:val="001A79A0"/>
    <w:rsid w:val="001B7692"/>
    <w:rsid w:val="001C7B39"/>
    <w:rsid w:val="001C7E04"/>
    <w:rsid w:val="001D6D94"/>
    <w:rsid w:val="001F7588"/>
    <w:rsid w:val="00200255"/>
    <w:rsid w:val="00205F29"/>
    <w:rsid w:val="00207699"/>
    <w:rsid w:val="002146C2"/>
    <w:rsid w:val="002237B0"/>
    <w:rsid w:val="00237D7F"/>
    <w:rsid w:val="00241F3A"/>
    <w:rsid w:val="00246453"/>
    <w:rsid w:val="00261199"/>
    <w:rsid w:val="00263342"/>
    <w:rsid w:val="00264F76"/>
    <w:rsid w:val="00275B27"/>
    <w:rsid w:val="00281C80"/>
    <w:rsid w:val="00282E29"/>
    <w:rsid w:val="002A1118"/>
    <w:rsid w:val="002B738C"/>
    <w:rsid w:val="002C5BD1"/>
    <w:rsid w:val="002D37B3"/>
    <w:rsid w:val="002D45BE"/>
    <w:rsid w:val="002F0B67"/>
    <w:rsid w:val="002F31D6"/>
    <w:rsid w:val="002F63C5"/>
    <w:rsid w:val="00300254"/>
    <w:rsid w:val="00301CE4"/>
    <w:rsid w:val="00314B84"/>
    <w:rsid w:val="00332DA1"/>
    <w:rsid w:val="00336C0F"/>
    <w:rsid w:val="003406A8"/>
    <w:rsid w:val="00360E96"/>
    <w:rsid w:val="00361B78"/>
    <w:rsid w:val="00363359"/>
    <w:rsid w:val="003639D3"/>
    <w:rsid w:val="003701E4"/>
    <w:rsid w:val="003759BC"/>
    <w:rsid w:val="00376E9A"/>
    <w:rsid w:val="0039069E"/>
    <w:rsid w:val="003B1958"/>
    <w:rsid w:val="003B437C"/>
    <w:rsid w:val="003B6594"/>
    <w:rsid w:val="003B7527"/>
    <w:rsid w:val="003C2B77"/>
    <w:rsid w:val="003C65E5"/>
    <w:rsid w:val="003C6E67"/>
    <w:rsid w:val="003C7A93"/>
    <w:rsid w:val="003D3B0D"/>
    <w:rsid w:val="003D7B7A"/>
    <w:rsid w:val="003E05F0"/>
    <w:rsid w:val="003E26DA"/>
    <w:rsid w:val="003F4DB5"/>
    <w:rsid w:val="003F5052"/>
    <w:rsid w:val="004151A0"/>
    <w:rsid w:val="004151BB"/>
    <w:rsid w:val="0042216B"/>
    <w:rsid w:val="00426271"/>
    <w:rsid w:val="00426717"/>
    <w:rsid w:val="00430352"/>
    <w:rsid w:val="00441742"/>
    <w:rsid w:val="00443F70"/>
    <w:rsid w:val="00446590"/>
    <w:rsid w:val="00447473"/>
    <w:rsid w:val="00452F32"/>
    <w:rsid w:val="00454D7F"/>
    <w:rsid w:val="00457694"/>
    <w:rsid w:val="0046594A"/>
    <w:rsid w:val="0047355D"/>
    <w:rsid w:val="004735AA"/>
    <w:rsid w:val="00481734"/>
    <w:rsid w:val="0048343E"/>
    <w:rsid w:val="00485185"/>
    <w:rsid w:val="004921AC"/>
    <w:rsid w:val="004953BF"/>
    <w:rsid w:val="00496968"/>
    <w:rsid w:val="00496C63"/>
    <w:rsid w:val="004A218A"/>
    <w:rsid w:val="004B0DC2"/>
    <w:rsid w:val="004C5224"/>
    <w:rsid w:val="004D2836"/>
    <w:rsid w:val="004D4216"/>
    <w:rsid w:val="004D7120"/>
    <w:rsid w:val="004E0F3B"/>
    <w:rsid w:val="004E2A8C"/>
    <w:rsid w:val="004F0002"/>
    <w:rsid w:val="004F605C"/>
    <w:rsid w:val="005005F9"/>
    <w:rsid w:val="00501470"/>
    <w:rsid w:val="00501FF3"/>
    <w:rsid w:val="005059DE"/>
    <w:rsid w:val="005126D5"/>
    <w:rsid w:val="0051517A"/>
    <w:rsid w:val="00521DEC"/>
    <w:rsid w:val="005237D2"/>
    <w:rsid w:val="00527C9F"/>
    <w:rsid w:val="0053270E"/>
    <w:rsid w:val="00535D7E"/>
    <w:rsid w:val="00541131"/>
    <w:rsid w:val="00546DA0"/>
    <w:rsid w:val="00547F86"/>
    <w:rsid w:val="0055098E"/>
    <w:rsid w:val="00552603"/>
    <w:rsid w:val="005600CE"/>
    <w:rsid w:val="00565DC3"/>
    <w:rsid w:val="00567122"/>
    <w:rsid w:val="005706D8"/>
    <w:rsid w:val="00573222"/>
    <w:rsid w:val="0057563B"/>
    <w:rsid w:val="00576B71"/>
    <w:rsid w:val="0058108C"/>
    <w:rsid w:val="00581BAF"/>
    <w:rsid w:val="005820DB"/>
    <w:rsid w:val="0059343F"/>
    <w:rsid w:val="005A310D"/>
    <w:rsid w:val="005B3C45"/>
    <w:rsid w:val="005C25BD"/>
    <w:rsid w:val="005D6979"/>
    <w:rsid w:val="005E3E4B"/>
    <w:rsid w:val="005F15C7"/>
    <w:rsid w:val="00605E9A"/>
    <w:rsid w:val="00607699"/>
    <w:rsid w:val="00610D57"/>
    <w:rsid w:val="00623B03"/>
    <w:rsid w:val="0062438B"/>
    <w:rsid w:val="00631ABF"/>
    <w:rsid w:val="00634572"/>
    <w:rsid w:val="00660413"/>
    <w:rsid w:val="006620C8"/>
    <w:rsid w:val="006626CF"/>
    <w:rsid w:val="006649E9"/>
    <w:rsid w:val="00670F89"/>
    <w:rsid w:val="0067741B"/>
    <w:rsid w:val="00680051"/>
    <w:rsid w:val="00680E81"/>
    <w:rsid w:val="00681401"/>
    <w:rsid w:val="00683539"/>
    <w:rsid w:val="00687599"/>
    <w:rsid w:val="00687A17"/>
    <w:rsid w:val="00692DDC"/>
    <w:rsid w:val="00693863"/>
    <w:rsid w:val="00696E17"/>
    <w:rsid w:val="006C2A1F"/>
    <w:rsid w:val="006E098E"/>
    <w:rsid w:val="006E5ED4"/>
    <w:rsid w:val="0070083D"/>
    <w:rsid w:val="0070215E"/>
    <w:rsid w:val="00715354"/>
    <w:rsid w:val="007159E3"/>
    <w:rsid w:val="00727DC6"/>
    <w:rsid w:val="007315C7"/>
    <w:rsid w:val="00735499"/>
    <w:rsid w:val="0074140E"/>
    <w:rsid w:val="00744865"/>
    <w:rsid w:val="00745B77"/>
    <w:rsid w:val="00746793"/>
    <w:rsid w:val="00747E9D"/>
    <w:rsid w:val="00770441"/>
    <w:rsid w:val="007715C3"/>
    <w:rsid w:val="007723AE"/>
    <w:rsid w:val="007803ED"/>
    <w:rsid w:val="0078686F"/>
    <w:rsid w:val="007E2B04"/>
    <w:rsid w:val="007F1932"/>
    <w:rsid w:val="007F7265"/>
    <w:rsid w:val="008047AB"/>
    <w:rsid w:val="008118D8"/>
    <w:rsid w:val="00815EAA"/>
    <w:rsid w:val="00841EEE"/>
    <w:rsid w:val="00865EDD"/>
    <w:rsid w:val="00870CE9"/>
    <w:rsid w:val="00871D19"/>
    <w:rsid w:val="00874E29"/>
    <w:rsid w:val="00876FAB"/>
    <w:rsid w:val="008846FE"/>
    <w:rsid w:val="0089128E"/>
    <w:rsid w:val="00893F44"/>
    <w:rsid w:val="008A3162"/>
    <w:rsid w:val="008A7E6F"/>
    <w:rsid w:val="008C2B24"/>
    <w:rsid w:val="008C6B78"/>
    <w:rsid w:val="008E4F9C"/>
    <w:rsid w:val="0090147D"/>
    <w:rsid w:val="00904548"/>
    <w:rsid w:val="009068FB"/>
    <w:rsid w:val="00910ABE"/>
    <w:rsid w:val="00932150"/>
    <w:rsid w:val="0093397B"/>
    <w:rsid w:val="009348F0"/>
    <w:rsid w:val="009451AE"/>
    <w:rsid w:val="00946ECD"/>
    <w:rsid w:val="00951A35"/>
    <w:rsid w:val="00951E04"/>
    <w:rsid w:val="0095415F"/>
    <w:rsid w:val="009548EF"/>
    <w:rsid w:val="00965DA7"/>
    <w:rsid w:val="00971F33"/>
    <w:rsid w:val="00975BD2"/>
    <w:rsid w:val="009768BF"/>
    <w:rsid w:val="00976E91"/>
    <w:rsid w:val="009A57D7"/>
    <w:rsid w:val="009B2FCC"/>
    <w:rsid w:val="009D1724"/>
    <w:rsid w:val="009E3CD2"/>
    <w:rsid w:val="00A02DED"/>
    <w:rsid w:val="00A248EB"/>
    <w:rsid w:val="00A24B54"/>
    <w:rsid w:val="00A308C1"/>
    <w:rsid w:val="00A3133D"/>
    <w:rsid w:val="00A377AD"/>
    <w:rsid w:val="00A51C90"/>
    <w:rsid w:val="00A6253C"/>
    <w:rsid w:val="00A63E3F"/>
    <w:rsid w:val="00A91684"/>
    <w:rsid w:val="00A92C19"/>
    <w:rsid w:val="00A92CC6"/>
    <w:rsid w:val="00A9663B"/>
    <w:rsid w:val="00AA1810"/>
    <w:rsid w:val="00AA3E3B"/>
    <w:rsid w:val="00AC1C34"/>
    <w:rsid w:val="00AC24F8"/>
    <w:rsid w:val="00AC7AD1"/>
    <w:rsid w:val="00AD4DE4"/>
    <w:rsid w:val="00AE77A7"/>
    <w:rsid w:val="00AF0074"/>
    <w:rsid w:val="00AF50B3"/>
    <w:rsid w:val="00AF5138"/>
    <w:rsid w:val="00AF6A84"/>
    <w:rsid w:val="00B01313"/>
    <w:rsid w:val="00B020B6"/>
    <w:rsid w:val="00B076A1"/>
    <w:rsid w:val="00B12335"/>
    <w:rsid w:val="00B12F5D"/>
    <w:rsid w:val="00B22661"/>
    <w:rsid w:val="00B36109"/>
    <w:rsid w:val="00B41C8D"/>
    <w:rsid w:val="00B47697"/>
    <w:rsid w:val="00B53FF6"/>
    <w:rsid w:val="00B557E3"/>
    <w:rsid w:val="00B61DE3"/>
    <w:rsid w:val="00B6671A"/>
    <w:rsid w:val="00B71F1A"/>
    <w:rsid w:val="00B765D5"/>
    <w:rsid w:val="00B84B16"/>
    <w:rsid w:val="00B86ADD"/>
    <w:rsid w:val="00B90F2A"/>
    <w:rsid w:val="00B93447"/>
    <w:rsid w:val="00B94263"/>
    <w:rsid w:val="00BA12BE"/>
    <w:rsid w:val="00BA3709"/>
    <w:rsid w:val="00BB0001"/>
    <w:rsid w:val="00BB53B7"/>
    <w:rsid w:val="00BC6357"/>
    <w:rsid w:val="00BC6D4E"/>
    <w:rsid w:val="00BE24FA"/>
    <w:rsid w:val="00BE67EB"/>
    <w:rsid w:val="00BF2B63"/>
    <w:rsid w:val="00C01772"/>
    <w:rsid w:val="00C025BD"/>
    <w:rsid w:val="00C05EE6"/>
    <w:rsid w:val="00C15039"/>
    <w:rsid w:val="00C170A9"/>
    <w:rsid w:val="00C2482D"/>
    <w:rsid w:val="00C27988"/>
    <w:rsid w:val="00C42309"/>
    <w:rsid w:val="00C43CC2"/>
    <w:rsid w:val="00C71546"/>
    <w:rsid w:val="00C82CC5"/>
    <w:rsid w:val="00C86D5C"/>
    <w:rsid w:val="00C9509C"/>
    <w:rsid w:val="00CB5E78"/>
    <w:rsid w:val="00CC5FA8"/>
    <w:rsid w:val="00CD1C04"/>
    <w:rsid w:val="00CD1DF8"/>
    <w:rsid w:val="00CE1FFE"/>
    <w:rsid w:val="00CE236A"/>
    <w:rsid w:val="00CF062D"/>
    <w:rsid w:val="00CF216F"/>
    <w:rsid w:val="00CF35F4"/>
    <w:rsid w:val="00CF67E7"/>
    <w:rsid w:val="00D064F5"/>
    <w:rsid w:val="00D14D89"/>
    <w:rsid w:val="00D16695"/>
    <w:rsid w:val="00D238AB"/>
    <w:rsid w:val="00D4462B"/>
    <w:rsid w:val="00D477F1"/>
    <w:rsid w:val="00D55FE9"/>
    <w:rsid w:val="00D64B3D"/>
    <w:rsid w:val="00D7028C"/>
    <w:rsid w:val="00D7318C"/>
    <w:rsid w:val="00D73424"/>
    <w:rsid w:val="00D7564F"/>
    <w:rsid w:val="00D90857"/>
    <w:rsid w:val="00D93AED"/>
    <w:rsid w:val="00D93F88"/>
    <w:rsid w:val="00DA5F92"/>
    <w:rsid w:val="00DB629D"/>
    <w:rsid w:val="00DC2B52"/>
    <w:rsid w:val="00DD0FD3"/>
    <w:rsid w:val="00DD7F97"/>
    <w:rsid w:val="00DE17D7"/>
    <w:rsid w:val="00DF0313"/>
    <w:rsid w:val="00E032FE"/>
    <w:rsid w:val="00E03E89"/>
    <w:rsid w:val="00E158E9"/>
    <w:rsid w:val="00E159A4"/>
    <w:rsid w:val="00E26998"/>
    <w:rsid w:val="00E31307"/>
    <w:rsid w:val="00E32B75"/>
    <w:rsid w:val="00E43576"/>
    <w:rsid w:val="00E43B4C"/>
    <w:rsid w:val="00E509B4"/>
    <w:rsid w:val="00E516D3"/>
    <w:rsid w:val="00E54E25"/>
    <w:rsid w:val="00E55679"/>
    <w:rsid w:val="00E75E19"/>
    <w:rsid w:val="00E775B0"/>
    <w:rsid w:val="00E80065"/>
    <w:rsid w:val="00E85D4B"/>
    <w:rsid w:val="00E9292F"/>
    <w:rsid w:val="00E92D38"/>
    <w:rsid w:val="00E93B10"/>
    <w:rsid w:val="00E974BC"/>
    <w:rsid w:val="00EA75D9"/>
    <w:rsid w:val="00EB0C04"/>
    <w:rsid w:val="00EB3552"/>
    <w:rsid w:val="00EE4987"/>
    <w:rsid w:val="00EF3874"/>
    <w:rsid w:val="00EF7342"/>
    <w:rsid w:val="00F07444"/>
    <w:rsid w:val="00F218D4"/>
    <w:rsid w:val="00F22160"/>
    <w:rsid w:val="00F23225"/>
    <w:rsid w:val="00F6636D"/>
    <w:rsid w:val="00F831CD"/>
    <w:rsid w:val="00F83603"/>
    <w:rsid w:val="00F85D89"/>
    <w:rsid w:val="00F911F9"/>
    <w:rsid w:val="00F937F5"/>
    <w:rsid w:val="00FA1C19"/>
    <w:rsid w:val="00FA5009"/>
    <w:rsid w:val="00FC0966"/>
    <w:rsid w:val="00FC13B8"/>
    <w:rsid w:val="00FC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true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true" w:styleId="Srednjareetka21" w:type="paragraph">
    <w:name w:val="Srednja rešetka 21"/>
    <w:uiPriority w:val="1"/>
    <w:qFormat/>
    <w:rsid w:val="00282E29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82E29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eastAsia="Calibri" w:hAnsi="Calibri" w:ascii="Calibri"/>
      <w:sz w:val="22"/>
      <w:szCs w:val="22"/>
      <w:lang w:eastAsia="en-US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4F60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60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60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60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60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1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1" w:styleId="Srednjareetka21" w:type="paragraph">
    <w:name w:val="Srednja rešetka 21"/>
    <w:uiPriority w:val="1"/>
    <w:qFormat/>
    <w:rsid w:val="00282E29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82E29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ascii="Calibri" w:eastAsia="Calibri" w:hAnsi="Calibri"/>
      <w:sz w:val="22"/>
      <w:szCs w:val="22"/>
      <w:lang w:eastAsia="en-US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4F60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60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60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60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60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04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258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172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94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441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40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311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13. studenog 2018.</izvorni_sadrzaj>
    <derivirana_varijabla naziv="DomainObject.StvarniPocetakDatum_1">13. studenog 2018.</derivirana_varijabla>
  </DomainObject.StvarniPocetakDatum>
  <DomainObject.StvarniZavrsetakDatum>
    <izvorni_sadrzaj>13. studenog 2018.</izvorni_sadrzaj>
    <derivirana_varijabla naziv="DomainObject.StvarniZavrsetakDatum_1">13. studenog 2018.</derivirana_varijabla>
  </DomainObject.StvarniZavrsetakDatum>
  <DomainObject.PlaniraniZavrsetakDatum>
    <izvorni_sadrzaj>13. studenog 2018.</izvorni_sadrzaj>
    <derivirana_varijabla naziv="DomainObject.PlaniraniZavrsetakDatum_1">13. studenog 2018.</derivirana_varijabla>
  </DomainObject.PlaniraniZavrsetakDatum>
  <DomainObject.PlaniraniPocetakDatum>
    <izvorni_sadrzaj>13. studenog 2018.</izvorni_sadrzaj>
    <derivirana_varijabla naziv="DomainObject.PlaniraniPocetakDatum_1">13. studenog 2018.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08:05</izvorni_sadrzaj>
    <derivirana_varijabla naziv="DomainObject.StvarniZavrsetakVrijeme_1">08:05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studenog 2018.</izvorni_sadrzaj>
    <derivirana_varijabla naziv="DomainObject.Zapisnik.DatumKreiranja_1">13.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St-58/2010-183</izvorni_sadrzaj>
    <derivirana_varijabla naziv="DomainObject.Zapisnik.Oznaka_1">St-58/2010-183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2010.</izvorni_sadrzaj>
    <derivirana_varijabla naziv="DomainObject.Predmet.DatumOsnivanja_1">20. kolovoza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lipnja 2014.</izvorni_sadrzaj>
    <derivirana_varijabla naziv="DomainObject.Predmet.DatumRjesavanja_1">10. lipnja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s mjerom 
osiguranja.</izvorni_sadrzaj>
    <derivirana_varijabla naziv="DomainObject.Predmet.Opis_1">Prijedlog za otvaranje stečaja s mjerom 
osiguranja.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St-58/2010</izvorni_sadrzaj>
    <derivirana_varijabla naziv="DomainObject.Predmet.OznakaBroj_1">St-58/2010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spis a/a</izvorni_sadrzaj>
    <derivirana_varijabla naziv="DomainObject.Predmet.PrimjedbaSuca_1">spis a/a</derivirana_varijabla>
  </DomainObject.Predmet.PrimjedbaSuca>
  <DomainObject.Predmet.ProtustrankaFormated>
    <izvorni_sadrzaj>  Horvat Trgovina Export-Import d.o.o. za proizvodnju, trgovinu, usluge i uvoz-izvoz</izvorni_sadrzaj>
    <derivirana_varijabla naziv="DomainObject.Predmet.ProtustrankaFormated_1">  Horvat Trgovina Export-Import d.o.o. za proizvodnju, trgovinu, usluge i uvoz-izvoz</derivirana_varijabla>
  </DomainObject.Predmet.ProtustrankaFormated>
  <DomainObject.Predmet.ProtustrankaFormatedOIB>
    <izvorni_sadrzaj>  Horvat Trgovina Export-Import d.o.o. za proizvodnju, trgovinu, usluge i uvoz-izvoz, OIB 56429917706</izvorni_sadrzaj>
    <derivirana_varijabla naziv="DomainObject.Predmet.ProtustrankaFormatedOIB_1">  Horvat Trgovina Export-Import d.o.o. za proizvodnju, trgovinu, usluge i uvoz-izvoz, OIB 56429917706</derivirana_varijabla>
  </DomainObject.Predmet.ProtustrankaFormatedOIB>
  <DomainObject.Predmet.ProtustrankaFormatedWithAdress>
    <izvorni_sadrzaj> Horvat Trgovina Export-Import d.o.o. za proizvodnju, trgovinu, usluge i uvoz-izvoz, Dobriše Cesarića 17, 40000 Čakovec</izvorni_sadrzaj>
    <derivirana_varijabla naziv="DomainObject.Predmet.ProtustrankaFormatedWithAdress_1"> Horvat Trgovina Export-Import d.o.o. za proizvodnju, trgovinu, usluge i uvoz-izvoz, Dobriše Cesarića 17, 40000 Čakovec</derivirana_varijabla>
  </DomainObject.Predmet.ProtustrankaFormatedWithAdress>
  <DomainObject.Predmet.ProtustrankaFormatedWithAdressOIB>
    <izvorni_sadrzaj> Horvat Trgovina Export-Import d.o.o. za proizvodnju, trgovinu, usluge i uvoz-izvoz, OIB 56429917706, Dobriše Cesarića 17, 40000 Čakovec</izvorni_sadrzaj>
    <derivirana_varijabla naziv="DomainObject.Predmet.ProtustrankaFormatedWithAdressOIB_1"> Horvat Trgovina Export-Import d.o.o. za proizvodnju, trgovinu, usluge i uvoz-izvoz, OIB 56429917706, Dobriše Cesarića 17, 40000 Čakovec</derivirana_varijabla>
  </DomainObject.Predmet.ProtustrankaFormatedWithAdressOIB>
  <DomainObject.Predmet.ProtustrankaWithAdress>
    <izvorni_sadrzaj>Horvat Trgovina Export-Import d.o.o. za proizvodnju, trgovinu, usluge i uvoz-izvoz Dobriše Cesarića 17, 40000 Čakovec</izvorni_sadrzaj>
    <derivirana_varijabla naziv="DomainObject.Predmet.ProtustrankaWithAdress_1">Horvat Trgovina Export-Import d.o.o. za proizvodnju, trgovinu, usluge i uvoz-izvoz Dobriše Cesarića 17, 40000 Čakovec</derivirana_varijabla>
  </DomainObject.Predmet.ProtustrankaWithAdress>
  <DomainObject.Predmet.ProtustrankaWithAdressOIB>
    <izvorni_sadrzaj>Horvat Trgovina Export-Import d.o.o. za proizvodnju, trgovinu, usluge i uvoz-izvoz, OIB 56429917706, Dobriše Cesarića 17, 40000 Čakovec</izvorni_sadrzaj>
    <derivirana_varijabla naziv="DomainObject.Predmet.ProtustrankaWithAdressOIB_1">Horvat Trgovina Export-Import d.o.o. za proizvodnju, trgovinu, usluge i uvoz-izvoz, OIB 56429917706, Dobriše Cesarića 17, 40000 Čakovec</derivirana_varijabla>
  </DomainObject.Predmet.ProtustrankaWithAdressOIB>
  <DomainObject.Predmet.ProtustrankaNazivFormated>
    <izvorni_sadrzaj>Horvat Trgovina Export-Import d.o.o. za proizvodnju, trgovinu, usluge i uvoz-izvoz</izvorni_sadrzaj>
    <derivirana_varijabla naziv="DomainObject.Predmet.ProtustrankaNazivFormated_1">Horvat Trgovina Export-Import d.o.o. za proizvodnju, trgovinu, usluge i uvoz-izvoz</derivirana_varijabla>
  </DomainObject.Predmet.ProtustrankaNazivFormated>
  <DomainObject.Predmet.ProtustrankaNazivFormatedOIB>
    <izvorni_sadrzaj>Horvat Trgovina Export-Import d.o.o. za proizvodnju, trgovinu, usluge i uvoz-izvoz, OIB 56429917706</izvorni_sadrzaj>
    <derivirana_varijabla naziv="DomainObject.Predmet.ProtustrankaNazivFormatedOIB_1">Horvat Trgovina Export-Import d.o.o. za proizvodnju, trgovinu, usluge i uvoz-izvoz, OIB 56429917706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FAKTOR d.o.o.; OTOK-PROMET d.o.o. za usluge i trgovinu</izvorni_sadrzaj>
    <derivirana_varijabla naziv="DomainObject.Predmet.StrankaFormated_1">  PRVI FAKTOR d.o.o.; OTOK-PROMET d.o.o. za usluge i trgovinu</derivirana_varijabla>
  </DomainObject.Predmet.StrankaFormated>
  <DomainObject.Predmet.StrankaFormatedOIB>
    <izvorni_sadrzaj>  PRVI FAKTOR d.o.o., OIB 63278028623; OTOK-PROMET d.o.o. za usluge i trgovinu, OIB 67417902943</izvorni_sadrzaj>
    <derivirana_varijabla naziv="DomainObject.Predmet.StrankaFormatedOIB_1">  PRVI FAKTOR d.o.o., OIB 63278028623; OTOK-PROMET d.o.o. za usluge i trgovinu, OIB 67417902943</derivirana_varijabla>
  </DomainObject.Predmet.StrankaFormatedOIB>
  <DomainObject.Predmet.StrankaFormatedWithAdress>
    <izvorni_sadrzaj> PRVI FAKTOR d.o.o., Hektorovićeva 2/V, 10000 Zagreb; OTOK-PROMET d.o.o. za usluge i trgovinu, Horvatova 35/b, 10000 Zagreb</izvorni_sadrzaj>
    <derivirana_varijabla naziv="DomainObject.Predmet.StrankaFormatedWithAdress_1"> PRVI FAKTOR d.o.o., Hektorovićeva 2/V, 10000 Zagreb; OTOK-PROMET d.o.o. za usluge i trgovinu, Horvatova 35/b, 10000 Zagreb</derivirana_varijabla>
  </DomainObject.Predmet.StrankaFormatedWithAdress>
  <DomainObject.Predmet.StrankaFormatedWithAdressOIB>
    <izvorni_sadrzaj> PRVI FAKTOR d.o.o., OIB 63278028623, Hektorovićeva 2/V, 10000 Zagreb; OTOK-PROMET d.o.o. za usluge i trgovinu, OIB 67417902943, Horvatova 35/b, 10000 Zagreb</izvorni_sadrzaj>
    <derivirana_varijabla naziv="DomainObject.Predmet.StrankaFormatedWithAdressOIB_1"> PRVI FAKTOR d.o.o., OIB 63278028623, Hektorovićeva 2/V, 10000 Zagreb; OTOK-PROMET d.o.o. za usluge i trgovinu, OIB 67417902943, Horvatova 35/b, 10000 Zagreb</derivirana_varijabla>
  </DomainObject.Predmet.StrankaFormatedWithAdressOIB>
  <DomainObject.Predmet.StrankaWithAdress>
    <izvorni_sadrzaj>PRVI FAKTOR d.o.o. Hektorovićeva 2/V,10000 Zagreb,OTOK-PROMET d.o.o. za usluge i trgovinu Horvatova 35/b,10000 Zagreb</izvorni_sadrzaj>
    <derivirana_varijabla naziv="DomainObject.Predmet.StrankaWithAdress_1">PRVI FAKTOR d.o.o. Hektorovićeva 2/V,10000 Zagreb,OTOK-PROMET d.o.o. za usluge i trgovinu Horvatova 35/b,10000 Zagreb</derivirana_varijabla>
  </DomainObject.Predmet.StrankaWithAdress>
  <DomainObject.Predmet.StrankaWithAdressOIB>
    <izvorni_sadrzaj>PRVI FAKTOR d.o.o., OIB 63278028623, Hektorovićeva 2/V,10000 Zagreb,OTOK-PROMET d.o.o. za usluge i trgovinu, OIB 67417902943, Horvatova 35/b,10000 Zagreb</izvorni_sadrzaj>
    <derivirana_varijabla naziv="DomainObject.Predmet.StrankaWithAdressOIB_1">PRVI FAKTOR d.o.o., OIB 63278028623, Hektorovićeva 2/V,10000 Zagreb,OTOK-PROMET d.o.o. za usluge i trgovinu, OIB 67417902943, Horvatova 35/b,10000 Zagreb</derivirana_varijabla>
  </DomainObject.Predmet.StrankaWithAdressOIB>
  <DomainObject.Predmet.StrankaNazivFormated>
    <izvorni_sadrzaj>PRVI FAKTOR d.o.o.,OTOK-PROMET d.o.o. za usluge i trgovinu</izvorni_sadrzaj>
    <derivirana_varijabla naziv="DomainObject.Predmet.StrankaNazivFormated_1">PRVI FAKTOR d.o.o.,OTOK-PROMET d.o.o. za usluge i trgovinu</derivirana_varijabla>
  </DomainObject.Predmet.StrankaNazivFormated>
  <DomainObject.Predmet.StrankaNazivFormatedOIB>
    <izvorni_sadrzaj>PRVI FAKTOR d.o.o., OIB 63278028623,OTOK-PROMET d.o.o. za usluge i trgovinu, OIB 67417902943</izvorni_sadrzaj>
    <derivirana_varijabla naziv="DomainObject.Predmet.StrankaNazivFormatedOIB_1">PRVI FAKTOR d.o.o., OIB 63278028623,OTOK-PROMET d.o.o. za usluge i trgovinu, OIB 67417902943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PRVI FAKTOR d.o.o.</item>
      <item>OTOK-PROMET d.o.o. za usluge i trgovinu</item>
    </izvorni_sadrzaj>
    <derivirana_varijabla naziv="DomainObject.Predmet.StrankaListFormated_1">
      <item>PRVI FAKTOR d.o.o.</item>
      <item>OTOK-PROMET d.o.o. za usluge i trgovinu</item>
    </derivirana_varijabla>
  </DomainObject.Predmet.StrankaListFormated>
  <DomainObject.Predmet.StrankaListFormatedOIB>
    <izvorni_sadrzaj>
      <item>PRVI FAKTOR d.o.o., OIB 63278028623</item>
      <item>OTOK-PROMET d.o.o. za usluge i trgovinu, OIB 67417902943</item>
    </izvorni_sadrzaj>
    <derivirana_varijabla naziv="DomainObject.Predmet.StrankaListFormatedOIB_1">
      <item>PRVI FAKTOR d.o.o., OIB 63278028623</item>
      <item>OTOK-PROMET d.o.o. za usluge i trgovinu, OIB 67417902943</item>
    </derivirana_varijabla>
  </DomainObject.Predmet.StrankaListFormatedOIB>
  <DomainObject.Predmet.StrankaListFormatedWithAdress>
    <izvorni_sadrzaj>
      <item>PRVI FAKTOR d.o.o., Hektorovićeva 2/V, 10000 Zagreb</item>
      <item>OTOK-PROMET d.o.o. za usluge i trgovinu, Horvatova 35/b, 10000 Zagreb</item>
    </izvorni_sadrzaj>
    <derivirana_varijabla naziv="DomainObject.Predmet.StrankaListFormatedWithAdress_1">
      <item>PRVI FAKTOR d.o.o., Hektorovićeva 2/V, 10000 Zagreb</item>
      <item>OTOK-PROMET d.o.o. za usluge i trgovinu, Horvatova 35/b, 10000 Zagreb</item>
    </derivirana_varijabla>
  </DomainObject.Predmet.StrankaListFormatedWithAdress>
  <DomainObject.Predmet.StrankaListFormatedWithAdressOIB>
    <izvorni_sadrzaj>
      <item>PRVI FAKTOR d.o.o., OIB 63278028623, Hektorovićeva 2/V, 10000 Zagreb</item>
      <item>OTOK-PROMET d.o.o. za usluge i trgovinu, OIB 67417902943, Horvatova 35/b, 10000 Zagreb</item>
    </izvorni_sadrzaj>
    <derivirana_varijabla naziv="DomainObject.Predmet.StrankaListFormatedWithAdressOIB_1">
      <item>PRVI FAKTOR d.o.o., OIB 63278028623, Hektorovićeva 2/V, 10000 Zagreb</item>
      <item>OTOK-PROMET d.o.o. za usluge i trgovinu, OIB 67417902943, Horvatova 35/b, 10000 Zagreb</item>
    </derivirana_varijabla>
  </DomainObject.Predmet.StrankaListFormatedWithAdressOIB>
  <DomainObject.Predmet.StrankaListNazivFormated>
    <izvorni_sadrzaj>
      <item>PRVI FAKTOR d.o.o.</item>
      <item>OTOK-PROMET d.o.o. za usluge i trgovinu</item>
    </izvorni_sadrzaj>
    <derivirana_varijabla naziv="DomainObject.Predmet.StrankaListNazivFormated_1">
      <item>PRVI FAKTOR d.o.o.</item>
      <item>OTOK-PROMET d.o.o. za usluge i trgovinu</item>
    </derivirana_varijabla>
  </DomainObject.Predmet.StrankaListNazivFormated>
  <DomainObject.Predmet.StrankaListNazivFormatedOIB>
    <izvorni_sadrzaj>
      <item>PRVI FAKTOR d.o.o., OIB 63278028623</item>
      <item>OTOK-PROMET d.o.o. za usluge i trgovinu, OIB 67417902943</item>
    </izvorni_sadrzaj>
    <derivirana_varijabla naziv="DomainObject.Predmet.StrankaListNazivFormatedOIB_1">
      <item>PRVI FAKTOR d.o.o., OIB 63278028623</item>
      <item>OTOK-PROMET d.o.o. za usluge i trgovinu, OIB 67417902943</item>
    </derivirana_varijabla>
  </DomainObject.Predmet.StrankaListNazivFormatedOIB>
  <DomainObject.Predmet.ProtuStrankaListFormated>
    <izvorni_sadrzaj>
      <item>Horvat Trgovina Export-Import d.o.o. za proizvodnju, trgovinu, usluge i uvoz-izvoz</item>
    </izvorni_sadrzaj>
    <derivirana_varijabla naziv="DomainObject.Predmet.ProtuStrankaListFormated_1">
      <item>Horvat Trgovina Export-Import d.o.o. za proizvodnju, trgovinu, usluge i uvoz-izvoz</item>
    </derivirana_varijabla>
  </DomainObject.Predmet.ProtuStrankaListFormated>
  <DomainObject.Predmet.ProtuStrankaListFormatedOIB>
    <izvorni_sadrzaj>
      <item>Horvat Trgovina Export-Import d.o.o. za proizvodnju, trgovinu, usluge i uvoz-izvoz, OIB 56429917706</item>
    </izvorni_sadrzaj>
    <derivirana_varijabla naziv="DomainObject.Predmet.ProtuStrankaListFormatedOIB_1">
      <item>Horvat Trgovina Export-Import d.o.o. za proizvodnju, trgovinu, usluge i uvoz-izvoz, OIB 56429917706</item>
    </derivirana_varijabla>
  </DomainObject.Predmet.ProtuStrankaListFormatedOIB>
  <DomainObject.Predmet.ProtuStrankaListFormatedWithAdress>
    <izvorni_sadrzaj>
      <item>Horvat Trgovina Export-Import d.o.o. za proizvodnju, trgovinu, usluge i uvoz-izvoz, Dobriše Cesarića 17, 40000 Čakovec</item>
    </izvorni_sadrzaj>
    <derivirana_varijabla naziv="DomainObject.Predmet.ProtuStrankaListFormatedWithAdress_1">
      <item>Horvat Trgovina Export-Import d.o.o. za proizvodnju, trgovinu, usluge i uvoz-izvoz, Dobriše Cesarića 17, 40000 Čakovec</item>
    </derivirana_varijabla>
  </DomainObject.Predmet.ProtuStrankaListFormatedWithAdress>
  <DomainObject.Predmet.ProtuStrankaListFormatedWithAdressOIB>
    <izvorni_sadrzaj>
      <item>Horvat Trgovina Export-Import d.o.o. za proizvodnju, trgovinu, usluge i uvoz-izvoz, OIB 56429917706, Dobriše Cesarića 17, 40000 Čakovec</item>
    </izvorni_sadrzaj>
    <derivirana_varijabla naziv="DomainObject.Predmet.ProtuStrankaListFormatedWithAdressOIB_1">
      <item>Horvat Trgovina Export-Import d.o.o. za proizvodnju, trgovinu, usluge i uvoz-izvoz, OIB 56429917706, Dobriše Cesarića 17, 40000 Čakovec</item>
    </derivirana_varijabla>
  </DomainObject.Predmet.ProtuStrankaListFormatedWithAdressOIB>
  <DomainObject.Predmet.ProtuStrankaListNazivFormated>
    <izvorni_sadrzaj>
      <item>Horvat Trgovina Export-Import d.o.o. za proizvodnju, trgovinu, usluge i uvoz-izvoz</item>
    </izvorni_sadrzaj>
    <derivirana_varijabla naziv="DomainObject.Predmet.ProtuStrankaListNazivFormated_1">
      <item>Horvat Trgovina Export-Import d.o.o. za proizvodnju, trgovinu, usluge i uvoz-izvoz</item>
    </derivirana_varijabla>
  </DomainObject.Predmet.ProtuStrankaListNazivFormated>
  <DomainObject.Predmet.ProtuStrankaListNazivFormatedOIB>
    <izvorni_sadrzaj>
      <item>Horvat Trgovina Export-Import d.o.o. za proizvodnju, trgovinu, usluge i uvoz-izvoz, OIB 56429917706</item>
    </izvorni_sadrzaj>
    <derivirana_varijabla naziv="DomainObject.Predmet.ProtuStrankaListNazivFormatedOIB_1">
      <item>Horvat Trgovina Export-Import d.o.o. za proizvodnju, trgovinu, usluge i uvoz-izvoz, OIB 56429917706</item>
    </derivirana_varijabla>
  </DomainObject.Predmet.ProtuStrankaListNazivFormatedOIB>
  <DomainObject.Predmet.OstaliListFormated>
    <izvorni_sadrzaj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izvorni_sadrzaj>
    <derivirana_varijabla naziv="DomainObject.Predmet.OstaliListFormated_1"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derivirana_varijabla>
  </DomainObject.Predmet.OstaliListFormated>
  <DomainObject.Predmet.OstaliListFormatedOIB>
    <izvorni_sadrzaj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izvorni_sadrzaj>
    <derivirana_varijabla naziv="DomainObject.Predmet.OstaliListFormatedOIB_1"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derivirana_varijabla>
  </DomainObject.Predmet.OstaliListFormatedOIB>
  <DomainObject.Predmet.OstaliListFormatedWithAdress>
    <izvorni_sadrzaj>
      <item>Boris Horvat, direktor, Šenkovec, J. Bedekovića 2/E, 40000 Čakovec</item>
      <item>Raiffeisenbank Austria d.d., Petrinjska 59, 10000 Zagreb</item>
      <item>ŽUPANIJSKO DRŽ. ODVJETNIŠTVO, I. Mažuranića 2, 40 000 Čakovec</item>
      <item>Katarina Conar-Brod, Križanićeva 9, 42 000 Varaždin</item>
      <item>NARODNE NOVINE, dioničko društvo za izdavanje i tiskanje Službenog lista Republike Hrvatske, službenih i drugih obrazaca te , Savski Gaj XIII. put 6, 10000 Zagreb</item>
      <item>POREZNA UPRAVA ČAKOVEC, O. Keršovanija 11, 40 000 Čakovec</item>
      <item>Katarina Conar-Brod, Križanićeva 92, 42000 Varaždin</item>
      <item>OTOK PROMET d.o.o., Horvatova 35/b, 10 000 Zagreb</item>
      <item>MEĐIMURJE-PLIN d.o.o. za opskrbu plinom,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Gornji Viduševac 229, 44400 Gornji Viduševac</item>
      <item>BANKA KOVANICA dioničko društvo, Petra Preradovića 29, 42000 Varaždin</item>
      <item>H-ABDUCO društvo s ograničenom odgovornošću za usluge, Slavonska avenija 6A , 10000 Zagreb</item>
    </izvorni_sadrzaj>
    <derivirana_varijabla naziv="DomainObject.Predmet.OstaliListFormatedWithAdress_1">
      <item>Boris Horvat, direktor, Šenkovec, J. Bedekovića 2/E, 40000 Čakovec</item>
      <item>Raiffeisenbank Austria d.d., Petrinjska 59, 10000 Zagreb</item>
      <item>ŽUPANIJSKO DRŽ. ODVJETNIŠTVO, I. Mažuranića 2, 40 000 Čakovec</item>
      <item>Katarina Conar-Brod, Križanićeva 9, 42 000 Varaždin</item>
      <item>NARODNE NOVINE, dioničko društvo za izdavanje i tiskanje Službenog lista Republike Hrvatske, službenih i drugih obrazaca te , Savski Gaj XIII. put 6, 10000 Zagreb</item>
      <item>POREZNA UPRAVA ČAKOVEC, O. Keršovanija 11, 40 000 Čakovec</item>
      <item>Katarina Conar-Brod, Križanićeva 92, 42000 Varaždin</item>
      <item>OTOK PROMET d.o.o., Horvatova 35/b, 10 000 Zagreb</item>
      <item>MEĐIMURJE-PLIN d.o.o. za opskrbu plinom,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Gornji Viduševac 229, 44400 Gornji Viduševac</item>
      <item>BANKA KOVANICA dioničko društvo, Petra Preradovića 29, 42000 Varaždin</item>
      <item>H-ABDUCO društvo s ograničenom odgovornošću za usluge, Slavonska avenija 6A , 10000 Zagreb</item>
    </derivirana_varijabla>
  </DomainObject.Predmet.OstaliListFormatedWithAdress>
  <DomainObject.Predmet.OstaliListFormatedWithAdressOIB>
    <izvorni_sadrzaj>
      <item>Boris Horvat, direktor, Šenkovec, J. Bedekovića 2/E, 40000 Čakovec</item>
      <item>Raiffeisenbank Austria d.d., OIB 53056966535, Petrinjska 59, 10000 Zagreb</item>
      <item>ŽUPANIJSKO DRŽ. ODVJETNIŠTVO, I. Mažuranića 2, 40 000 Čakovec</item>
      <item>Katarina Conar-Brod, OIB 45444178361, Križanićeva 9, 42 000 Varaždin</item>
      <item>NARODNE NOVINE, dioničko društvo za izdavanje i tiskanje Službenog lista Republike Hrvatske, službenih i drugih obrazaca te , OIB 64546066176, Savski Gaj XIII. put 6, 10000 Zagreb</item>
      <item>POREZNA UPRAVA ČAKOVEC, O. Keršovanija 11, 40 000 Čakovec</item>
      <item>Katarina Conar-Brod, OIB 45444178361, Križanićeva 92, 42000 Varaždin</item>
      <item>OTOK PROMET d.o.o., OIB 67417902943, Horvatova 35/b, 10 000 Zagreb</item>
      <item>MEĐIMURJE-PLIN d.o.o. za opskrbu plinom, OIB 29035933600,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OIB 37459731199, Gornji Viduševac 229, 44400 Gornji Viduševac</item>
      <item>BANKA KOVANICA dioničko društvo, OIB 33039197637, Petra Preradovića 29, 42000 Varaždin</item>
      <item>H-ABDUCO društvo s ograničenom odgovornošću za usluge, OIB 13667298928, Slavonska avenija 6A , 10000 Zagreb</item>
    </izvorni_sadrzaj>
    <derivirana_varijabla naziv="DomainObject.Predmet.OstaliListFormatedWithAdressOIB_1">
      <item>Boris Horvat, direktor, Šenkovec, J. Bedekovića 2/E, 40000 Čakovec</item>
      <item>Raiffeisenbank Austria d.d., OIB 53056966535, Petrinjska 59, 10000 Zagreb</item>
      <item>ŽUPANIJSKO DRŽ. ODVJETNIŠTVO, I. Mažuranića 2, 40 000 Čakovec</item>
      <item>Katarina Conar-Brod, OIB 45444178361, Križanićeva 9, 42 000 Varaždin</item>
      <item>NARODNE NOVINE, dioničko društvo za izdavanje i tiskanje Službenog lista Republike Hrvatske, službenih i drugih obrazaca te , OIB 64546066176, Savski Gaj XIII. put 6, 10000 Zagreb</item>
      <item>POREZNA UPRAVA ČAKOVEC, O. Keršovanija 11, 40 000 Čakovec</item>
      <item>Katarina Conar-Brod, OIB 45444178361, Križanićeva 92, 42000 Varaždin</item>
      <item>OTOK PROMET d.o.o., OIB 67417902943, Horvatova 35/b, 10 000 Zagreb</item>
      <item>MEĐIMURJE-PLIN d.o.o. za opskrbu plinom, OIB 29035933600,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OIB 37459731199, Gornji Viduševac 229, 44400 Gornji Viduševac</item>
      <item>BANKA KOVANICA dioničko društvo, OIB 33039197637, Petra Preradovića 29, 42000 Varaždin</item>
      <item>H-ABDUCO društvo s ograničenom odgovornošću za usluge, OIB 13667298928, Slavonska avenija 6A , 10000 Zagreb</item>
    </derivirana_varijabla>
  </DomainObject.Predmet.OstaliListFormatedWithAdressOIB>
  <DomainObject.Predmet.OstaliListNazivFormated>
    <izvorni_sadrzaj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izvorni_sadrzaj>
    <derivirana_varijabla naziv="DomainObject.Predmet.OstaliListNazivFormated_1"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derivirana_varijabla>
  </DomainObject.Predmet.OstaliListNazivFormated>
  <DomainObject.Predmet.OstaliListNazivFormatedOIB>
    <izvorni_sadrzaj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izvorni_sadrzaj>
    <derivirana_varijabla naziv="DomainObject.Predmet.OstaliListNazivFormatedOIB_1"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>St-58/2010-183</izvorni_sadrzaj>
    <derivirana_varijabla naziv="DomainObject.PoslovniBrojDokumenta_1">St-58/2010-183</derivirana_varijabla>
  </DomainObject.PoslovniBrojDokumenta>
  <DomainObject.Predmet.StrankaIDrugi>
    <izvorni_sadrzaj>PRVI FAKTOR d.o.o. i dr.</izvorni_sadrzaj>
    <derivirana_varijabla naziv="DomainObject.Predmet.StrankaIDrugi_1">PRVI FAKTOR d.o.o. i dr.</derivirana_varijabla>
  </DomainObject.Predmet.StrankaIDrugi>
  <DomainObject.Predmet.ProtustrankaIDrugi>
    <izvorni_sadrzaj>Horvat Trgovina Export-Import d.o.o. za proizvodnju, trgovinu, usluge i uvoz-izvoz</izvorni_sadrzaj>
    <derivirana_varijabla naziv="DomainObject.Predmet.ProtustrankaIDrugi_1">Horvat Trgovina Export-Import d.o.o. za proizvodnju, trgovinu, usluge i uvoz-izvoz</derivirana_varijabla>
  </DomainObject.Predmet.ProtustrankaIDrugi>
  <DomainObject.Predmet.StrankaIDrugiAdressOIB>
    <izvorni_sadrzaj>PRVI FAKTOR d.o.o., OIB 63278028623, Hektorovićeva 2/V, 10000 Zagreb i dr.</izvorni_sadrzaj>
    <derivirana_varijabla naziv="DomainObject.Predmet.StrankaIDrugiAdressOIB_1">PRVI FAKTOR d.o.o., OIB 63278028623, Hektorovićeva 2/V, 10000 Zagreb i dr.</derivirana_varijabla>
  </DomainObject.Predmet.StrankaIDrugiAdressOIB>
  <DomainObject.Predmet.ProtustrankaIDrugiAdressOIB>
    <izvorni_sadrzaj>Horvat Trgovina Export-Import d.o.o. za proizvodnju, trgovinu, usluge i uvoz-izvoz, OIB 56429917706, Dobriše Cesarića 17, 40000 Čakovec</izvorni_sadrzaj>
    <derivirana_varijabla naziv="DomainObject.Predmet.ProtustrankaIDrugiAdressOIB_1">Horvat Trgovina Export-Import d.o.o. za proizvodnju, trgovinu, usluge i uvoz-izvoz, OIB 56429917706, Dobriše Cesarića 17,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2014.</izvorni_sadrzaj>
    <derivirana_varijabla naziv="DomainObject.Predmet.OdlukaRjesenje.DatumDonosenjaOdluke_1">9. lipnja 2014.</derivirana_varijabla>
  </DomainObject.Predmet.OdlukaRjesenje.DatumDonosenjaOdluke>
  <DomainObject.Predmet.OdlukaRjesenje.DatumPravomocnosti>
    <izvorni_sadrzaj>3. srpnja 2014.</izvorni_sadrzaj>
    <derivirana_varijabla naziv="DomainObject.Predmet.OdlukaRjesenje.DatumPravomocnosti_1">3. srpnja 2014.</derivirana_varijabla>
  </DomainObject.Predmet.OdlukaRjesenje.DatumPravomocnosti>
  <DomainObject.Predmet.OdlukaRjesenje.Oznaka>
    <izvorni_sadrzaj>St-58/2010-144</izvorni_sadrzaj>
    <derivirana_varijabla naziv="DomainObject.Predmet.OdlukaRjesenje.Oznaka_1">St-58/2010-144</derivirana_varijabla>
  </DomainObject.Predmet.OdlukaRjesenje.Oznaka>
  <DomainObject.Predmet.SudioniciListNaziv>
    <izvorni_sadrzaj>
      <item>Boris Horvat, direktor</item>
      <item>Raiffeisenbank Austria d.d.</item>
      <item>PRVI FAKTOR d.o.o.</item>
      <item>Horvat Trgovina Export-Import d.o.o. za proizvodnju, trgovinu, usluge i uvoz-izvoz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OTOK-PROMET d.o.o. za usluge i trgovinu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izvorni_sadrzaj>
    <derivirana_varijabla naziv="DomainObject.Predmet.SudioniciListNaziv_1">
      <item>Boris Horvat, direktor</item>
      <item>Raiffeisenbank Austria d.d.</item>
      <item>PRVI FAKTOR d.o.o.</item>
      <item>Horvat Trgovina Export-Import d.o.o. za proizvodnju, trgovinu, usluge i uvoz-izvoz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OTOK-PROMET d.o.o. za usluge i trgovinu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derivirana_varijabla>
  </DomainObject.Predmet.SudioniciListNaziv>
  <DomainObject.Predmet.SudioniciListAdressOIB>
    <izvorni_sadrzaj>
      <item>Boris Horvat, direktor, Šenkovec, J. Bedekovića 2/E,40000 Čakovec</item>
      <item>Raiffeisenbank Austria d.d., OIB 53056966535, Petrinjska 59,10000 Zagreb</item>
      <item>PRVI FAKTOR d.o.o., OIB 63278028623, Hektorovićeva 2/V,10000 Zagreb</item>
      <item>Horvat Trgovina Export-Import d.o.o. za proizvodnju, trgovinu, usluge i uvoz-izvoz, OIB 56429917706, Dobriše Cesarića 17,40000 Čakovec</item>
      <item>ŽUPANIJSKO DRŽ. ODVJETNIŠTVO, I. Mažuranića 2,40 000 Čakovec</item>
      <item>Katarina Conar-Brod, OIB 45444178361, Križanićeva 9,42 000 Varaždin</item>
      <item>NARODNE NOVINE, dioničko društvo za izdavanje i tiskanje Službenog lista Republike Hrvatske, službenih i drugih obrazaca te , OIB 64546066176, Savski Gaj XIII. put 6,10000 Zagreb</item>
      <item>POREZNA UPRAVA ČAKOVEC, O. Keršovanija 11,40 000 Čakovec</item>
      <item>Katarina Conar-Brod, OIB 45444178361, Križanićeva 92,42000 Varaždin</item>
      <item>OTOK PROMET d.o.o., OIB 67417902943, Horvatova 35/b,10 000 Zagreb</item>
      <item>MEĐIMURJE-PLIN d.o.o. za opskrbu plinom, OIB 29035933600, Obrtnička 4,Čakovec</item>
      <item>OTOK-PROMET d.o.o. za usluge i trgovinu, OIB 67417902943, Horvatova 35/b,10000 Zagreb</item>
      <item>OPĆINSKI SUD U KARLOVCU, Trg hrvatskih branitelja 1,47000 Karlovac</item>
      <item>OPĆINSKI GRAĐANSKI SUD U ZAGREBU, Ul. grada Vukovara 84.,10000 Zagreb</item>
      <item>Općinski sud u Čakovcu, Ruđera Boškovića 18,40000 Čakovec</item>
      <item>Vladimir Šeović, OIB 37459731199, Gornji Viduševac 229,44400 Gornji Viduševac</item>
      <item>BANKA KOVANICA dioničko društvo, OIB 33039197637, Petra Preradovića 29,42000 Varaždin</item>
      <item>H-ABDUCO društvo s ograničenom odgovornošću za usluge, OIB 13667298928, Slavonska avenija 6A ,10000 Zagreb</item>
    </izvorni_sadrzaj>
    <derivirana_varijabla naziv="DomainObject.Predmet.SudioniciListAdressOIB_1">
      <item>Boris Horvat, direktor, Šenkovec, J. Bedekovića 2/E,40000 Čakovec</item>
      <item>Raiffeisenbank Austria d.d., OIB 53056966535, Petrinjska 59,10000 Zagreb</item>
      <item>PRVI FAKTOR d.o.o., OIB 63278028623, Hektorovićeva 2/V,10000 Zagreb</item>
      <item>Horvat Trgovina Export-Import d.o.o. za proizvodnju, trgovinu, usluge i uvoz-izvoz, OIB 56429917706, Dobriše Cesarića 17,40000 Čakovec</item>
      <item>ŽUPANIJSKO DRŽ. ODVJETNIŠTVO, I. Mažuranića 2,40 000 Čakovec</item>
      <item>Katarina Conar-Brod, OIB 45444178361, Križanićeva 9,42 000 Varaždin</item>
      <item>NARODNE NOVINE, dioničko društvo za izdavanje i tiskanje Službenog lista Republike Hrvatske, službenih i drugih obrazaca te , OIB 64546066176, Savski Gaj XIII. put 6,10000 Zagreb</item>
      <item>POREZNA UPRAVA ČAKOVEC, O. Keršovanija 11,40 000 Čakovec</item>
      <item>Katarina Conar-Brod, OIB 45444178361, Križanićeva 92,42000 Varaždin</item>
      <item>OTOK PROMET d.o.o., OIB 67417902943, Horvatova 35/b,10 000 Zagreb</item>
      <item>MEĐIMURJE-PLIN d.o.o. za opskrbu plinom, OIB 29035933600, Obrtnička 4,Čakovec</item>
      <item>OTOK-PROMET d.o.o. za usluge i trgovinu, OIB 67417902943, Horvatova 35/b,10000 Zagreb</item>
      <item>OPĆINSKI SUD U KARLOVCU, Trg hrvatskih branitelja 1,47000 Karlovac</item>
      <item>OPĆINSKI GRAĐANSKI SUD U ZAGREBU, Ul. grada Vukovara 84.,10000 Zagreb</item>
      <item>Općinski sud u Čakovcu, Ruđera Boškovića 18,40000 Čakovec</item>
      <item>Vladimir Šeović, OIB 37459731199, Gornji Viduševac 229,44400 Gornji Viduševac</item>
      <item>BANKA KOVANICA dioničko društvo, OIB 33039197637, Petra Preradovića 29,42000 Varaždin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53056966535</item>
      <item>, OIB 63278028623</item>
      <item>, OIB 56429917706</item>
      <item>, OIB null</item>
      <item>, OIB 45444178361</item>
      <item>, OIB 64546066176</item>
      <item>, OIB null</item>
      <item>, OIB 45444178361</item>
      <item>, OIB 67417902943</item>
      <item>, OIB 29035933600</item>
      <item>, OIB 67417902943</item>
      <item>, OIB null</item>
      <item>, OIB null</item>
      <item>, OIB null</item>
      <item>, OIB 37459731199</item>
      <item>, OIB 33039197637</item>
      <item>, OIB 13667298928</item>
    </izvorni_sadrzaj>
    <derivirana_varijabla naziv="DomainObject.Predmet.SudioniciListNazivOIB_1">
      <item>, OIB null</item>
      <item>, OIB 53056966535</item>
      <item>, OIB 63278028623</item>
      <item>, OIB 56429917706</item>
      <item>, OIB null</item>
      <item>, OIB 45444178361</item>
      <item>, OIB 64546066176</item>
      <item>, OIB null</item>
      <item>, OIB 45444178361</item>
      <item>, OIB 67417902943</item>
      <item>, OIB 29035933600</item>
      <item>, OIB 67417902943</item>
      <item>, OIB null</item>
      <item>, OIB null</item>
      <item>, OIB null</item>
      <item>, OIB 37459731199</item>
      <item>, OIB 33039197637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1E9D85-8CB2-4D03-9DB3-2E556A63F3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849</properties:Words>
  <properties:Characters>4462</properties:Characters>
  <properties:Lines>119</properties:Lines>
  <properties:Paragraphs>36</properties:Paragraphs>
  <properties:TotalTime>282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2016-01-14T13:45:00Z</dcterms:created>
  <dc:creator>jlekic</dc:creator>
  <cp:lastModifiedBy>Lea Rogina</cp:lastModifiedBy>
  <cp:lastPrinted>2018-11-13T07:09:00Z</cp:lastPrinted>
  <dcterms:modified xmlns:xsi="http://www.w3.org/2001/XMLSchema-instance" xsi:type="dcterms:W3CDTF">2018-11-13T08:41:00Z</dcterms:modified>
  <cp:revision>135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St-58/2010-183 / Zapisnik - Ročište za dražbu (ST-58-10- ZAPISNIK JAVNA DRAŽBA 13.11.2018..docx)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