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7466" w14:paraId="a3d7466" w:rsidRDefault="000E383E" w:rsidP="0007694F" w:rsidR="000E383E">
      <w:pPr>
        <w15:collapsed w:val="false"/>
      </w:pPr>
    </w:p>
    <w:p w:rsidRDefault="00557331" w:rsidP="00557331" w:rsidR="00557331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7331" w:rsidP="00557331" w:rsidR="00557331" w:rsidRPr="00DA53DC">
      <w:r w:rsidRPr="00DA53DC">
        <w:t>REPUBLIKA HRVATSKA</w:t>
      </w:r>
    </w:p>
    <w:p w:rsidRDefault="00557331" w:rsidP="00557331" w:rsidR="00557331" w:rsidRPr="00DA53DC">
      <w:r w:rsidRPr="00DA53DC">
        <w:t xml:space="preserve">  Trgovački sud u Zagrebu</w:t>
      </w:r>
    </w:p>
    <w:p w:rsidRDefault="00557331" w:rsidP="00557331" w:rsidR="00557331">
      <w:r w:rsidRPr="00DA53DC">
        <w:t xml:space="preserve">   Zagreb, </w:t>
      </w:r>
      <w:proofErr w:type="spellStart"/>
      <w:r w:rsidRPr="00DA53DC">
        <w:t>Amruševa</w:t>
      </w:r>
      <w:proofErr w:type="spellEnd"/>
      <w:r w:rsidRPr="00DA53DC">
        <w:t xml:space="preserve"> 2/II                                                            </w:t>
      </w: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FBE">
        <w:tab/>
      </w:r>
      <w:r w:rsidR="00C33FBE">
        <w:tab/>
      </w:r>
    </w:p>
    <w:p w:rsidRDefault="00557331" w:rsidP="00557331" w:rsidR="00557331" w:rsidRPr="00DA53DC">
      <w:pPr>
        <w:jc w:val="center"/>
      </w:pPr>
      <w:r w:rsidRPr="00DA53DC">
        <w:t>REPUBLIKA HRVATSKA</w:t>
      </w:r>
    </w:p>
    <w:p w:rsidRDefault="003F3491" w:rsidP="00557331" w:rsidR="00557331" w:rsidRPr="00427132">
      <w:pPr>
        <w:jc w:val="center"/>
      </w:pPr>
      <w:r>
        <w:t>R J E Š E NJ E</w:t>
      </w:r>
      <w:r w:rsidR="006505F8">
        <w:t xml:space="preserve"> </w:t>
      </w:r>
    </w:p>
    <w:p w:rsidRDefault="00557331" w:rsidP="00557331" w:rsidR="00557331" w:rsidRPr="007910B3">
      <w:pPr>
        <w:jc w:val="center"/>
      </w:pPr>
      <w:r w:rsidRPr="00DA53DC">
        <w:t xml:space="preserve">                </w:t>
      </w:r>
      <w:r w:rsidRPr="007910B3">
        <w:t xml:space="preserve">  </w:t>
      </w:r>
    </w:p>
    <w:p w:rsidRDefault="006948E3" w:rsidP="006948E3" w:rsidR="006948E3">
      <w:pPr>
        <w:jc w:val="both"/>
        <w:rPr>
          <w:bCs/>
        </w:rPr>
      </w:pPr>
      <w:r w:rsidRPr="008C47E6">
        <w:t xml:space="preserve">Trgovački sud u Zagrebu po sucu pojedincu Nikoli Ribariću, kao stečajnom sucu, u stečajnom predmetu nad dužnikom M-PROFIL d.o.o. u stečaju, Zabok, Prilaz dr. Franje Tuđmana </w:t>
      </w:r>
      <w:proofErr w:type="spellStart"/>
      <w:r w:rsidRPr="008C47E6">
        <w:t>11</w:t>
      </w:r>
      <w:proofErr w:type="spellEnd"/>
      <w:r w:rsidRPr="008C47E6">
        <w:t xml:space="preserve">, </w:t>
      </w:r>
      <w:proofErr w:type="spellStart"/>
      <w:r w:rsidRPr="008C47E6">
        <w:t>MBS</w:t>
      </w:r>
      <w:proofErr w:type="spellEnd"/>
      <w:r w:rsidRPr="008C47E6">
        <w:t xml:space="preserve">: </w:t>
      </w:r>
      <w:proofErr w:type="spellStart"/>
      <w:r w:rsidRPr="008C47E6">
        <w:t>080000127</w:t>
      </w:r>
      <w:proofErr w:type="spellEnd"/>
      <w:r w:rsidRPr="008C47E6">
        <w:t xml:space="preserve">, </w:t>
      </w:r>
      <w:proofErr w:type="spellStart"/>
      <w:r w:rsidRPr="008C47E6">
        <w:t>OIB</w:t>
      </w:r>
      <w:proofErr w:type="spellEnd"/>
      <w:r w:rsidRPr="008C47E6">
        <w:t xml:space="preserve">: </w:t>
      </w:r>
      <w:proofErr w:type="spellStart"/>
      <w:r w:rsidRPr="008C47E6">
        <w:t>02586214731</w:t>
      </w:r>
      <w:proofErr w:type="spellEnd"/>
      <w:r w:rsidRPr="008C47E6">
        <w:t>,</w:t>
      </w:r>
      <w:r w:rsidRPr="008C47E6">
        <w:rPr>
          <w:bCs/>
        </w:rPr>
        <w:t xml:space="preserve"> </w:t>
      </w:r>
      <w:r w:rsidRPr="008C47E6">
        <w:t xml:space="preserve"> dana </w:t>
      </w:r>
      <w:r>
        <w:t>8</w:t>
      </w:r>
      <w:r w:rsidRPr="008C47E6">
        <w:t>.</w:t>
      </w:r>
      <w:r>
        <w:t xml:space="preserve"> lipnja</w:t>
      </w:r>
      <w:r w:rsidRPr="008C47E6">
        <w:rPr>
          <w:bCs/>
        </w:rPr>
        <w:t xml:space="preserve"> </w:t>
      </w:r>
      <w:proofErr w:type="spellStart"/>
      <w:r w:rsidRPr="008C47E6">
        <w:rPr>
          <w:bCs/>
        </w:rPr>
        <w:t>201</w:t>
      </w:r>
      <w:r>
        <w:rPr>
          <w:bCs/>
        </w:rPr>
        <w:t>8</w:t>
      </w:r>
      <w:proofErr w:type="spellEnd"/>
      <w:r w:rsidRPr="008C47E6">
        <w:rPr>
          <w:bCs/>
        </w:rPr>
        <w:t>.</w:t>
      </w:r>
    </w:p>
    <w:p w:rsidRDefault="00F33638" w:rsidP="0058716C" w:rsidR="00F33638">
      <w:pPr>
        <w:jc w:val="center"/>
        <w:rPr>
          <w:b/>
        </w:rPr>
      </w:pPr>
    </w:p>
    <w:p w:rsidRDefault="003F3491" w:rsidP="006505F8" w:rsidR="0058716C">
      <w:pPr>
        <w:jc w:val="center"/>
      </w:pPr>
      <w:r>
        <w:t xml:space="preserve">r i j e š i o </w:t>
      </w:r>
      <w:r w:rsidR="006505F8" w:rsidRPr="00A86F10">
        <w:t>j e</w:t>
      </w:r>
    </w:p>
    <w:p w:rsidRDefault="009C4FBD" w:rsidP="006505F8" w:rsidR="009C4FBD" w:rsidRPr="00A86F10">
      <w:pPr>
        <w:jc w:val="center"/>
      </w:pPr>
    </w:p>
    <w:p w:rsidRDefault="009C4FBD" w:rsidP="001C4E88" w:rsidR="0018723F">
      <w:pPr>
        <w:ind w:firstLine="720"/>
        <w:jc w:val="both"/>
      </w:pPr>
      <w:r>
        <w:rPr>
          <w:b/>
        </w:rPr>
        <w:t>I</w:t>
      </w:r>
      <w:r>
        <w:rPr>
          <w:b/>
        </w:rPr>
        <w:tab/>
      </w:r>
      <w:r w:rsidR="00180663" w:rsidRPr="007910B3">
        <w:t xml:space="preserve">Nalaže se računovodstvu Trgovačkog suda u Zagrebu, iznos </w:t>
      </w:r>
      <w:r w:rsidR="00F33638" w:rsidRPr="000A1F85">
        <w:t xml:space="preserve">od </w:t>
      </w:r>
      <w:proofErr w:type="spellStart"/>
      <w:r w:rsidR="0018723F">
        <w:t>37.375</w:t>
      </w:r>
      <w:proofErr w:type="spellEnd"/>
      <w:r w:rsidR="0018723F">
        <w:t>,</w:t>
      </w:r>
      <w:proofErr w:type="spellStart"/>
      <w:r w:rsidR="0018723F">
        <w:t>00</w:t>
      </w:r>
      <w:proofErr w:type="spellEnd"/>
      <w:r w:rsidR="003F77D4">
        <w:t xml:space="preserve"> kuna</w:t>
      </w:r>
      <w:r w:rsidR="00180663" w:rsidRPr="007910B3">
        <w:t xml:space="preserve"> koji je </w:t>
      </w:r>
      <w:r w:rsidR="000E383E">
        <w:t xml:space="preserve">rezerviran u </w:t>
      </w:r>
      <w:proofErr w:type="spellStart"/>
      <w:r w:rsidR="000E383E">
        <w:t>ovosudnom</w:t>
      </w:r>
      <w:proofErr w:type="spellEnd"/>
      <w:r w:rsidR="000E383E">
        <w:t xml:space="preserve"> stečajnom postupku i nalazi se na </w:t>
      </w:r>
      <w:r w:rsidR="00180663" w:rsidRPr="007910B3">
        <w:t xml:space="preserve">na </w:t>
      </w:r>
      <w:r w:rsidR="006C4BF0" w:rsidRPr="007910B3">
        <w:t>depozitn</w:t>
      </w:r>
      <w:r w:rsidR="000E383E">
        <w:t>om</w:t>
      </w:r>
      <w:r w:rsidR="006C4BF0" w:rsidRPr="007910B3">
        <w:t xml:space="preserve"> račun</w:t>
      </w:r>
      <w:r w:rsidR="000E383E">
        <w:t>u</w:t>
      </w:r>
      <w:r w:rsidR="006C4BF0" w:rsidRPr="007910B3">
        <w:t xml:space="preserve"> ovoga suda otvoren u Hrvatskoj poštanskoj banci</w:t>
      </w:r>
      <w:r w:rsidR="002E6303">
        <w:t xml:space="preserve">, </w:t>
      </w:r>
      <w:proofErr w:type="spellStart"/>
      <w:r w:rsidR="00557331">
        <w:t>IBAN</w:t>
      </w:r>
      <w:proofErr w:type="spellEnd"/>
      <w:r w:rsidR="00557331">
        <w:t xml:space="preserve">: </w:t>
      </w:r>
      <w:proofErr w:type="spellStart"/>
      <w:r w:rsidR="00557331">
        <w:t>HR92</w:t>
      </w:r>
      <w:proofErr w:type="spellEnd"/>
      <w:r w:rsidR="00557331">
        <w:t xml:space="preserve"> </w:t>
      </w:r>
      <w:proofErr w:type="spellStart"/>
      <w:r w:rsidR="006C4BF0" w:rsidRPr="007910B3">
        <w:t>2390001</w:t>
      </w:r>
      <w:proofErr w:type="spellEnd"/>
      <w:r w:rsidR="006C4BF0" w:rsidRPr="007910B3">
        <w:t>-</w:t>
      </w:r>
      <w:proofErr w:type="spellStart"/>
      <w:r w:rsidR="006C4BF0" w:rsidRPr="007910B3">
        <w:t>1300000460</w:t>
      </w:r>
      <w:proofErr w:type="spellEnd"/>
      <w:r w:rsidR="006C4BF0" w:rsidRPr="007910B3">
        <w:t xml:space="preserve">, s pozivom na </w:t>
      </w:r>
      <w:proofErr w:type="spellStart"/>
      <w:smartTag w:element="metricconverter" w:uri="urn:schemas-microsoft-com:office:smarttags">
        <w:smartTagPr>
          <w:attr w:val="05 St" w:name="ProductID"/>
        </w:smartTagPr>
        <w:r w:rsidR="006C4BF0" w:rsidRPr="007910B3">
          <w:t>05</w:t>
        </w:r>
        <w:proofErr w:type="spellEnd"/>
        <w:r w:rsidR="006C4BF0" w:rsidRPr="007910B3">
          <w:t xml:space="preserve"> St</w:t>
        </w:r>
      </w:smartTag>
      <w:r w:rsidR="006C4BF0" w:rsidRPr="007910B3">
        <w:t xml:space="preserve"> </w:t>
      </w:r>
      <w:proofErr w:type="spellStart"/>
      <w:r>
        <w:t>338</w:t>
      </w:r>
      <w:proofErr w:type="spellEnd"/>
      <w:r>
        <w:t>/</w:t>
      </w:r>
      <w:proofErr w:type="spellStart"/>
      <w:r>
        <w:t>12</w:t>
      </w:r>
      <w:proofErr w:type="spellEnd"/>
      <w:r w:rsidR="006C4BF0" w:rsidRPr="007910B3">
        <w:t xml:space="preserve">, </w:t>
      </w:r>
      <w:r w:rsidR="007D414D">
        <w:t xml:space="preserve">sa svrhom namirenja budućih obveza stečajne mase, </w:t>
      </w:r>
      <w:r w:rsidR="000E383E">
        <w:t>isplatiti</w:t>
      </w:r>
      <w:r w:rsidR="00557331">
        <w:t xml:space="preserve"> odnosno uplatiti na </w:t>
      </w:r>
      <w:r w:rsidR="00756C28">
        <w:t xml:space="preserve">račun </w:t>
      </w:r>
      <w:r w:rsidR="0018723F">
        <w:t xml:space="preserve">PAR </w:t>
      </w:r>
      <w:proofErr w:type="spellStart"/>
      <w:r w:rsidR="0018723F">
        <w:t>LUX</w:t>
      </w:r>
      <w:proofErr w:type="spellEnd"/>
      <w:r w:rsidR="0018723F">
        <w:t xml:space="preserve"> d.o.o.,</w:t>
      </w:r>
      <w:r w:rsidR="000B19B1">
        <w:t xml:space="preserve"> Donja </w:t>
      </w:r>
      <w:proofErr w:type="spellStart"/>
      <w:r w:rsidR="000B19B1">
        <w:t>Lomnica</w:t>
      </w:r>
      <w:proofErr w:type="spellEnd"/>
      <w:r w:rsidR="000B19B1">
        <w:t xml:space="preserve">, Duga ulica 2, </w:t>
      </w:r>
      <w:proofErr w:type="spellStart"/>
      <w:r w:rsidR="000B19B1">
        <w:t>OIB</w:t>
      </w:r>
      <w:proofErr w:type="spellEnd"/>
      <w:r w:rsidR="000B19B1">
        <w:t xml:space="preserve">: </w:t>
      </w:r>
      <w:proofErr w:type="spellStart"/>
      <w:r w:rsidR="000B19B1">
        <w:t>5028308577</w:t>
      </w:r>
      <w:proofErr w:type="spellEnd"/>
      <w:r w:rsidR="000B19B1">
        <w:t xml:space="preserve">, </w:t>
      </w:r>
      <w:r w:rsidR="0018723F">
        <w:t xml:space="preserve"> </w:t>
      </w:r>
      <w:r w:rsidR="00756C28">
        <w:t xml:space="preserve">broj </w:t>
      </w:r>
      <w:proofErr w:type="spellStart"/>
      <w:r w:rsidR="00756C28">
        <w:t>IBAN</w:t>
      </w:r>
      <w:proofErr w:type="spellEnd"/>
      <w:r w:rsidR="00756C28">
        <w:t xml:space="preserve">: HR </w:t>
      </w:r>
      <w:proofErr w:type="spellStart"/>
      <w:r w:rsidR="0018723F">
        <w:t>04</w:t>
      </w:r>
      <w:proofErr w:type="spellEnd"/>
      <w:r w:rsidR="0018723F">
        <w:t xml:space="preserve"> </w:t>
      </w:r>
      <w:proofErr w:type="spellStart"/>
      <w:r w:rsidR="0018723F">
        <w:t>23300031100444261</w:t>
      </w:r>
      <w:proofErr w:type="spellEnd"/>
      <w:r w:rsidR="0018723F">
        <w:t xml:space="preserve"> otvoren kod Splitske banke d.d.</w:t>
      </w:r>
    </w:p>
    <w:p w:rsidRDefault="00756C28" w:rsidP="001C4E88" w:rsidR="00756C28">
      <w:pPr>
        <w:ind w:firstLine="720"/>
        <w:jc w:val="both"/>
      </w:pPr>
    </w:p>
    <w:p w:rsidRDefault="00802C78" w:rsidP="006B3C15" w:rsidR="00802C78">
      <w:pPr>
        <w:ind w:firstLine="720"/>
        <w:jc w:val="both"/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0E383E" w:rsidP="00180663" w:rsidR="000E383E">
      <w:pPr>
        <w:ind w:firstLine="720"/>
        <w:jc w:val="both"/>
      </w:pPr>
      <w:r>
        <w:t>Stečajni post</w:t>
      </w:r>
      <w:r w:rsidR="00802C78">
        <w:t xml:space="preserve">upak zaključen </w:t>
      </w:r>
      <w:r w:rsidR="001C4E88">
        <w:t xml:space="preserve">je </w:t>
      </w:r>
      <w:r w:rsidR="00802C78">
        <w:t xml:space="preserve">rješenjem od </w:t>
      </w:r>
      <w:r w:rsidR="001C4E88">
        <w:t>6</w:t>
      </w:r>
      <w:r>
        <w:t>.</w:t>
      </w:r>
      <w:r w:rsidR="001C4E88">
        <w:t xml:space="preserve"> ožujka</w:t>
      </w:r>
      <w:r>
        <w:t xml:space="preserve"> </w:t>
      </w:r>
      <w:proofErr w:type="spellStart"/>
      <w:r>
        <w:t>201</w:t>
      </w:r>
      <w:r w:rsidR="001C4E88">
        <w:t>8</w:t>
      </w:r>
      <w:proofErr w:type="spellEnd"/>
      <w:r w:rsidR="001C4E88">
        <w:t xml:space="preserve">. godine, pravomoćno s danom </w:t>
      </w:r>
      <w:proofErr w:type="spellStart"/>
      <w:r w:rsidR="001C4E88">
        <w:t>24</w:t>
      </w:r>
      <w:proofErr w:type="spellEnd"/>
      <w:r>
        <w:t>.</w:t>
      </w:r>
      <w:r w:rsidR="001C4E88">
        <w:t xml:space="preserve"> ožujka</w:t>
      </w:r>
      <w:r>
        <w:t xml:space="preserve"> </w:t>
      </w:r>
      <w:proofErr w:type="spellStart"/>
      <w:r>
        <w:t>201</w:t>
      </w:r>
      <w:r w:rsidR="001C4E88">
        <w:t>8</w:t>
      </w:r>
      <w:proofErr w:type="spellEnd"/>
      <w:r>
        <w:t>. godine.</w:t>
      </w:r>
    </w:p>
    <w:p w:rsidRDefault="008E4687" w:rsidP="009C4FBD" w:rsidR="00CE4BBF">
      <w:pPr>
        <w:ind w:firstLine="360"/>
        <w:jc w:val="both"/>
      </w:pPr>
      <w:r>
        <w:rPr>
          <w:bCs/>
        </w:rPr>
        <w:tab/>
      </w:r>
      <w:r w:rsidR="009C4FBD">
        <w:t xml:space="preserve">Podneskom od </w:t>
      </w:r>
      <w:r w:rsidR="001005B0">
        <w:t>7</w:t>
      </w:r>
      <w:r w:rsidR="009C4FBD">
        <w:t>.</w:t>
      </w:r>
      <w:r w:rsidR="001005B0">
        <w:t xml:space="preserve"> </w:t>
      </w:r>
      <w:r w:rsidR="00437D7D">
        <w:t>lipnja</w:t>
      </w:r>
      <w:r w:rsidR="009C4FBD">
        <w:t xml:space="preserve"> </w:t>
      </w:r>
      <w:proofErr w:type="spellStart"/>
      <w:r w:rsidR="009C4FBD">
        <w:t>2018</w:t>
      </w:r>
      <w:proofErr w:type="spellEnd"/>
      <w:r w:rsidR="009C4FBD">
        <w:t xml:space="preserve">. stečajni upravitelj zatražio je isplatu odnosno uplatu iznosa od </w:t>
      </w:r>
      <w:proofErr w:type="spellStart"/>
      <w:r w:rsidR="00481443">
        <w:t>37.375</w:t>
      </w:r>
      <w:proofErr w:type="spellEnd"/>
      <w:r w:rsidR="00481443">
        <w:t>,</w:t>
      </w:r>
      <w:proofErr w:type="spellStart"/>
      <w:r w:rsidR="00481443">
        <w:t>00</w:t>
      </w:r>
      <w:proofErr w:type="spellEnd"/>
      <w:r w:rsidR="009C4FBD">
        <w:t xml:space="preserve"> kuna na ime troškova </w:t>
      </w:r>
      <w:r w:rsidR="00CE4BBF">
        <w:t xml:space="preserve">postupka koje je imao tuženik PAR </w:t>
      </w:r>
      <w:proofErr w:type="spellStart"/>
      <w:r w:rsidR="00CE4BBF">
        <w:t>LUX</w:t>
      </w:r>
      <w:proofErr w:type="spellEnd"/>
      <w:r w:rsidR="00CE4BBF">
        <w:t xml:space="preserve"> d.o.o. u parničnom postupku koji se vodio kod Trgovačkog suda u Zagrebu, poslovni broj: P-</w:t>
      </w:r>
      <w:proofErr w:type="spellStart"/>
      <w:r w:rsidR="00CE4BBF">
        <w:t>1697</w:t>
      </w:r>
      <w:proofErr w:type="spellEnd"/>
      <w:r w:rsidR="00CE4BBF">
        <w:t>/</w:t>
      </w:r>
      <w:proofErr w:type="spellStart"/>
      <w:r w:rsidR="00CE4BBF">
        <w:t>2014</w:t>
      </w:r>
      <w:proofErr w:type="spellEnd"/>
      <w:r w:rsidR="00CE4BBF">
        <w:t xml:space="preserve">, a koja je odluka potvrđena odlukom Visokog trgovačkog suda Republike Hrvatske, poslovnog broja </w:t>
      </w:r>
      <w:proofErr w:type="spellStart"/>
      <w:r w:rsidR="00CE4BBF">
        <w:t>Pž</w:t>
      </w:r>
      <w:proofErr w:type="spellEnd"/>
      <w:r w:rsidR="00CE4BBF">
        <w:t>-</w:t>
      </w:r>
      <w:proofErr w:type="spellStart"/>
      <w:r w:rsidR="00CE4BBF">
        <w:t>5436</w:t>
      </w:r>
      <w:proofErr w:type="spellEnd"/>
      <w:r w:rsidR="00CE4BBF">
        <w:t>-</w:t>
      </w:r>
      <w:proofErr w:type="spellStart"/>
      <w:r w:rsidR="00CE4BBF">
        <w:t>2015</w:t>
      </w:r>
      <w:proofErr w:type="spellEnd"/>
      <w:r w:rsidR="00CE4BBF">
        <w:t>.</w:t>
      </w:r>
    </w:p>
    <w:p w:rsidRDefault="001005B0" w:rsidP="009C4FBD" w:rsidR="00437D7D">
      <w:pPr>
        <w:ind w:firstLine="360"/>
        <w:jc w:val="both"/>
      </w:pPr>
      <w:r>
        <w:tab/>
        <w:t xml:space="preserve">U prilogu podneska od 7. </w:t>
      </w:r>
      <w:r w:rsidR="00437D7D">
        <w:t>lipnja</w:t>
      </w:r>
      <w:r>
        <w:t xml:space="preserve"> </w:t>
      </w:r>
      <w:proofErr w:type="spellStart"/>
      <w:r>
        <w:t>2018</w:t>
      </w:r>
      <w:proofErr w:type="spellEnd"/>
      <w:r>
        <w:t xml:space="preserve">. godine stečajni upravitelj je dostavio </w:t>
      </w:r>
      <w:r w:rsidR="00437D7D">
        <w:t>Presudu Trgovačkog suda u Zagrebu, poslovni broj: P-</w:t>
      </w:r>
      <w:proofErr w:type="spellStart"/>
      <w:r w:rsidR="00437D7D">
        <w:t>1697</w:t>
      </w:r>
      <w:proofErr w:type="spellEnd"/>
      <w:r w:rsidR="00437D7D">
        <w:t>/</w:t>
      </w:r>
      <w:proofErr w:type="spellStart"/>
      <w:r w:rsidR="00437D7D">
        <w:t>2014</w:t>
      </w:r>
      <w:proofErr w:type="spellEnd"/>
      <w:r w:rsidR="00437D7D">
        <w:t xml:space="preserve">, i odluku Visokog trgovačkog suda Republike Hrvatske, poslovnog broja </w:t>
      </w:r>
      <w:proofErr w:type="spellStart"/>
      <w:r w:rsidR="00437D7D">
        <w:t>Pž</w:t>
      </w:r>
      <w:proofErr w:type="spellEnd"/>
      <w:r w:rsidR="00437D7D">
        <w:t>-</w:t>
      </w:r>
      <w:proofErr w:type="spellStart"/>
      <w:r w:rsidR="00437D7D">
        <w:t>5436</w:t>
      </w:r>
      <w:proofErr w:type="spellEnd"/>
      <w:r w:rsidR="00437D7D">
        <w:t>-</w:t>
      </w:r>
      <w:proofErr w:type="spellStart"/>
      <w:r w:rsidR="00437D7D">
        <w:t>2015</w:t>
      </w:r>
      <w:proofErr w:type="spellEnd"/>
      <w:r w:rsidR="00437D7D">
        <w:t>.</w:t>
      </w:r>
    </w:p>
    <w:p w:rsidRDefault="009C4FBD" w:rsidP="008E4687" w:rsidR="008E4687">
      <w:pPr>
        <w:ind w:firstLine="360"/>
        <w:jc w:val="both"/>
      </w:pPr>
      <w:r>
        <w:tab/>
      </w:r>
      <w:r w:rsidR="008E4687">
        <w:t>Temeljem stanja spisa</w:t>
      </w:r>
      <w:r w:rsidR="003F3491">
        <w:t xml:space="preserve"> </w:t>
      </w:r>
      <w:r w:rsidR="008E4687">
        <w:t>odlučeno je kao u izreci.</w:t>
      </w:r>
    </w:p>
    <w:p w:rsidRDefault="008E4687" w:rsidP="008E4687" w:rsidR="000D3F68">
      <w:pPr>
        <w:ind w:firstLine="36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</w:p>
    <w:p w:rsidRDefault="00F33638" w:rsidP="000D3F68" w:rsidR="00F33638" w:rsidRPr="007910B3">
      <w:pPr>
        <w:ind w:firstLine="360"/>
        <w:jc w:val="center"/>
      </w:pPr>
      <w:r w:rsidRPr="007910B3">
        <w:t xml:space="preserve">U Zagrebu, </w:t>
      </w:r>
      <w:r w:rsidR="009B2669">
        <w:t>8</w:t>
      </w:r>
      <w:r w:rsidRPr="007910B3">
        <w:t>.</w:t>
      </w:r>
      <w:r w:rsidR="009B2669">
        <w:t xml:space="preserve"> lipnja</w:t>
      </w:r>
      <w:r w:rsidRPr="007910B3">
        <w:t xml:space="preserve"> </w:t>
      </w:r>
      <w:proofErr w:type="spellStart"/>
      <w:r w:rsidRPr="007910B3">
        <w:t>201</w:t>
      </w:r>
      <w:r w:rsidR="003F3491">
        <w:t>8</w:t>
      </w:r>
      <w:proofErr w:type="spellEnd"/>
      <w:r w:rsidRPr="007910B3">
        <w:t>.</w:t>
      </w:r>
    </w:p>
    <w:p w:rsidRDefault="00F33638" w:rsidP="00C71411" w:rsidR="000D3F68">
      <w:pPr>
        <w:pStyle w:val="Podnaslov"/>
        <w:ind w:firstLine="708" w:left="4956"/>
      </w:pPr>
      <w:r w:rsidRPr="007910B3">
        <w:tab/>
        <w:t xml:space="preserve">  </w:t>
      </w:r>
    </w:p>
    <w:p w:rsidRDefault="00C71411" w:rsidP="00E7187D" w:rsidR="00C7141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71411" w:rsidP="00E7187D" w:rsidR="00C7141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C71411" w:rsidP="00C71411" w:rsidR="00C71411">
      <w:pPr>
        <w:ind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C71411" w:rsidP="00C71411" w:rsidR="006922FD" w:rsidRPr="00C71411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8E4687" w:rsidP="008E4687" w:rsidR="008E4687" w:rsidRPr="009B2669"/>
    <w:p w:rsidRDefault="00C33FBE" w:rsidP="00C33FBE" w:rsidR="00C33FBE" w:rsidRPr="009B2669">
      <w:pPr>
        <w:jc w:val="both"/>
      </w:pPr>
      <w:r w:rsidRPr="009B2669">
        <w:t>POUKA O PRAVNOM LIJEKU:</w:t>
      </w:r>
    </w:p>
    <w:p w:rsidRDefault="003F3491" w:rsidP="009B2669" w:rsidR="008E4687" w:rsidRPr="009B2669">
      <w:pPr>
        <w:autoSpaceDE w:val="false"/>
        <w:autoSpaceDN w:val="false"/>
        <w:adjustRightInd w:val="false"/>
      </w:pPr>
      <w:r w:rsidRPr="009B2669">
        <w:t xml:space="preserve">Protiv rješenja nezadovoljna stranka može uložiti žalbu u roku od 8 dana od dana dostave </w:t>
      </w:r>
      <w:r w:rsidR="009B2669" w:rsidRPr="009B2669">
        <w:t>odluke</w:t>
      </w:r>
      <w:r w:rsidRPr="009B2669">
        <w:t>. Žalba se podnosi Visokom trgovačkom sudu RH putem ovog suda u tri primjerka</w:t>
      </w:r>
      <w:r w:rsidR="00284CA9" w:rsidRPr="009B2669">
        <w:t>.</w:t>
      </w:r>
      <w:r w:rsidR="009B2669" w:rsidRPr="009B2669">
        <w:rPr>
          <w:lang w:eastAsia="hr-HR"/>
        </w:rPr>
        <w:t xml:space="preserve"> Dostava se smatra obavljenom istekom osmoga dana od dana objave pismena na mrežnoj stranici e-Oglasna ploča sudova (čl. </w:t>
      </w:r>
      <w:proofErr w:type="spellStart"/>
      <w:r w:rsidR="009B2669" w:rsidRPr="009B2669">
        <w:rPr>
          <w:lang w:eastAsia="hr-HR"/>
        </w:rPr>
        <w:t>12</w:t>
      </w:r>
      <w:proofErr w:type="spellEnd"/>
      <w:r w:rsidR="009B2669" w:rsidRPr="009B2669">
        <w:rPr>
          <w:lang w:eastAsia="hr-HR"/>
        </w:rPr>
        <w:t xml:space="preserve">. </w:t>
      </w:r>
      <w:proofErr w:type="spellStart"/>
      <w:r w:rsidR="009B2669" w:rsidRPr="009B2669">
        <w:rPr>
          <w:lang w:eastAsia="hr-HR"/>
        </w:rPr>
        <w:t>SZ</w:t>
      </w:r>
      <w:proofErr w:type="spellEnd"/>
      <w:r w:rsidR="009B2669" w:rsidRPr="009B2669">
        <w:rPr>
          <w:lang w:eastAsia="hr-HR"/>
        </w:rPr>
        <w:t>-a)</w:t>
      </w:r>
    </w:p>
    <w:p w:rsidRDefault="000D3F68" w:rsidP="00F33638" w:rsidR="000D3F68" w:rsidRPr="009B2669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B639DE" w:rsidP="00F33638" w:rsidR="00B639DE" w:rsidRPr="007910B3">
      <w:pPr>
        <w:ind w:firstLine="720"/>
        <w:jc w:val="both"/>
      </w:pPr>
      <w:bookmarkStart w:name="_GoBack" w:id="0"/>
      <w:bookmarkEnd w:id="0"/>
    </w:p>
    <w:sectPr w:rsidSect="0058716C" w:rsidR="00B639DE" w:rsidRPr="007910B3">
      <w:headerReference w:type="even" r:id="rId10"/>
      <w:head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366" w:rsidR="00987366">
      <w:r>
        <w:separator/>
      </w:r>
    </w:p>
  </w:endnote>
  <w:endnote w:id="0" w:type="continuationSeparator">
    <w:p w:rsidRDefault="00987366" w:rsidR="00987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366" w:rsidR="00987366">
      <w:r>
        <w:separator/>
      </w:r>
    </w:p>
  </w:footnote>
  <w:footnote w:id="0" w:type="continuationSeparator">
    <w:p w:rsidRDefault="00987366" w:rsidR="00987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0AB3" w:rsidR="00B00A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14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00AB3" w:rsidP="0007694F" w:rsidR="0007694F">
    <w:pPr>
      <w:pStyle w:val="Zaglavlje"/>
      <w:jc w:val="right"/>
    </w:pPr>
    <w:r>
      <w:tab/>
    </w:r>
    <w:r w:rsidR="00557331">
      <w:tab/>
    </w:r>
    <w:proofErr w:type="spellStart"/>
    <w:r w:rsidR="0007694F" w:rsidRPr="00DA53DC">
      <w:t>72</w:t>
    </w:r>
    <w:proofErr w:type="spellEnd"/>
    <w:r w:rsidR="0007694F">
      <w:t>. St</w:t>
    </w:r>
    <w:r w:rsidR="0007694F" w:rsidRPr="00DA53DC">
      <w:t>-</w:t>
    </w:r>
    <w:proofErr w:type="spellStart"/>
    <w:r w:rsidR="0007694F">
      <w:t>338</w:t>
    </w:r>
    <w:proofErr w:type="spellEnd"/>
    <w:r w:rsidR="0007694F">
      <w:t>/</w:t>
    </w:r>
    <w:proofErr w:type="spellStart"/>
    <w:r w:rsidR="0007694F">
      <w:t>2012</w:t>
    </w:r>
    <w:proofErr w:type="spellEnd"/>
    <w:r w:rsidR="0007694F">
      <w:t xml:space="preserve"> - </w:t>
    </w:r>
    <w:proofErr w:type="spellStart"/>
    <w:r w:rsidR="0007694F">
      <w:t>537</w:t>
    </w:r>
    <w:proofErr w:type="spellEnd"/>
  </w:p>
  <w:p w:rsidRDefault="00557331" w:rsidP="0007694F" w:rsidR="0007694F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 w:rsidR="00B00AB3">
      <w:tab/>
    </w:r>
    <w:proofErr w:type="spellStart"/>
    <w:r w:rsidR="0007694F" w:rsidRPr="00DA53DC">
      <w:t>72</w:t>
    </w:r>
    <w:proofErr w:type="spellEnd"/>
    <w:r w:rsidR="0007694F">
      <w:t>. St</w:t>
    </w:r>
    <w:r w:rsidR="0007694F" w:rsidRPr="00DA53DC">
      <w:t>-</w:t>
    </w:r>
    <w:proofErr w:type="spellStart"/>
    <w:r w:rsidR="0007694F">
      <w:t>338</w:t>
    </w:r>
    <w:proofErr w:type="spellEnd"/>
    <w:r w:rsidR="0007694F">
      <w:t>/</w:t>
    </w:r>
    <w:proofErr w:type="spellStart"/>
    <w:r w:rsidR="0007694F">
      <w:t>2012</w:t>
    </w:r>
    <w:proofErr w:type="spellEnd"/>
    <w:r w:rsidR="0007694F">
      <w:t xml:space="preserve"> - </w:t>
    </w:r>
    <w:proofErr w:type="spellStart"/>
    <w:r w:rsidR="0007694F">
      <w:t>537</w:t>
    </w:r>
    <w:proofErr w:type="spellEnd"/>
  </w:p>
  <w:p w:rsidRDefault="00B00AB3" w:rsidP="006948E3" w:rsidR="00B00AB3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94F" w:rsidP="0007694F" w:rsidR="0007694F">
    <w:pPr>
      <w:pStyle w:val="Zaglavlje"/>
      <w:jc w:val="right"/>
    </w:pPr>
    <w:proofErr w:type="spellStart"/>
    <w:r w:rsidRPr="00DA53DC">
      <w:t>72</w:t>
    </w:r>
    <w:proofErr w:type="spellEnd"/>
    <w:r>
      <w:t>. St</w:t>
    </w:r>
    <w:r w:rsidRPr="00DA53DC">
      <w:t>-</w:t>
    </w:r>
    <w:proofErr w:type="spellStart"/>
    <w:r>
      <w:t>338</w:t>
    </w:r>
    <w:proofErr w:type="spellEnd"/>
    <w:r>
      <w:t>/</w:t>
    </w:r>
    <w:proofErr w:type="spellStart"/>
    <w:r>
      <w:t>2012</w:t>
    </w:r>
    <w:proofErr w:type="spellEnd"/>
    <w:r>
      <w:t xml:space="preserve"> - </w:t>
    </w:r>
    <w:proofErr w:type="spellStart"/>
    <w:r>
      <w:t>537</w:t>
    </w:r>
    <w:proofErr w:type="spellEnd"/>
  </w:p>
  <w:p w:rsidRDefault="0007694F" w:rsidR="000769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3438"/>
    <w:multiLevelType w:val="hybridMultilevel"/>
    <w:tmpl w:val="7B5E5EB8"/>
    <w:lvl w:tplc="F2FEC3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8">
    <w:nsid w:val="77166181"/>
    <w:multiLevelType w:val="hybridMultilevel"/>
    <w:tmpl w:val="CED43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14A11"/>
    <w:rsid w:val="00023318"/>
    <w:rsid w:val="00035FB3"/>
    <w:rsid w:val="00065D8D"/>
    <w:rsid w:val="0007694F"/>
    <w:rsid w:val="000A285F"/>
    <w:rsid w:val="000B0FDB"/>
    <w:rsid w:val="000B19B1"/>
    <w:rsid w:val="000C76B0"/>
    <w:rsid w:val="000D3F68"/>
    <w:rsid w:val="000E383E"/>
    <w:rsid w:val="001005B0"/>
    <w:rsid w:val="00111B96"/>
    <w:rsid w:val="00150C36"/>
    <w:rsid w:val="00180663"/>
    <w:rsid w:val="0018723F"/>
    <w:rsid w:val="0019209D"/>
    <w:rsid w:val="0019619B"/>
    <w:rsid w:val="001B710F"/>
    <w:rsid w:val="001C4C45"/>
    <w:rsid w:val="001C4E88"/>
    <w:rsid w:val="001E2A9C"/>
    <w:rsid w:val="00200591"/>
    <w:rsid w:val="00200959"/>
    <w:rsid w:val="002144A4"/>
    <w:rsid w:val="00216D2F"/>
    <w:rsid w:val="0022164F"/>
    <w:rsid w:val="00284CA9"/>
    <w:rsid w:val="002A1B23"/>
    <w:rsid w:val="002A7843"/>
    <w:rsid w:val="002E16FA"/>
    <w:rsid w:val="002E6303"/>
    <w:rsid w:val="00347BB4"/>
    <w:rsid w:val="00370E59"/>
    <w:rsid w:val="00371580"/>
    <w:rsid w:val="00376FCD"/>
    <w:rsid w:val="00380011"/>
    <w:rsid w:val="00387760"/>
    <w:rsid w:val="003F3491"/>
    <w:rsid w:val="003F77D4"/>
    <w:rsid w:val="0043227E"/>
    <w:rsid w:val="00437D7D"/>
    <w:rsid w:val="00440F3A"/>
    <w:rsid w:val="00444837"/>
    <w:rsid w:val="00481443"/>
    <w:rsid w:val="004918F3"/>
    <w:rsid w:val="004A2B85"/>
    <w:rsid w:val="004A7B4C"/>
    <w:rsid w:val="004B7F3F"/>
    <w:rsid w:val="004C5B63"/>
    <w:rsid w:val="004E2284"/>
    <w:rsid w:val="004E5469"/>
    <w:rsid w:val="004E72D8"/>
    <w:rsid w:val="004F022B"/>
    <w:rsid w:val="005071FA"/>
    <w:rsid w:val="00552261"/>
    <w:rsid w:val="00557331"/>
    <w:rsid w:val="005709FD"/>
    <w:rsid w:val="0058716C"/>
    <w:rsid w:val="005B7467"/>
    <w:rsid w:val="005D269B"/>
    <w:rsid w:val="006024BD"/>
    <w:rsid w:val="00627A34"/>
    <w:rsid w:val="00633727"/>
    <w:rsid w:val="00643E8E"/>
    <w:rsid w:val="006505F8"/>
    <w:rsid w:val="006665EE"/>
    <w:rsid w:val="006669D2"/>
    <w:rsid w:val="006912C5"/>
    <w:rsid w:val="006922FD"/>
    <w:rsid w:val="006948E3"/>
    <w:rsid w:val="006B3C15"/>
    <w:rsid w:val="006C1ED8"/>
    <w:rsid w:val="006C4BF0"/>
    <w:rsid w:val="006C68B7"/>
    <w:rsid w:val="006E0A95"/>
    <w:rsid w:val="006E4475"/>
    <w:rsid w:val="00706E0B"/>
    <w:rsid w:val="007141AF"/>
    <w:rsid w:val="00756C28"/>
    <w:rsid w:val="007910B3"/>
    <w:rsid w:val="007A6086"/>
    <w:rsid w:val="007A6843"/>
    <w:rsid w:val="007A7633"/>
    <w:rsid w:val="007B3F07"/>
    <w:rsid w:val="007D414D"/>
    <w:rsid w:val="00802C78"/>
    <w:rsid w:val="00866CD2"/>
    <w:rsid w:val="00877D2A"/>
    <w:rsid w:val="008B05F8"/>
    <w:rsid w:val="008C1B01"/>
    <w:rsid w:val="008E4687"/>
    <w:rsid w:val="009459B8"/>
    <w:rsid w:val="00956CFF"/>
    <w:rsid w:val="0098464C"/>
    <w:rsid w:val="00987366"/>
    <w:rsid w:val="00996A66"/>
    <w:rsid w:val="009978B6"/>
    <w:rsid w:val="009B2669"/>
    <w:rsid w:val="009C4FBD"/>
    <w:rsid w:val="00A36825"/>
    <w:rsid w:val="00A54B12"/>
    <w:rsid w:val="00A86F10"/>
    <w:rsid w:val="00A91CA9"/>
    <w:rsid w:val="00AD73F6"/>
    <w:rsid w:val="00AE5586"/>
    <w:rsid w:val="00AF386B"/>
    <w:rsid w:val="00B00AB3"/>
    <w:rsid w:val="00B44727"/>
    <w:rsid w:val="00B476EB"/>
    <w:rsid w:val="00B639DE"/>
    <w:rsid w:val="00B702D4"/>
    <w:rsid w:val="00B72B33"/>
    <w:rsid w:val="00B95717"/>
    <w:rsid w:val="00BA196B"/>
    <w:rsid w:val="00BB4256"/>
    <w:rsid w:val="00BE1F4D"/>
    <w:rsid w:val="00C17350"/>
    <w:rsid w:val="00C33FBE"/>
    <w:rsid w:val="00C71411"/>
    <w:rsid w:val="00CA55C8"/>
    <w:rsid w:val="00CA6A23"/>
    <w:rsid w:val="00CE4BBF"/>
    <w:rsid w:val="00D10504"/>
    <w:rsid w:val="00D25849"/>
    <w:rsid w:val="00D2669C"/>
    <w:rsid w:val="00D4590F"/>
    <w:rsid w:val="00D56602"/>
    <w:rsid w:val="00D92593"/>
    <w:rsid w:val="00DA1EFB"/>
    <w:rsid w:val="00DB06B8"/>
    <w:rsid w:val="00DC3162"/>
    <w:rsid w:val="00E25608"/>
    <w:rsid w:val="00E2573A"/>
    <w:rsid w:val="00E61C73"/>
    <w:rsid w:val="00E77F41"/>
    <w:rsid w:val="00E851C9"/>
    <w:rsid w:val="00EE6EBC"/>
    <w:rsid w:val="00F02F17"/>
    <w:rsid w:val="00F063DB"/>
    <w:rsid w:val="00F3229B"/>
    <w:rsid w:val="00F33638"/>
    <w:rsid w:val="00F4038C"/>
    <w:rsid w:val="00FB5264"/>
    <w:rsid w:val="00FC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D3F6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07694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14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14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4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4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4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D3F6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07694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14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14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4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4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4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izvorni_sadrzaj>
    <derivirana_varijabla naziv="DomainObject.Predmet.StrankaNazivFormated_1"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  <item>FINA ZAGREB, Ul. grada Vukovara 70, 10000 Zagreb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  <item>FINA ZAGREB, Ul. grada Vukovara 70, 10000 Zagreb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  <item>FINA ZAGREB, OIB 85821130368, Ul. grada Vukovara 70, 10000 Zagreb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  <item>FINA ZAGREB, OIB 85821130368, Ul. grada Vukovara 70, 10000 Zagreb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  <item>FINA ZAGREB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  <item>FINA ZAGREB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  <item>FINA ZAGREB, OIB 85821130368, Ul. grada Vukovara 70,10000 Zagreb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  <item>, OIB 85821130368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317</properties:Words>
  <properties:Characters>1732</properties:Characters>
  <properties:Lines>53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2018-06-08T11:56:00Z</dcterms:created>
  <dc:creator>nmarkovic</dc:creator>
  <cp:lastModifiedBy>Maja Hajtek</cp:lastModifiedBy>
  <cp:lastPrinted>2018-06-08T11:57:00Z</cp:lastPrinted>
  <dcterms:modified xmlns:xsi="http://www.w3.org/2001/XMLSchema-instance" xsi:type="dcterms:W3CDTF">2018-06-11T08:06:00Z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ispalta sa depozita m profil 8.6.2018. presuda P-1697-2014.docx)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