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2001" w14:paraId="c4b200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F1661">
        <w:rPr>
          <w:rFonts w:hAnsi="Times New Roman" w:ascii="Times New Roman"/>
          <w:b/>
          <w:bCs/>
          <w:sz w:val="24"/>
          <w:szCs w:val="24"/>
        </w:rPr>
        <w:t>3239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F1661">
        <w:rPr>
          <w:rFonts w:hAnsi="Times New Roman" w:ascii="Times New Roman"/>
        </w:rPr>
        <w:t>3239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869AE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F1661" w:rsidRPr="00AF1661">
        <w:rPr>
          <w:rFonts w:hAnsi="Times New Roman" w:ascii="Times New Roman"/>
        </w:rPr>
        <w:t>SLOVENSKO KULTURNO PROSVJETNO DRUŠTVO "TRIGLAV" KARLOVAC</w:t>
      </w:r>
      <w:r w:rsidR="00AF166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869AE">
        <w:rPr>
          <w:rFonts w:hAnsi="Times New Roman" w:ascii="Times New Roman"/>
        </w:rPr>
        <w:t>Karlovca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F1661" w:rsidRPr="00AF1661">
        <w:rPr>
          <w:rFonts w:hAnsi="Times New Roman" w:ascii="Times New Roman"/>
        </w:rPr>
        <w:t>48802662957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CF7BF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B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B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B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B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B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B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B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B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3239</izvorni_sadrzaj>
    <derivirana_varijabla naziv="DomainObject.Predmet.Broj_1">3239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St-3239/2016</izvorni_sadrzaj>
    <derivirana_varijabla naziv="DomainObject.Predmet.OznakaBroj_1">St-3239/2016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SLOVENSKO KULTURNO PROSVJETNO DRUŠTVO "TRIGLAV" KARLOVAC</izvorni_sadrzaj>
    <derivirana_varijabla naziv="DomainObject.Predmet.ProtustrankaFormated_1">  SLOVENSKO KULTURNO PROSVJETNO DRUŠTVO "TRIGLAV" KARLOVAC</derivirana_varijabla>
  </DomainObject.Predmet.ProtustrankaFormated>
  <DomainObject.Predmet.ProtustrankaFormatedOIB>
    <izvorni_sadrzaj>  SLOVENSKO KULTURNO PROSVJETNO DRUŠTVO "TRIGLAV" KARLOVAC, OIB 48802662957</izvorni_sadrzaj>
    <derivirana_varijabla naziv="DomainObject.Predmet.ProtustrankaFormatedOIB_1">  SLOVENSKO KULTURNO PROSVJETNO DRUŠTVO "TRIGLAV" KARLOVAC, OIB 48802662957</derivirana_varijabla>
  </DomainObject.Predmet.ProtustrankaFormatedOIB>
  <DomainObject.Predmet.ProtustrankaFormatedWithAdress>
    <izvorni_sadrzaj> SLOVENSKO KULTURNO PROSVJETNO DRUŠTVO "TRIGLAV" KARLOVAC, Gundulićeva 8, 47000 Karlovac</izvorni_sadrzaj>
    <derivirana_varijabla naziv="DomainObject.Predmet.ProtustrankaFormatedWithAdress_1"> SLOVENSKO KULTURNO PROSVJETNO DRUŠTVO "TRIGLAV" KARLOVAC, Gundulićeva 8, 47000 Karlovac</derivirana_varijabla>
  </DomainObject.Predmet.ProtustrankaFormatedWithAdress>
  <DomainObject.Predmet.ProtustrankaFormatedWithAdressOIB>
    <izvorni_sadrzaj> SLOVENSKO KULTURNO PROSVJETNO DRUŠTVO "TRIGLAV" KARLOVAC, OIB 48802662957, Gundulićeva 8, 47000 Karlovac</izvorni_sadrzaj>
    <derivirana_varijabla naziv="DomainObject.Predmet.ProtustrankaFormatedWithAdressOIB_1"> SLOVENSKO KULTURNO PROSVJETNO DRUŠTVO "TRIGLAV" KARLOVAC, OIB 48802662957, Gundulićeva 8, 47000 Karlovac</derivirana_varijabla>
  </DomainObject.Predmet.ProtustrankaFormatedWithAdressOIB>
  <DomainObject.Predmet.ProtustrankaWithAdress>
    <izvorni_sadrzaj>SLOVENSKO KULTURNO PROSVJETNO DRUŠTVO "TRIGLAV" KARLOVAC Gundulićeva 8, 47000 Karlovac</izvorni_sadrzaj>
    <derivirana_varijabla naziv="DomainObject.Predmet.ProtustrankaWithAdress_1">SLOVENSKO KULTURNO PROSVJETNO DRUŠTVO "TRIGLAV" KARLOVAC Gundulićeva 8, 47000 Karlovac</derivirana_varijabla>
  </DomainObject.Predmet.ProtustrankaWithAdress>
  <DomainObject.Predmet.ProtustrankaWithAdressOIB>
    <izvorni_sadrzaj>SLOVENSKO KULTURNO PROSVJETNO DRUŠTVO "TRIGLAV" KARLOVAC, OIB 48802662957, Gundulićeva 8, 47000 Karlovac</izvorni_sadrzaj>
    <derivirana_varijabla naziv="DomainObject.Predmet.ProtustrankaWithAdressOIB_1">SLOVENSKO KULTURNO PROSVJETNO DRUŠTVO "TRIGLAV" KARLOVAC, OIB 48802662957, Gundulićeva 8, 47000 Karlovac</derivirana_varijabla>
  </DomainObject.Predmet.ProtustrankaWithAdressOIB>
  <DomainObject.Predmet.ProtustrankaNazivFormated>
    <izvorni_sadrzaj>SLOVENSKO KULTURNO PROSVJETNO DRUŠTVO "TRIGLAV" KARLOVAC</izvorni_sadrzaj>
    <derivirana_varijabla naziv="DomainObject.Predmet.ProtustrankaNazivFormated_1">SLOVENSKO KULTURNO PROSVJETNO DRUŠTVO "TRIGLAV" KARLOVAC</derivirana_varijabla>
  </DomainObject.Predmet.ProtustrankaNazivFormated>
  <DomainObject.Predmet.ProtustrankaNazivFormatedOIB>
    <izvorni_sadrzaj>SLOVENSKO KULTURNO PROSVJETNO DRUŠTVO "TRIGLAV" KARLOVAC, OIB 48802662957</izvorni_sadrzaj>
    <derivirana_varijabla naziv="DomainObject.Predmet.ProtustrankaNazivFormatedOIB_1">SLOVENSKO KULTURNO PROSVJETNO DRUŠTVO "TRIGLAV" KARLOVAC, OIB 48802662957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SLOVENSKO KULTURNO PROSVJETNO DRUŠTVO "TRIGLAV" KARLOVAC</item>
    </izvorni_sadrzaj>
    <derivirana_varijabla naziv="DomainObject.Predmet.ProtuStrankaListFormated_1">
      <item>SLOVENSKO KULTURNO PROSVJETNO DRUŠTVO "TRIGLAV" KARLOVAC</item>
    </derivirana_varijabla>
  </DomainObject.Predmet.ProtuStrankaListFormated>
  <DomainObject.Predmet.ProtuStrankaListFormatedOIB>
    <izvorni_sadrzaj>
      <item>SLOVENSKO KULTURNO PROSVJETNO DRUŠTVO "TRIGLAV" KARLOVAC, OIB 48802662957</item>
    </izvorni_sadrzaj>
    <derivirana_varijabla naziv="DomainObject.Predmet.ProtuStrankaListFormatedOIB_1">
      <item>SLOVENSKO KULTURNO PROSVJETNO DRUŠTVO "TRIGLAV" KARLOVAC, OIB 48802662957</item>
    </derivirana_varijabla>
  </DomainObject.Predmet.ProtuStrankaListFormatedOIB>
  <DomainObject.Predmet.ProtuStrankaListFormatedWithAdress>
    <izvorni_sadrzaj>
      <item>SLOVENSKO KULTURNO PROSVJETNO DRUŠTVO "TRIGLAV" KARLOVAC, Gundulićeva 8, 47000 Karlovac</item>
    </izvorni_sadrzaj>
    <derivirana_varijabla naziv="DomainObject.Predmet.ProtuStrankaListFormatedWithAdress_1">
      <item>SLOVENSKO KULTURNO PROSVJETNO DRUŠTVO "TRIGLAV" KARLOVAC, Gundulićeva 8, 47000 Karlovac</item>
    </derivirana_varijabla>
  </DomainObject.Predmet.ProtuStrankaListFormatedWithAdress>
  <DomainObject.Predmet.ProtuStrankaListFormatedWithAdressOIB>
    <izvorni_sadrzaj>
      <item>SLOVENSKO KULTURNO PROSVJETNO DRUŠTVO "TRIGLAV" KARLOVAC, OIB 48802662957, Gundulićeva 8, 47000 Karlovac</item>
    </izvorni_sadrzaj>
    <derivirana_varijabla naziv="DomainObject.Predmet.ProtuStrankaListFormatedWithAdressOIB_1">
      <item>SLOVENSKO KULTURNO PROSVJETNO DRUŠTVO "TRIGLAV" KARLOVAC, OIB 48802662957, Gundulićeva 8, 47000 Karlovac</item>
    </derivirana_varijabla>
  </DomainObject.Predmet.ProtuStrankaListFormatedWithAdressOIB>
  <DomainObject.Predmet.ProtuStrankaListNazivFormated>
    <izvorni_sadrzaj>
      <item>SLOVENSKO KULTURNO PROSVJETNO DRUŠTVO "TRIGLAV" KARLOVAC</item>
    </izvorni_sadrzaj>
    <derivirana_varijabla naziv="DomainObject.Predmet.ProtuStrankaListNazivFormated_1">
      <item>SLOVENSKO KULTURNO PROSVJETNO DRUŠTVO "TRIGLAV" KARLOVAC</item>
    </derivirana_varijabla>
  </DomainObject.Predmet.ProtuStrankaListNazivFormated>
  <DomainObject.Predmet.ProtuStrankaListNazivFormatedOIB>
    <izvorni_sadrzaj>
      <item>SLOVENSKO KULTURNO PROSVJETNO DRUŠTVO "TRIGLAV" KARLOVAC, OIB 48802662957</item>
    </izvorni_sadrzaj>
    <derivirana_varijabla naziv="DomainObject.Predmet.ProtuStrankaListNazivFormatedOIB_1">
      <item>SLOVENSKO KULTURNO PROSVJETNO DRUŠTVO "TRIGLAV" KARLOVAC, OIB 48802662957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SLOVENSKO KULTURNO PROSVJETNO DRUŠTVO "TRIGLAV" KARLOVAC</izvorni_sadrzaj>
    <derivirana_varijabla naziv="DomainObject.Predmet.ProtustrankaIDrugi_1">SLOVENSKO KULTURNO PROSVJETNO DRUŠTVO "TRIGLAV" KARLOVAC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SLOVENSKO KULTURNO PROSVJETNO DRUŠTVO "TRIGLAV" KARLOVAC, OIB 48802662957, Gundulićeva 8, 47000 Karlovac</izvorni_sadrzaj>
    <derivirana_varijabla naziv="DomainObject.Predmet.ProtustrankaIDrugiAdressOIB_1">SLOVENSKO KULTURNO PROSVJETNO DRUŠTVO "TRIGLAV" KARLOVAC, OIB 48802662957, Gundulićeva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SLOVENSKO KULTURNO PROSVJETNO DRUŠTVO "TRIGLAV" KARLOVAC</item>
    </izvorni_sadrzaj>
    <derivirana_varijabla naziv="DomainObject.Predmet.SudioniciListNaziv_1">
      <item>FINA  regionalni centar Zagreb, podružnica Karlovac</item>
      <item>SLOVENSKO KULTURNO PROSVJETNO DRUŠTVO "TRIGLAV" KARLOVAC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SLOVENSKO KULTURNO PROSVJETNO DRUŠTVO "TRIGLAV" KARLOVAC, OIB 48802662957, Gundulićeva 8,47000 Karlovac</item>
    </izvorni_sadrzaj>
    <derivirana_varijabla naziv="DomainObject.Predmet.SudioniciListAdressOIB_1">
      <item>FINA  regionalni centar Zagreb, podružnica Karlovac, OIB 85821130368, Vitezovićeva 1,47000 Karlovac</item>
      <item>SLOVENSKO KULTURNO PROSVJETNO DRUŠTVO "TRIGLAV" KARLOVAC, OIB 48802662957, Gundulićeva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48802662957</item>
    </izvorni_sadrzaj>
    <derivirana_varijabla naziv="DomainObject.Predmet.SudioniciListNazivOIB_1">
      <item>, OIB 85821130368</item>
      <item>, OIB 48802662957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814</properties:Characters>
  <properties:Lines>48</properties:Lines>
  <properties:Paragraphs>21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2016-06-08T09:45:00Z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