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a24ba" w14:paraId="1ca24ba" w:rsidRDefault="00B61851" w:rsidP="000C61EC" w:rsidR="000C61EC">
      <w:pPr>
        <w15:collapsed w:val="false"/>
      </w:pPr>
      <w:bookmarkStart w:name="_GoBack" w:id="0"/>
      <w:bookmarkEnd w:id="0"/>
      <w:r w:rsidRPr="007D1A45">
        <w:rPr>
          <w:noProof/>
        </w:rPr>
        <w:t xml:space="preserve">         </w:t>
      </w:r>
      <w:r w:rsidR="0056332D" w:rsidRPr="007D1A45">
        <w:rPr>
          <w:noProof/>
        </w:rPr>
        <w:t xml:space="preserve"> </w:t>
      </w:r>
      <w:r w:rsidR="00651128" w:rsidRPr="007D1A4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0C61EC" w:rsidR="00DF524F" w:rsidRPr="007D1A45">
      <w:r w:rsidRPr="007D1A45">
        <w:t xml:space="preserve"> </w:t>
      </w:r>
      <w:r w:rsidR="000C61EC">
        <w:t>REPUBLIKA HRVATSKA</w:t>
      </w:r>
    </w:p>
    <w:p w:rsidRDefault="000C61EC" w:rsidP="00DF524F" w:rsidR="00DF524F" w:rsidRPr="007D1A45">
      <w:pPr>
        <w:jc w:val="both"/>
      </w:pPr>
      <w:r>
        <w:t xml:space="preserve">  </w:t>
      </w:r>
      <w:r w:rsidR="00DF524F" w:rsidRPr="007D1A45">
        <w:t>Trgovački sud u Zagrebu</w:t>
      </w:r>
    </w:p>
    <w:p w:rsidRDefault="00B61851" w:rsidP="00DF524F" w:rsidR="00DF524F" w:rsidRPr="007D1A45">
      <w:pPr>
        <w:jc w:val="both"/>
      </w:pPr>
      <w:r w:rsidRPr="007D1A45">
        <w:t xml:space="preserve"> </w:t>
      </w:r>
      <w:r w:rsidR="000C61EC">
        <w:t xml:space="preserve">  </w:t>
      </w:r>
      <w:r w:rsidRPr="007D1A45">
        <w:t xml:space="preserve"> </w:t>
      </w:r>
      <w:r w:rsidR="00DF524F" w:rsidRPr="007D1A45">
        <w:t xml:space="preserve">Zagreb, </w:t>
      </w:r>
      <w:proofErr w:type="spellStart"/>
      <w:r w:rsidR="00DF524F" w:rsidRPr="007D1A45">
        <w:t>Amruševa</w:t>
      </w:r>
      <w:proofErr w:type="spellEnd"/>
      <w:r w:rsidR="00DF524F" w:rsidRPr="007D1A45">
        <w:t xml:space="preserve"> 2/II                                                          </w:t>
      </w:r>
      <w:r w:rsidR="007055CB" w:rsidRPr="007D1A45">
        <w:t xml:space="preserve">                      </w:t>
      </w:r>
    </w:p>
    <w:p w:rsidRDefault="000C61EC" w:rsidP="000C61EC" w:rsidR="004F1243">
      <w:pPr>
        <w:pStyle w:val="Zaglavlje"/>
        <w:jc w:val="right"/>
      </w:pPr>
      <w:r>
        <w:t xml:space="preserve"> 29. St-</w:t>
      </w:r>
      <w:r w:rsidR="00C5323C">
        <w:t>5820</w:t>
      </w:r>
      <w:r>
        <w:t>/1</w:t>
      </w:r>
      <w:r w:rsidR="00C5323C">
        <w:t>6</w:t>
      </w:r>
      <w:r w:rsidRPr="00DF524F">
        <w:t xml:space="preserve">   </w:t>
      </w:r>
    </w:p>
    <w:p w:rsidRDefault="000C61EC" w:rsidP="000C61EC" w:rsidR="000C61EC">
      <w:pPr>
        <w:pStyle w:val="Zaglavlje"/>
        <w:jc w:val="right"/>
      </w:pPr>
      <w:r w:rsidRPr="00DF524F">
        <w:t xml:space="preserve">                                                     </w:t>
      </w:r>
    </w:p>
    <w:p w:rsidRDefault="00DF524F" w:rsidP="00DF524F" w:rsidR="00DF524F" w:rsidRPr="007D1A45">
      <w:pPr>
        <w:jc w:val="both"/>
      </w:pPr>
    </w:p>
    <w:p w:rsidRDefault="00864D0C" w:rsidP="00864D0C" w:rsidR="00DF524F" w:rsidRPr="007D1A45">
      <w:pPr>
        <w:jc w:val="center"/>
      </w:pPr>
      <w:r w:rsidRPr="007D1A45">
        <w:t xml:space="preserve">R E P U B L I K A   H R V A T S K A </w:t>
      </w:r>
    </w:p>
    <w:p w:rsidRDefault="002217F7" w:rsidP="00DF524F" w:rsidR="002217F7" w:rsidRPr="007D1A45">
      <w:pPr>
        <w:jc w:val="center"/>
      </w:pPr>
    </w:p>
    <w:p w:rsidRDefault="00DF524F" w:rsidP="00DF524F" w:rsidR="00DF524F" w:rsidRPr="007D1A45">
      <w:pPr>
        <w:jc w:val="center"/>
      </w:pPr>
      <w:r w:rsidRPr="007D1A45">
        <w:t>R J E Š E NJ E</w:t>
      </w:r>
    </w:p>
    <w:p w:rsidRDefault="00DF524F" w:rsidP="00DF524F" w:rsidR="00DF524F" w:rsidRPr="007D1A45">
      <w:pPr>
        <w:jc w:val="both"/>
      </w:pPr>
    </w:p>
    <w:p w:rsidRDefault="00FF626B" w:rsidP="00B56A7D" w:rsidR="00FF626B">
      <w:pPr>
        <w:ind w:firstLine="708"/>
        <w:jc w:val="both"/>
      </w:pPr>
      <w:r w:rsidRPr="00FF626B">
        <w:t xml:space="preserve">Trgovački sud u Zagrebu, po sutkinji Jasminki Gadža, u stečajnom postupku nad dužnikom INDUSTROPROMET d.o.o. u stečaju, Zagreb, Savica 117, OIB: 64352940759,  </w:t>
      </w:r>
      <w:r w:rsidR="00C5323C">
        <w:t>24. travnja</w:t>
      </w:r>
      <w:r w:rsidRPr="00FF626B">
        <w:t xml:space="preserve"> 2019.,</w:t>
      </w:r>
    </w:p>
    <w:p w:rsidRDefault="00FF626B" w:rsidP="00B56A7D" w:rsidR="00FF626B" w:rsidRPr="00B56A7D">
      <w:pPr>
        <w:ind w:firstLine="708"/>
        <w:jc w:val="both"/>
      </w:pPr>
    </w:p>
    <w:p w:rsidRDefault="006951FE" w:rsidP="006951FE" w:rsidR="006951FE">
      <w:pPr>
        <w:jc w:val="center"/>
      </w:pPr>
      <w:r w:rsidRPr="007D1A45">
        <w:t>r i j e š i o</w:t>
      </w:r>
      <w:r w:rsidR="004F1243">
        <w:t xml:space="preserve">  </w:t>
      </w:r>
      <w:r w:rsidRPr="007D1A45">
        <w:t xml:space="preserve">j e </w:t>
      </w:r>
    </w:p>
    <w:p w:rsidRDefault="00590E39" w:rsidR="00590E39" w:rsidRPr="007D1A45"/>
    <w:p w:rsidRDefault="00590E39" w:rsidP="007B40F5" w:rsidR="00590E39" w:rsidRPr="007D1A45">
      <w:pPr>
        <w:pStyle w:val="Tijeloteksta2"/>
        <w:ind w:firstLine="708"/>
      </w:pPr>
      <w:r w:rsidRPr="007D1A45">
        <w:t>Saziva se skupština vjerovnika u stečajnom postupku</w:t>
      </w:r>
      <w:r w:rsidR="007B40F5" w:rsidRPr="007D1A45">
        <w:t xml:space="preserve"> nad dužnikom</w:t>
      </w:r>
      <w:r w:rsidRPr="007D1A45">
        <w:t xml:space="preserve"> </w:t>
      </w:r>
      <w:r w:rsidR="00C5323C" w:rsidRPr="00C5323C">
        <w:t>INDUSTROPROMET d.o.o. u stečaju, Zagreb, Savica 117, OIB: 64352940759</w:t>
      </w:r>
      <w:r w:rsidR="00B92232" w:rsidRPr="007D1A45">
        <w:t>,</w:t>
      </w:r>
      <w:r w:rsidR="00C14E5E" w:rsidRPr="007D1A45">
        <w:t xml:space="preserve"> </w:t>
      </w:r>
      <w:r w:rsidR="007055CB" w:rsidRPr="007D1A45">
        <w:t>za</w:t>
      </w:r>
      <w:r w:rsidR="00B92232" w:rsidRPr="007D1A45">
        <w:t>:</w:t>
      </w:r>
      <w:r w:rsidRPr="007D1A45">
        <w:t xml:space="preserve"> </w:t>
      </w:r>
    </w:p>
    <w:p w:rsidRDefault="005C2B9D" w:rsidP="005C2B9D" w:rsidR="005C2B9D" w:rsidRPr="009B588A">
      <w:pPr>
        <w:pStyle w:val="Tijeloteksta2"/>
        <w:rPr>
          <w:b/>
        </w:rPr>
      </w:pPr>
    </w:p>
    <w:p w:rsidRDefault="00C612BB" w:rsidP="00C612BB" w:rsidR="00590E39" w:rsidRPr="009B588A">
      <w:pPr>
        <w:pStyle w:val="Tijeloteksta2"/>
        <w:numPr>
          <w:ilvl w:val="0"/>
          <w:numId w:val="9"/>
        </w:numPr>
        <w:rPr>
          <w:b/>
          <w:bCs/>
        </w:rPr>
      </w:pPr>
      <w:r>
        <w:rPr>
          <w:b/>
        </w:rPr>
        <w:t xml:space="preserve"> svibnja</w:t>
      </w:r>
      <w:r w:rsidR="00A41439" w:rsidRPr="009B588A">
        <w:rPr>
          <w:b/>
          <w:bCs/>
        </w:rPr>
        <w:t xml:space="preserve"> 2019</w:t>
      </w:r>
      <w:r w:rsidR="00426C37" w:rsidRPr="009B588A">
        <w:rPr>
          <w:b/>
          <w:bCs/>
        </w:rPr>
        <w:t>.</w:t>
      </w:r>
      <w:r w:rsidR="00F25213" w:rsidRPr="009B588A">
        <w:rPr>
          <w:b/>
          <w:bCs/>
        </w:rPr>
        <w:t xml:space="preserve"> u</w:t>
      </w:r>
      <w:r w:rsidR="00F018F7" w:rsidRPr="009B588A">
        <w:rPr>
          <w:b/>
          <w:bCs/>
        </w:rPr>
        <w:t xml:space="preserve"> </w:t>
      </w:r>
      <w:r w:rsidR="00343F56">
        <w:rPr>
          <w:b/>
          <w:bCs/>
        </w:rPr>
        <w:t>09</w:t>
      </w:r>
      <w:r w:rsidR="00AD10D9">
        <w:rPr>
          <w:b/>
          <w:bCs/>
        </w:rPr>
        <w:t>:0</w:t>
      </w:r>
      <w:r w:rsidR="003B73F6" w:rsidRPr="009B588A">
        <w:rPr>
          <w:b/>
          <w:bCs/>
        </w:rPr>
        <w:t>0</w:t>
      </w:r>
      <w:r w:rsidR="00466E01" w:rsidRPr="009B588A">
        <w:rPr>
          <w:b/>
          <w:bCs/>
        </w:rPr>
        <w:t xml:space="preserve"> sati</w:t>
      </w:r>
    </w:p>
    <w:p w:rsidRDefault="00590E39" w:rsidR="00590E39" w:rsidRPr="005C2B9D">
      <w:pPr>
        <w:pStyle w:val="Tijeloteksta2"/>
        <w:ind w:firstLine="708" w:left="2124"/>
        <w:rPr>
          <w:b/>
          <w:bCs/>
          <w:i/>
          <w:color w:val="FF0000"/>
        </w:rPr>
      </w:pPr>
    </w:p>
    <w:p w:rsidRDefault="007B40F5" w:rsidR="00590E39" w:rsidRPr="007D1A45">
      <w:pPr>
        <w:pStyle w:val="Tijeloteksta2"/>
        <w:ind w:firstLine="708"/>
      </w:pPr>
      <w:r w:rsidRPr="007D1A45">
        <w:t>koja</w:t>
      </w:r>
      <w:r w:rsidR="00590E39" w:rsidRPr="007D1A45">
        <w:t xml:space="preserve"> će se održati u</w:t>
      </w:r>
      <w:r w:rsidR="00F25213" w:rsidRPr="007D1A45">
        <w:t xml:space="preserve"> zgradi ovog suda Petrinjska 8, </w:t>
      </w:r>
      <w:r w:rsidR="007055CB" w:rsidRPr="007D1A45">
        <w:t xml:space="preserve">soba </w:t>
      </w:r>
      <w:r w:rsidR="006F13F7" w:rsidRPr="007D1A45">
        <w:t>46/II kat</w:t>
      </w:r>
      <w:r w:rsidR="007055CB" w:rsidRPr="007D1A45">
        <w:t xml:space="preserve"> (</w:t>
      </w:r>
      <w:r w:rsidR="006F13F7" w:rsidRPr="007D1A45">
        <w:t>dvorišn</w:t>
      </w:r>
      <w:r w:rsidR="007055CB" w:rsidRPr="007D1A45">
        <w:t>a zgrada</w:t>
      </w:r>
      <w:r w:rsidR="00590E39" w:rsidRPr="007D1A45">
        <w:t>).</w:t>
      </w:r>
    </w:p>
    <w:p w:rsidRDefault="00590E39" w:rsidR="00590E39" w:rsidRPr="007D1A45">
      <w:pPr>
        <w:rPr>
          <w:color w:val="FF0000"/>
        </w:rPr>
      </w:pPr>
    </w:p>
    <w:p w:rsidRDefault="00590E39" w:rsidR="00590E39" w:rsidRPr="007D1A45"/>
    <w:p w:rsidRDefault="00590E39" w:rsidR="00590E39" w:rsidRPr="007D1A45">
      <w:pPr>
        <w:jc w:val="both"/>
      </w:pPr>
      <w:r w:rsidRPr="007D1A45">
        <w:tab/>
        <w:t>Dnevni red:</w:t>
      </w:r>
    </w:p>
    <w:p w:rsidRDefault="00E86EEE" w:rsidP="00E86EEE" w:rsidR="00E86EEE" w:rsidRPr="00E86EE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lang w:eastAsia="en-US" w:val="en-US"/>
        </w:rPr>
      </w:pPr>
    </w:p>
    <w:p w:rsidRDefault="00166071" w:rsidP="002D7034" w:rsidR="00166071" w:rsidRPr="0016607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>Izvješće stečajnog upravitelja o tijeku stečajnog postupka i stanju stečajne mase.</w:t>
      </w:r>
    </w:p>
    <w:p w:rsidRDefault="00166071" w:rsidP="000B7669" w:rsidR="000C61EC" w:rsidRPr="00150A7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>Donošenje odluke o načinu i uvjetima prodaje</w:t>
      </w:r>
      <w:r w:rsidR="000B7669">
        <w:t xml:space="preserve"> pokretn</w:t>
      </w:r>
      <w:r w:rsidR="00C249E1">
        <w:t xml:space="preserve">e imovine stečajnog dužnika </w:t>
      </w:r>
      <w:r w:rsidR="000F381B">
        <w:t>koja se sastoji od</w:t>
      </w:r>
      <w:r w:rsidR="00133DE1">
        <w:t xml:space="preserve"> </w:t>
      </w:r>
      <w:r w:rsidR="000B7669" w:rsidRPr="000B7669">
        <w:t xml:space="preserve">vozila: N1, marka CITROEN 1,6  HDI, godina proizvodnje 2008, reg. oznaka ZG4841DP, broj šasije VF7XS9HUC64176289, datum odjave 4. lipnja 2017. </w:t>
      </w:r>
      <w:r w:rsidR="000B7669">
        <w:t xml:space="preserve"> </w:t>
      </w:r>
      <w:r>
        <w:t xml:space="preserve"> </w:t>
      </w:r>
    </w:p>
    <w:p w:rsidRDefault="00590E39" w:rsidR="00590E39" w:rsidRPr="007D1A45">
      <w:pPr>
        <w:jc w:val="both"/>
      </w:pPr>
    </w:p>
    <w:p w:rsidRDefault="007B40F5" w:rsidP="009F0FC8" w:rsidR="00590E39" w:rsidRPr="007D1A45">
      <w:pPr>
        <w:jc w:val="center"/>
      </w:pPr>
      <w:r w:rsidRPr="007D1A45">
        <w:t xml:space="preserve"> U Zagrebu</w:t>
      </w:r>
      <w:r w:rsidR="00F018F7" w:rsidRPr="007D1A45">
        <w:t xml:space="preserve"> </w:t>
      </w:r>
      <w:r w:rsidR="00BA27C7">
        <w:t>24</w:t>
      </w:r>
      <w:r w:rsidR="00406D36">
        <w:t>. travnja</w:t>
      </w:r>
      <w:r w:rsidR="003643C6">
        <w:t xml:space="preserve"> 2019</w:t>
      </w:r>
      <w:r w:rsidRPr="007D1A45">
        <w:t>.</w:t>
      </w:r>
    </w:p>
    <w:p w:rsidRDefault="00590E39" w:rsidR="007B40F5" w:rsidRPr="007D1A45"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</w:p>
    <w:p w:rsidRDefault="00590E39" w:rsidP="007B40F5" w:rsidR="00590E39" w:rsidRPr="007D1A45">
      <w:pPr>
        <w:jc w:val="both"/>
      </w:pP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="007B40F5" w:rsidRPr="007D1A45">
        <w:t xml:space="preserve">                        </w:t>
      </w:r>
      <w:r w:rsidR="00357330" w:rsidRPr="007D1A45">
        <w:t>SUTKINJA</w:t>
      </w:r>
      <w:r w:rsidRPr="007D1A45">
        <w:t>:</w:t>
      </w:r>
    </w:p>
    <w:p w:rsidRDefault="00D206FF" w:rsidP="00A212C0" w:rsidR="00A212C0">
      <w:r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  <w:t xml:space="preserve"> </w:t>
      </w:r>
      <w:r w:rsidR="00651128" w:rsidRPr="007D1A45">
        <w:t xml:space="preserve">                  </w:t>
      </w:r>
      <w:r w:rsidR="00357330" w:rsidRPr="007D1A45">
        <w:tab/>
        <w:t>Jasminka Gadža</w:t>
      </w:r>
    </w:p>
    <w:p w:rsidRDefault="00A212C0" w:rsidP="00A212C0" w:rsidR="00A212C0"/>
    <w:p w:rsidRDefault="00A212C0" w:rsidP="00A212C0" w:rsidR="00A212C0"/>
    <w:p w:rsidRDefault="00A212C0" w:rsidP="00A212C0" w:rsidR="00A212C0">
      <w:r>
        <w:t>DNA:</w:t>
      </w:r>
    </w:p>
    <w:p w:rsidRDefault="00A212C0" w:rsidP="00A212C0" w:rsidR="00A212C0">
      <w:r>
        <w:t>- stečajnom upravitelju</w:t>
      </w:r>
    </w:p>
    <w:p w:rsidRDefault="00A212C0" w:rsidP="003C562A" w:rsidR="00261C1E">
      <w:r>
        <w:t>- e-</w:t>
      </w:r>
      <w:proofErr w:type="spellStart"/>
      <w:r>
        <w:t>ogl.ploča</w:t>
      </w:r>
      <w:proofErr w:type="spellEnd"/>
      <w:r>
        <w:t xml:space="preserve"> suda </w:t>
      </w:r>
      <w:r>
        <w:tab/>
      </w:r>
      <w:r w:rsidR="00261C1E">
        <w:t xml:space="preserve">                                                                                             </w:t>
      </w:r>
    </w:p>
    <w:p w:rsidRDefault="00261C1E" w:rsidP="007B40F5" w:rsidR="00590E39" w:rsidRPr="007D1A4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40F5" w:rsidRPr="007D1A45">
        <w:t xml:space="preserve">                                                                               </w:t>
      </w:r>
      <w:r w:rsidR="00651128" w:rsidRPr="007D1A45">
        <w:t xml:space="preserve">                              </w:t>
      </w:r>
    </w:p>
    <w:p w:rsidRDefault="002217F7" w:rsidP="007B40F5" w:rsidR="002217F7" w:rsidRPr="007D1A45">
      <w:pPr>
        <w:jc w:val="center"/>
      </w:pPr>
    </w:p>
    <w:p w:rsidRDefault="000F7897" w:rsidR="000F7897" w:rsidRPr="007D1A45"/>
    <w:sectPr w:rsidSect="00127F40" w:rsidR="000F7897" w:rsidRPr="007D1A45"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58E" w:rsidP="00127F40" w:rsidR="005E658E">
      <w:r>
        <w:separator/>
      </w:r>
    </w:p>
  </w:endnote>
  <w:endnote w:id="0" w:type="continuationSeparator">
    <w:p w:rsidRDefault="005E658E" w:rsidP="00127F40" w:rsidR="005E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58E" w:rsidP="00127F40" w:rsidR="005E658E">
      <w:r>
        <w:separator/>
      </w:r>
    </w:p>
  </w:footnote>
  <w:footnote w:id="0" w:type="continuationSeparator">
    <w:p w:rsidRDefault="005E658E" w:rsidP="00127F40" w:rsidR="005E658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78036E7"/>
    <w:multiLevelType w:val="hybridMultilevel"/>
    <w:tmpl w:val="F95E0CD0"/>
    <w:lvl w:tplc="151AE508" w:ilvl="0">
      <w:start w:val="25"/>
      <w:numFmt w:val="decimal"/>
      <w:lvlText w:val="%1."/>
      <w:lvlJc w:val="left"/>
      <w:pPr>
        <w:ind w:hanging="360" w:left="34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199"/>
      </w:pPr>
    </w:lvl>
    <w:lvl w:tentative="true" w:tplc="041A001B" w:ilvl="2">
      <w:start w:val="1"/>
      <w:numFmt w:val="lowerRoman"/>
      <w:lvlText w:val="%3."/>
      <w:lvlJc w:val="right"/>
      <w:pPr>
        <w:ind w:hanging="180" w:left="4919"/>
      </w:pPr>
    </w:lvl>
    <w:lvl w:tentative="true" w:tplc="041A000F" w:ilvl="3">
      <w:start w:val="1"/>
      <w:numFmt w:val="decimal"/>
      <w:lvlText w:val="%4."/>
      <w:lvlJc w:val="left"/>
      <w:pPr>
        <w:ind w:hanging="360" w:left="5639"/>
      </w:pPr>
    </w:lvl>
    <w:lvl w:tentative="true" w:tplc="041A0019" w:ilvl="4">
      <w:start w:val="1"/>
      <w:numFmt w:val="lowerLetter"/>
      <w:lvlText w:val="%5."/>
      <w:lvlJc w:val="left"/>
      <w:pPr>
        <w:ind w:hanging="360" w:left="6359"/>
      </w:pPr>
    </w:lvl>
    <w:lvl w:tentative="true" w:tplc="041A001B" w:ilvl="5">
      <w:start w:val="1"/>
      <w:numFmt w:val="lowerRoman"/>
      <w:lvlText w:val="%6."/>
      <w:lvlJc w:val="right"/>
      <w:pPr>
        <w:ind w:hanging="180" w:left="7079"/>
      </w:pPr>
    </w:lvl>
    <w:lvl w:tentative="true" w:tplc="041A000F" w:ilvl="6">
      <w:start w:val="1"/>
      <w:numFmt w:val="decimal"/>
      <w:lvlText w:val="%7."/>
      <w:lvlJc w:val="left"/>
      <w:pPr>
        <w:ind w:hanging="360" w:left="7799"/>
      </w:pPr>
    </w:lvl>
    <w:lvl w:tentative="true" w:tplc="041A0019" w:ilvl="7">
      <w:start w:val="1"/>
      <w:numFmt w:val="lowerLetter"/>
      <w:lvlText w:val="%8."/>
      <w:lvlJc w:val="left"/>
      <w:pPr>
        <w:ind w:hanging="360" w:left="8519"/>
      </w:pPr>
    </w:lvl>
    <w:lvl w:tentative="true" w:tplc="041A001B" w:ilvl="8">
      <w:start w:val="1"/>
      <w:numFmt w:val="lowerRoman"/>
      <w:lvlText w:val="%9."/>
      <w:lvlJc w:val="right"/>
      <w:pPr>
        <w:ind w:hanging="180" w:left="9239"/>
      </w:pPr>
    </w:lvl>
  </w:abstractNum>
  <w:abstractNum w:abstractNumId="3">
    <w:nsid w:val="23B35139"/>
    <w:multiLevelType w:val="hybridMultilevel"/>
    <w:tmpl w:val="F350E2CA"/>
    <w:lvl w:tplc="C10EC390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4">
    <w:nsid w:val="38F006A5"/>
    <w:multiLevelType w:val="hybridMultilevel"/>
    <w:tmpl w:val="3E1625BA"/>
    <w:lvl w:tplc="CF962D46" w:ilvl="0">
      <w:start w:val="18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5">
    <w:nsid w:val="3C4432B8"/>
    <w:multiLevelType w:val="hybridMultilevel"/>
    <w:tmpl w:val="779E6E86"/>
    <w:lvl w:tplc="EC0298A4" w:ilvl="0">
      <w:start w:val="16"/>
      <w:numFmt w:val="decimal"/>
      <w:lvlText w:val="%1."/>
      <w:lvlJc w:val="left"/>
      <w:pPr>
        <w:ind w:hanging="360" w:left="34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199"/>
      </w:pPr>
    </w:lvl>
    <w:lvl w:tentative="true" w:tplc="041A001B" w:ilvl="2">
      <w:start w:val="1"/>
      <w:numFmt w:val="lowerRoman"/>
      <w:lvlText w:val="%3."/>
      <w:lvlJc w:val="right"/>
      <w:pPr>
        <w:ind w:hanging="180" w:left="4919"/>
      </w:pPr>
    </w:lvl>
    <w:lvl w:tentative="true" w:tplc="041A000F" w:ilvl="3">
      <w:start w:val="1"/>
      <w:numFmt w:val="decimal"/>
      <w:lvlText w:val="%4."/>
      <w:lvlJc w:val="left"/>
      <w:pPr>
        <w:ind w:hanging="360" w:left="5639"/>
      </w:pPr>
    </w:lvl>
    <w:lvl w:tentative="true" w:tplc="041A0019" w:ilvl="4">
      <w:start w:val="1"/>
      <w:numFmt w:val="lowerLetter"/>
      <w:lvlText w:val="%5."/>
      <w:lvlJc w:val="left"/>
      <w:pPr>
        <w:ind w:hanging="360" w:left="6359"/>
      </w:pPr>
    </w:lvl>
    <w:lvl w:tentative="true" w:tplc="041A001B" w:ilvl="5">
      <w:start w:val="1"/>
      <w:numFmt w:val="lowerRoman"/>
      <w:lvlText w:val="%6."/>
      <w:lvlJc w:val="right"/>
      <w:pPr>
        <w:ind w:hanging="180" w:left="7079"/>
      </w:pPr>
    </w:lvl>
    <w:lvl w:tentative="true" w:tplc="041A000F" w:ilvl="6">
      <w:start w:val="1"/>
      <w:numFmt w:val="decimal"/>
      <w:lvlText w:val="%7."/>
      <w:lvlJc w:val="left"/>
      <w:pPr>
        <w:ind w:hanging="360" w:left="7799"/>
      </w:pPr>
    </w:lvl>
    <w:lvl w:tentative="true" w:tplc="041A0019" w:ilvl="7">
      <w:start w:val="1"/>
      <w:numFmt w:val="lowerLetter"/>
      <w:lvlText w:val="%8."/>
      <w:lvlJc w:val="left"/>
      <w:pPr>
        <w:ind w:hanging="360" w:left="8519"/>
      </w:pPr>
    </w:lvl>
    <w:lvl w:tentative="true" w:tplc="041A001B" w:ilvl="8">
      <w:start w:val="1"/>
      <w:numFmt w:val="lowerRoman"/>
      <w:lvlText w:val="%9."/>
      <w:lvlJc w:val="right"/>
      <w:pPr>
        <w:ind w:hanging="180" w:left="9239"/>
      </w:pPr>
    </w:lvl>
  </w:abstractNum>
  <w:abstractNum w:abstractNumId="6">
    <w:nsid w:val="4FE549DC"/>
    <w:multiLevelType w:val="hybridMultilevel"/>
    <w:tmpl w:val="D4B23B7E"/>
    <w:lvl w:tplc="8EA49EA6" w:ilvl="0">
      <w:start w:val="10"/>
      <w:numFmt w:val="decimal"/>
      <w:lvlText w:val="%1."/>
      <w:lvlJc w:val="left"/>
      <w:pPr>
        <w:ind w:hanging="360" w:left="3192"/>
      </w:pPr>
      <w:rPr>
        <w:rFonts w:hint="default"/>
        <w:b w:val="false"/>
        <w:i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7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46009FE"/>
    <w:multiLevelType w:val="hybridMultilevel"/>
    <w:tmpl w:val="FDCC3B28"/>
    <w:lvl w:tplc="D7E89E8A" w:ilvl="0">
      <w:start w:val="10"/>
      <w:numFmt w:val="decimal"/>
      <w:lvlText w:val="%1."/>
      <w:lvlJc w:val="left"/>
      <w:pPr>
        <w:ind w:hanging="360" w:left="3479"/>
      </w:pPr>
      <w:rPr>
        <w:rFonts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199"/>
      </w:pPr>
    </w:lvl>
    <w:lvl w:tentative="true" w:tplc="041A001B" w:ilvl="2">
      <w:start w:val="1"/>
      <w:numFmt w:val="lowerRoman"/>
      <w:lvlText w:val="%3."/>
      <w:lvlJc w:val="right"/>
      <w:pPr>
        <w:ind w:hanging="180" w:left="4919"/>
      </w:pPr>
    </w:lvl>
    <w:lvl w:tentative="true" w:tplc="041A000F" w:ilvl="3">
      <w:start w:val="1"/>
      <w:numFmt w:val="decimal"/>
      <w:lvlText w:val="%4."/>
      <w:lvlJc w:val="left"/>
      <w:pPr>
        <w:ind w:hanging="360" w:left="5639"/>
      </w:pPr>
    </w:lvl>
    <w:lvl w:tentative="true" w:tplc="041A0019" w:ilvl="4">
      <w:start w:val="1"/>
      <w:numFmt w:val="lowerLetter"/>
      <w:lvlText w:val="%5."/>
      <w:lvlJc w:val="left"/>
      <w:pPr>
        <w:ind w:hanging="360" w:left="6359"/>
      </w:pPr>
    </w:lvl>
    <w:lvl w:tentative="true" w:tplc="041A001B" w:ilvl="5">
      <w:start w:val="1"/>
      <w:numFmt w:val="lowerRoman"/>
      <w:lvlText w:val="%6."/>
      <w:lvlJc w:val="right"/>
      <w:pPr>
        <w:ind w:hanging="180" w:left="7079"/>
      </w:pPr>
    </w:lvl>
    <w:lvl w:tentative="true" w:tplc="041A000F" w:ilvl="6">
      <w:start w:val="1"/>
      <w:numFmt w:val="decimal"/>
      <w:lvlText w:val="%7."/>
      <w:lvlJc w:val="left"/>
      <w:pPr>
        <w:ind w:hanging="360" w:left="7799"/>
      </w:pPr>
    </w:lvl>
    <w:lvl w:tentative="true" w:tplc="041A0019" w:ilvl="7">
      <w:start w:val="1"/>
      <w:numFmt w:val="lowerLetter"/>
      <w:lvlText w:val="%8."/>
      <w:lvlJc w:val="left"/>
      <w:pPr>
        <w:ind w:hanging="360" w:left="8519"/>
      </w:pPr>
    </w:lvl>
    <w:lvl w:tentative="true" w:tplc="041A001B" w:ilvl="8">
      <w:start w:val="1"/>
      <w:numFmt w:val="lowerRoman"/>
      <w:lvlText w:val="%9."/>
      <w:lvlJc w:val="right"/>
      <w:pPr>
        <w:ind w:hanging="180" w:left="9239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embedSystemFonts/>
  <w:activeWritingStyle w:appName="MSWord" w:checkStyle="false" w:nlCheck="true" w:dllVersion="131078" w:vendorID="64" w:lang="de-DE"/>
  <w:activeWritingStyle w:appName="MSWord" w:checkStyle="true" w:nlCheck="true" w:dllVersion="131078" w:vendorID="64" w:lang="en-US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16551"/>
    <w:rsid w:val="00020BA4"/>
    <w:rsid w:val="00037EED"/>
    <w:rsid w:val="000430BE"/>
    <w:rsid w:val="00047343"/>
    <w:rsid w:val="00052861"/>
    <w:rsid w:val="000639B2"/>
    <w:rsid w:val="00070AC5"/>
    <w:rsid w:val="000A066D"/>
    <w:rsid w:val="000A35A5"/>
    <w:rsid w:val="000B32F6"/>
    <w:rsid w:val="000B7669"/>
    <w:rsid w:val="000C61EC"/>
    <w:rsid w:val="000E5FF8"/>
    <w:rsid w:val="000F381B"/>
    <w:rsid w:val="000F7897"/>
    <w:rsid w:val="00112564"/>
    <w:rsid w:val="00127F40"/>
    <w:rsid w:val="00133DE1"/>
    <w:rsid w:val="00150A7B"/>
    <w:rsid w:val="001617C0"/>
    <w:rsid w:val="00166071"/>
    <w:rsid w:val="0019731B"/>
    <w:rsid w:val="001C78C9"/>
    <w:rsid w:val="001D1A6B"/>
    <w:rsid w:val="001E0A3E"/>
    <w:rsid w:val="002210E4"/>
    <w:rsid w:val="002217F7"/>
    <w:rsid w:val="00223664"/>
    <w:rsid w:val="00227E08"/>
    <w:rsid w:val="00261022"/>
    <w:rsid w:val="00261C1E"/>
    <w:rsid w:val="00262A8D"/>
    <w:rsid w:val="00267698"/>
    <w:rsid w:val="00275283"/>
    <w:rsid w:val="00296508"/>
    <w:rsid w:val="002A71B6"/>
    <w:rsid w:val="002C2398"/>
    <w:rsid w:val="002C590C"/>
    <w:rsid w:val="002D3B07"/>
    <w:rsid w:val="0032769C"/>
    <w:rsid w:val="0033675C"/>
    <w:rsid w:val="00343F56"/>
    <w:rsid w:val="00347638"/>
    <w:rsid w:val="00351C54"/>
    <w:rsid w:val="00357330"/>
    <w:rsid w:val="003643C6"/>
    <w:rsid w:val="00367AE1"/>
    <w:rsid w:val="0038748A"/>
    <w:rsid w:val="003B73F6"/>
    <w:rsid w:val="003C562A"/>
    <w:rsid w:val="003D72B1"/>
    <w:rsid w:val="003E393E"/>
    <w:rsid w:val="00406D36"/>
    <w:rsid w:val="00417629"/>
    <w:rsid w:val="00426C37"/>
    <w:rsid w:val="00440541"/>
    <w:rsid w:val="004429E7"/>
    <w:rsid w:val="00466E01"/>
    <w:rsid w:val="004C7B92"/>
    <w:rsid w:val="004D0898"/>
    <w:rsid w:val="004F1243"/>
    <w:rsid w:val="00517FEF"/>
    <w:rsid w:val="0054722C"/>
    <w:rsid w:val="00555316"/>
    <w:rsid w:val="0056332D"/>
    <w:rsid w:val="00581597"/>
    <w:rsid w:val="00590E39"/>
    <w:rsid w:val="005A1257"/>
    <w:rsid w:val="005A22E8"/>
    <w:rsid w:val="005C2B9D"/>
    <w:rsid w:val="005C497C"/>
    <w:rsid w:val="005C4A8C"/>
    <w:rsid w:val="005E658E"/>
    <w:rsid w:val="005F6BFE"/>
    <w:rsid w:val="00627855"/>
    <w:rsid w:val="006367B4"/>
    <w:rsid w:val="006477D6"/>
    <w:rsid w:val="00651128"/>
    <w:rsid w:val="006951FE"/>
    <w:rsid w:val="006D332E"/>
    <w:rsid w:val="006E66D1"/>
    <w:rsid w:val="006F13F7"/>
    <w:rsid w:val="007055CB"/>
    <w:rsid w:val="00744737"/>
    <w:rsid w:val="00761EB0"/>
    <w:rsid w:val="007659A5"/>
    <w:rsid w:val="00792894"/>
    <w:rsid w:val="007A4677"/>
    <w:rsid w:val="007A7272"/>
    <w:rsid w:val="007B40F5"/>
    <w:rsid w:val="007C20FA"/>
    <w:rsid w:val="007C6550"/>
    <w:rsid w:val="007D1A45"/>
    <w:rsid w:val="0080179A"/>
    <w:rsid w:val="0080300F"/>
    <w:rsid w:val="00864D0C"/>
    <w:rsid w:val="00870055"/>
    <w:rsid w:val="008A2642"/>
    <w:rsid w:val="008A363A"/>
    <w:rsid w:val="008D13B1"/>
    <w:rsid w:val="008D31C1"/>
    <w:rsid w:val="008F246E"/>
    <w:rsid w:val="0090540F"/>
    <w:rsid w:val="00912809"/>
    <w:rsid w:val="00945A25"/>
    <w:rsid w:val="00977541"/>
    <w:rsid w:val="009B26C0"/>
    <w:rsid w:val="009B588A"/>
    <w:rsid w:val="009C4E1F"/>
    <w:rsid w:val="009F0FC8"/>
    <w:rsid w:val="009F2129"/>
    <w:rsid w:val="009F3060"/>
    <w:rsid w:val="00A0601A"/>
    <w:rsid w:val="00A212C0"/>
    <w:rsid w:val="00A41439"/>
    <w:rsid w:val="00A709C1"/>
    <w:rsid w:val="00A858F5"/>
    <w:rsid w:val="00AC6CB2"/>
    <w:rsid w:val="00AD10D9"/>
    <w:rsid w:val="00AF22B4"/>
    <w:rsid w:val="00B014A5"/>
    <w:rsid w:val="00B039F5"/>
    <w:rsid w:val="00B2551B"/>
    <w:rsid w:val="00B34441"/>
    <w:rsid w:val="00B44ED9"/>
    <w:rsid w:val="00B56A7D"/>
    <w:rsid w:val="00B56E14"/>
    <w:rsid w:val="00B61851"/>
    <w:rsid w:val="00B61F92"/>
    <w:rsid w:val="00B663C2"/>
    <w:rsid w:val="00B67A65"/>
    <w:rsid w:val="00B92232"/>
    <w:rsid w:val="00BA27C7"/>
    <w:rsid w:val="00BC35B1"/>
    <w:rsid w:val="00C02FA5"/>
    <w:rsid w:val="00C14E5E"/>
    <w:rsid w:val="00C249E1"/>
    <w:rsid w:val="00C5323C"/>
    <w:rsid w:val="00C612BB"/>
    <w:rsid w:val="00CA09B2"/>
    <w:rsid w:val="00CB2F65"/>
    <w:rsid w:val="00D206FF"/>
    <w:rsid w:val="00D36C8E"/>
    <w:rsid w:val="00D46B98"/>
    <w:rsid w:val="00D71536"/>
    <w:rsid w:val="00DA1E5D"/>
    <w:rsid w:val="00DA35B5"/>
    <w:rsid w:val="00DF2D67"/>
    <w:rsid w:val="00DF524F"/>
    <w:rsid w:val="00E03FDC"/>
    <w:rsid w:val="00E14F85"/>
    <w:rsid w:val="00E30456"/>
    <w:rsid w:val="00E3604D"/>
    <w:rsid w:val="00E80E84"/>
    <w:rsid w:val="00E86EEE"/>
    <w:rsid w:val="00E90343"/>
    <w:rsid w:val="00E92122"/>
    <w:rsid w:val="00EE1F0F"/>
    <w:rsid w:val="00F018F7"/>
    <w:rsid w:val="00F139CE"/>
    <w:rsid w:val="00F25213"/>
    <w:rsid w:val="00F27F97"/>
    <w:rsid w:val="00F326A8"/>
    <w:rsid w:val="00F728B9"/>
    <w:rsid w:val="00FB0418"/>
    <w:rsid w:val="00FB3F9C"/>
    <w:rsid w:val="00FC02F6"/>
    <w:rsid w:val="00FC4D06"/>
    <w:rsid w:val="00FF40DA"/>
    <w:rsid w:val="00FF5364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5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6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6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6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6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5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6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6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6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6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5820</izvorni_sadrzaj>
    <derivirana_varijabla naziv="DomainObject.Predmet.Broj_1">5820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St-5820/2016</izvorni_sadrzaj>
    <derivirana_varijabla naziv="DomainObject.Predmet.OznakaBroj_1">St-5820/2016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INDUSTROPROMET d.o.o. zastupanog po punomoćniku Zlatko Poštek</izvorni_sadrzaj>
    <derivirana_varijabla naziv="DomainObject.Predmet.ProtustrankaFormated_1">  INDUSTROPROMET d.o.o. zastupanog po punomoćniku Zlatko Poštek</derivirana_varijabla>
  </DomainObject.Predmet.ProtustrankaFormated>
  <DomainObject.Predmet.ProtustrankaFormatedOIB>
    <izvorni_sadrzaj>  INDUSTROPROMET d.o.o., OIB 64352940759 zastupanog po punomoćniku Zlatko Poštek</izvorni_sadrzaj>
    <derivirana_varijabla naziv="DomainObject.Predmet.ProtustrankaFormatedOIB_1">  INDUSTROPROMET d.o.o., OIB 64352940759 zastupanog po punomoćniku Zlatko Poštek</derivirana_varijabla>
  </DomainObject.Predmet.ProtustrankaFormatedOIB>
  <DomainObject.Predmet.ProtustrankaFormatedWithAdress>
    <izvorni_sadrzaj> INDUSTROPROMET d.o.o., Savica 117, 10000 Zagreb zastupanog po punomoćniku Zlatko Poštek</izvorni_sadrzaj>
    <derivirana_varijabla naziv="DomainObject.Predmet.ProtustrankaFormatedWithAdress_1"> INDUSTROPROMET d.o.o., Savica 117, 10000 Zagreb zastupanog po punomoćniku Zlatko Poštek</derivirana_varijabla>
  </DomainObject.Predmet.ProtustrankaFormatedWithAdress>
  <DomainObject.Predmet.ProtustrankaFormatedWithAdressOIB>
    <izvorni_sadrzaj> INDUSTROPROMET d.o.o., OIB 64352940759, Savica 117, 10000 Zagreb zastupanog po punomoćniku Zlatko Poštek</izvorni_sadrzaj>
    <derivirana_varijabla naziv="DomainObject.Predmet.ProtustrankaFormatedWithAdressOIB_1"> INDUSTROPROMET d.o.o., OIB 64352940759, Savica 117, 10000 Zagreb zastupanog po punomoćniku Zlatko Poštek</derivirana_varijabla>
  </DomainObject.Predmet.ProtustrankaFormatedWithAdressOIB>
  <DomainObject.Predmet.ProtustrankaWithAdress>
    <izvorni_sadrzaj>INDUSTROPROMET d.o.o. Savica 117, 10000 Zagreb</izvorni_sadrzaj>
    <derivirana_varijabla naziv="DomainObject.Predmet.ProtustrankaWithAdress_1">INDUSTROPROMET d.o.o. Savica 117, 10000 Zagreb</derivirana_varijabla>
  </DomainObject.Predmet.ProtustrankaWithAdress>
  <DomainObject.Predmet.ProtustrankaWithAdressOIB>
    <izvorni_sadrzaj>INDUSTROPROMET d.o.o., OIB 64352940759, Savica 117, 10000 Zagreb</izvorni_sadrzaj>
    <derivirana_varijabla naziv="DomainObject.Predmet.ProtustrankaWithAdressOIB_1">INDUSTROPROMET d.o.o., OIB 64352940759, Savica 117, 10000 Zagreb</derivirana_varijabla>
  </DomainObject.Predmet.ProtustrankaWithAdressOIB>
  <DomainObject.Predmet.ProtustrankaNazivFormated>
    <izvorni_sadrzaj>INDUSTROPROMET d.o.o.</izvorni_sadrzaj>
    <derivirana_varijabla naziv="DomainObject.Predmet.ProtustrankaNazivFormated_1">INDUSTROPROMET d.o.o.</derivirana_varijabla>
  </DomainObject.Predmet.ProtustrankaNazivFormated>
  <DomainObject.Predmet.ProtustrankaNazivFormatedOIB>
    <izvorni_sadrzaj>INDUSTROPROMET d.o.o., OIB 64352940759</izvorni_sadrzaj>
    <derivirana_varijabla naziv="DomainObject.Predmet.ProtustrankaNazivFormatedOIB_1">INDUSTROPROMET d.o.o., OIB 64352940759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Poštek; RH MINISTARSTVO FINANCIJA POREZNA UPRAVA PODRUČNI URED ZAGREB zastupanog po punomoćniku ŽDO ZAGREB</izvorni_sadrzaj>
    <derivirana_varijabla naziv="DomainObject.Predmet.StrankaFormated_1">  FINA Regionalni centar Zagreb; Zlatko Poštek; RH MINISTARSTVO FINANCIJA POREZNA UPRAVA PODRUČNI URED ZAGREB zastupanog po punomoćniku ŽDO ZAGREB</derivirana_varijabla>
  </DomainObject.Predmet.StrankaFormated>
  <DomainObject.Predmet.StrankaFormatedOIB>
    <izvorni_sadrzaj>  FINA Regionalni centar Zagreb, OIB 85821130368; Zlatko Poštek, OIB 44898284219; RH MINISTARSTVO FINANCIJA POREZNA UPRAVA PODRUČNI URED ZAGREB zastupanog po punomoćniku ŽDO ZAGREB</izvorni_sadrzaj>
    <derivirana_varijabla naziv="DomainObject.Predmet.StrankaFormatedOIB_1">  FINA Regionalni centar Zagreb, OIB 85821130368; Zlatko Poštek, OIB 44898284219; RH MINISTARSTVO FINANCIJA POREZNA UPRAVA PODRUČNI URED ZAGREB zastupanog po punomoćniku ŽDO ZAGREB</derivirana_varijabla>
  </DomainObject.Predmet.StrankaFormatedOIB>
  <DomainObject.Predmet.StrankaFormatedWithAdress>
    <izvorni_sadrzaj> FINA Regionalni centar Zagreb, Trg svibanjskih žrtava 1995. 1, 10000 Zagreb; Zlatko Poštek, Durmitorska 38, 10000 Zagreb; RH MINISTARSTVO FINANCIJA POREZNA UPRAVA PODRUČNI URED ZAGREB zastupanog po punomoćniku ŽDO ZAGREB</izvorni_sadrzaj>
    <derivirana_varijabla naziv="DomainObject.Predmet.StrankaFormatedWithAdress_1"> FINA Regionalni centar Zagreb, Trg svibanjskih žrtava 1995. 1, 10000 Zagreb; Zlatko Poštek, Durmitorska 38, 10000 Zagreb; RH MINISTARSTVO FINANCIJA POREZNA UPRAVA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Zlatko Poštek, OIB 44898284219, Durmitorska 38, 10000 Zagreb; RH MINISTARSTVO FINANCIJA POREZNA UPRAVA PODRUČNI URED ZAGREB zastupanog po punomoćniku ŽDO ZAGREB</izvorni_sadrzaj>
    <derivirana_varijabla naziv="DomainObject.Predmet.StrankaFormatedWithAdressOIB_1"> FINA Regionalni centar Zagreb, OIB 85821130368, Trg svibanjskih žrtava 1995. 1, 10000 Zagreb; Zlatko Poštek, OIB 44898284219, Durmitorska 38, 10000 Zagreb; RH MINISTARSTVO FINANCIJA POREZNA UPRAVA PODRUČNI URED ZAGREB zastupanog po punomoćniku ŽDO ZAGREB</derivirana_varijabla>
  </DomainObject.Predmet.StrankaFormatedWithAdressOIB>
  <DomainObject.Predmet.StrankaWithAdress>
    <izvorni_sadrzaj>FINA Regionalni centar Zagreb Trg svibanjskih žrtava 1995. 1,10000 Zagreb,Zlatko Poštek Durmitorska 38,10000 Zagreb,RH MINISTARSTVO FINANCIJA POREZNA UPRAVA PODRUČNI URED ZAGREB </izvorni_sadrzaj>
    <derivirana_varijabla naziv="DomainObject.Predmet.StrankaWithAdress_1">FINA Regionalni centar Zagreb Trg svibanjskih žrtava 1995. 1,10000 Zagreb,Zlatko Poštek Durmitorska 38,10000 Zagreb,RH MINISTARSTVO FINANCIJA POREZNA UPRAVA PODRUČNI URED ZAGREB </derivirana_varijabla>
  </DomainObject.Predmet.StrankaWithAdress>
  <DomainObject.Predmet.StrankaWithAdressOIB>
    <izvorni_sadrzaj>FINA Regionalni centar Zagreb, OIB 85821130368, Trg svibanjskih žrtava 1995. 1,10000 Zagreb,Zlatko Poštek, OIB 44898284219, Durmitorska 38,10000 Zagreb,RH MINISTARSTVO FINANCIJA POREZNA UPRAVA PODRUČNI URED ZAGREB</izvorni_sadrzaj>
    <derivirana_varijabla naziv="DomainObject.Predmet.StrankaWithAdressOIB_1">FINA Regionalni centar Zagreb, OIB 85821130368, Trg svibanjskih žrtava 1995. 1,10000 Zagreb,Zlatko Poštek, OIB 44898284219, Durmitorska 38,10000 Zagreb,RH MINISTARSTVO FINANCIJA POREZNA UPRAVA PODRUČNI URED ZAGREB</derivirana_varijabla>
  </DomainObject.Predmet.StrankaWithAdressOIB>
  <DomainObject.Predmet.StrankaNazivFormated>
    <izvorni_sadrzaj>FINA Regionalni centar Zagreb,Zlatko Poštek,RH MINISTARSTVO FINANCIJA POREZNA UPRAVA PODRUČNI URED ZAGREB</izvorni_sadrzaj>
    <derivirana_varijabla naziv="DomainObject.Predmet.StrankaNazivFormated_1">FINA Regionalni centar Zagreb,Zlatko Poštek,RH MINISTARSTVO FINANCIJA POREZNA UPRAVA PODRUČNI URED ZAGREB</derivirana_varijabla>
  </DomainObject.Predmet.StrankaNazivFormated>
  <DomainObject.Predmet.StrankaNazivFormatedOIB>
    <izvorni_sadrzaj>FINA Regionalni centar Zagreb, OIB 85821130368,Zlatko Poštek, OIB 44898284219,RH MINISTARSTVO FINANCIJA POREZNA UPRAVA PODRUČNI URED ZAGREB</izvorni_sadrzaj>
    <derivirana_varijabla naziv="DomainObject.Predmet.StrankaNazivFormatedOIB_1">FINA Regionalni centar Zagreb, OIB 85821130368,Zlatko Poštek, OIB 44898284219,RH 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Zlatko Poštek</item>
      <item>RH MINISTARSTVO FINANCIJA POREZNA UPRAVA PODRUČNI URED ZAGREB zastupanog po punomoćniku ŽDO ZAGREB</item>
    </izvorni_sadrzaj>
    <derivirana_varijabla naziv="DomainObject.Predmet.StrankaListFormated_1">
      <item>FINA Regionalni centar Zagreb</item>
      <item>Zlatko Poštek</item>
      <item>RH MINISTARSTVO FINANCIJA POREZNA UPRAVA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Zlatko Poštek, OIB 44898284219</item>
      <item>RH MINISTARSTVO FINANCIJA POREZNA UPRAVA PODRUČNI URED ZAGREB zastupanog po punomoćniku ŽDO ZAGREB</item>
    </izvorni_sadrzaj>
    <derivirana_varijabla naziv="DomainObject.Predmet.StrankaListFormatedOIB_1">
      <item>FINA Regionalni centar Zagreb, OIB 85821130368</item>
      <item>Zlatko Poštek, OIB 44898284219</item>
      <item>RH MINISTARSTVO FINANCIJA POREZNA UPRAVA PODRUČNI URED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Zlatko Poštek, Durmitorska 38, 10000 Zagreb</item>
      <item>RH MINISTARSTVO FINANCIJA POREZNA UPRAVA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Zlatko Poštek, Durmitorska 38, 10000 Zagreb</item>
      <item>RH MINISTARSTVO FINANCIJA POREZNA UPRAVA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Zlatko Poštek, OIB 44898284219, Durmitorska 38, 10000 Zagreb</item>
      <item>RH MINISTARSTVO FINANCIJA POREZNA UPRAVA PODRUČNI URED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Zlatko Poštek, OIB 44898284219, Durmitorska 38, 10000 Zagreb</item>
      <item>RH MINISTARSTVO FINANCIJA POREZNA UPRAVA PODRUČNI URED ZAGREB zastupanog po punomoćniku ŽDO ZAGREB</item>
    </derivirana_varijabla>
  </DomainObject.Predmet.StrankaListFormatedWithAdressOIB>
  <DomainObject.Predmet.StrankaListNazivFormated>
    <izvorni_sadrzaj>
      <item>FINA Regionalni centar Zagreb</item>
      <item>Zlatko Poštek</item>
      <item>RH MINISTARSTVO FINANCIJA POREZNA UPRAVA PODRUČNI URED ZAGREB</item>
    </izvorni_sadrzaj>
    <derivirana_varijabla naziv="DomainObject.Predmet.StrankaListNazivFormated_1">
      <item>FINA Regionalni centar Zagreb</item>
      <item>Zlatko Poštek</item>
      <item>RH MINISTARSTVO FINANCIJA POREZNA UPRAVA PODRUČNI URED ZAGREB</item>
    </derivirana_varijabla>
  </DomainObject.Predmet.StrankaListNazivFormated>
  <DomainObject.Predmet.StrankaListNazivFormatedOIB>
    <izvorni_sadrzaj>
      <item>FINA Regionalni centar Zagreb, OIB 85821130368</item>
      <item>Zlatko Poštek, OIB 44898284219</item>
      <item>RH MINISTARSTVO FINANCIJA POREZNA UPRAVA PODRUČNI URED ZAGREB</item>
    </izvorni_sadrzaj>
    <derivirana_varijabla naziv="DomainObject.Predmet.StrankaListNazivFormatedOIB_1">
      <item>FINA Regionalni centar Zagreb, OIB 85821130368</item>
      <item>Zlatko Poštek, OIB 44898284219</item>
      <item>RH MINISTARSTVO FINANCIJA POREZNA UPRAVA PODRUČNI URED ZAGREB</item>
    </derivirana_varijabla>
  </DomainObject.Predmet.StrankaListNazivFormatedOIB>
  <DomainObject.Predmet.ProtuStrankaListFormated>
    <izvorni_sadrzaj>
      <item>INDUSTROPROMET d.o.o. zastupanog po punomoćniku Zlatko Poštek</item>
    </izvorni_sadrzaj>
    <derivirana_varijabla naziv="DomainObject.Predmet.ProtuStrankaListFormated_1">
      <item>INDUSTROPROMET d.o.o. zastupanog po punomoćniku Zlatko Poštek</item>
    </derivirana_varijabla>
  </DomainObject.Predmet.ProtuStrankaListFormated>
  <DomainObject.Predmet.ProtuStrankaListFormatedOIB>
    <izvorni_sadrzaj>
      <item>INDUSTROPROMET d.o.o., OIB 64352940759 zastupanog po punomoćniku Zlatko Poštek</item>
    </izvorni_sadrzaj>
    <derivirana_varijabla naziv="DomainObject.Predmet.ProtuStrankaListFormatedOIB_1">
      <item>INDUSTROPROMET d.o.o., OIB 64352940759 zastupanog po punomoćniku Zlatko Poštek</item>
    </derivirana_varijabla>
  </DomainObject.Predmet.ProtuStrankaListFormatedOIB>
  <DomainObject.Predmet.ProtuStrankaListFormatedWithAdress>
    <izvorni_sadrzaj>
      <item>INDUSTROPROMET d.o.o., Savica 117, 10000 Zagreb zastupanog po punomoćniku Zlatko Poštek</item>
    </izvorni_sadrzaj>
    <derivirana_varijabla naziv="DomainObject.Predmet.ProtuStrankaListFormatedWithAdress_1">
      <item>INDUSTROPROMET d.o.o., Savica 117, 10000 Zagreb zastupanog po punomoćniku Zlatko Poštek</item>
    </derivirana_varijabla>
  </DomainObject.Predmet.ProtuStrankaListFormatedWithAdress>
  <DomainObject.Predmet.ProtuStrankaListFormatedWithAdressOIB>
    <izvorni_sadrzaj>
      <item>INDUSTROPROMET d.o.o., OIB 64352940759, Savica 117, 10000 Zagreb zastupanog po punomoćniku Zlatko Poštek</item>
    </izvorni_sadrzaj>
    <derivirana_varijabla naziv="DomainObject.Predmet.ProtuStrankaListFormatedWithAdressOIB_1">
      <item>INDUSTROPROMET d.o.o., OIB 64352940759, Savica 117, 10000 Zagreb zastupanog po punomoćniku Zlatko Poštek</item>
    </derivirana_varijabla>
  </DomainObject.Predmet.ProtuStrankaListFormatedWithAdressOIB>
  <DomainObject.Predmet.ProtuStrankaListNazivFormated>
    <izvorni_sadrzaj>
      <item>INDUSTROPROMET d.o.o.</item>
    </izvorni_sadrzaj>
    <derivirana_varijabla naziv="DomainObject.Predmet.ProtuStrankaListNazivFormated_1">
      <item>INDUSTROPROMET d.o.o.</item>
    </derivirana_varijabla>
  </DomainObject.Predmet.ProtuStrankaListNazivFormated>
  <DomainObject.Predmet.ProtuStrankaListNazivFormatedOIB>
    <izvorni_sadrzaj>
      <item>INDUSTROPROMET d.o.o., OIB 64352940759</item>
    </izvorni_sadrzaj>
    <derivirana_varijabla naziv="DomainObject.Predmet.ProtuStrankaListNazivFormatedOIB_1">
      <item>INDUSTROPROMET d.o.o., OIB 64352940759</item>
    </derivirana_varijabla>
  </DomainObject.Predmet.ProtuStrankaListNazivFormatedOIB>
  <DomainObject.Predmet.OstaliListFormated>
    <izvorni_sadrzaj>
      <item>Zlatko Poštek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_1">
      <item>Zlatko Poštek punomoćnik sudionika u postupku INDUSTROPROMET d.o.o.</item>
      <item>ŽDO ZAGREB punomoćnik sudionika u postupku RH MINISTARSTVO FINANCIJA POREZNA UPRAVA PODRUČNI URED ZAGREB</item>
    </derivirana_varijabla>
  </DomainObject.Predmet.OstaliListFormated>
  <DomainObject.Predmet.OstaliListFormatedOIB>
    <izvorni_sadrzaj>
      <item>Zlatko Poštek, OIB 44898284219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OIB_1">
      <item>Zlatko Poštek, OIB 44898284219 punomoćnik sudionika u postupku INDUSTROPROMET d.o.o.</item>
      <item>ŽDO ZAGREB punomoćnik sudionika u postupku RH MINISTARSTVO FINANCIJA POREZNA UPRAVA PODRUČNI URED ZAGREB</item>
    </derivirana_varijabla>
  </DomainObject.Predmet.OstaliListFormatedOIB>
  <DomainObject.Predmet.OstaliListFormatedWithAdress>
    <izvorni_sadrzaj>
      <item>Zlatko Poštek, Durmitorska 38, 10000 Zagreb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WithAdress_1">
      <item>Zlatko Poštek, Durmitorska 38, 10000 Zagreb punomoćnik sudionika u postupku INDUSTROPROMET d.o.o.</item>
      <item>ŽDO ZAGREB punomoćnik sudionika u postupku RH MINISTARSTVO FINANCIJA POREZNA UPRAVA PODRUČNI URED ZAGREB</item>
    </derivirana_varijabla>
  </DomainObject.Predmet.OstaliListFormatedWithAdress>
  <DomainObject.Predmet.OstaliListFormatedWithAdressOIB>
    <izvorni_sadrzaj>
      <item>Zlatko Poštek, OIB 44898284219, Durmitorska 38, 10000 Zagreb punomoćnik sudionika u postupku INDUSTROPROMET d.o.o.</item>
      <item>ŽDO ZAGREB punomoćnik sudionika u postupku RH MINISTARSTVO FINANCIJA POREZNA UPRAVA PODRUČNI URED ZAGREB</item>
    </izvorni_sadrzaj>
    <derivirana_varijabla naziv="DomainObject.Predmet.OstaliListFormatedWithAdressOIB_1">
      <item>Zlatko Poštek, OIB 44898284219, Durmitorska 38, 10000 Zagreb punomoćnik sudionika u postupku INDUSTROPROMET d.o.o.</item>
      <item>ŽDO ZAGREB punomoćnik sudionika u postupku RH MINISTARSTVO FINANCIJA POREZNA UPRAVA PODRUČNI URED ZAGREB</item>
    </derivirana_varijabla>
  </DomainObject.Predmet.OstaliListFormatedWithAdressOIB>
  <DomainObject.Predmet.OstaliListNazivFormated>
    <izvorni_sadrzaj>
      <item>Zlatko Poštek</item>
      <item>ŽDO ZAGREB</item>
    </izvorni_sadrzaj>
    <derivirana_varijabla naziv="DomainObject.Predmet.OstaliListNazivFormated_1">
      <item>Zlatko Poštek</item>
      <item>ŽDO ZAGREB</item>
    </derivirana_varijabla>
  </DomainObject.Predmet.OstaliListNazivFormated>
  <DomainObject.Predmet.OstaliListNazivFormatedOIB>
    <izvorni_sadrzaj>
      <item>Zlatko Poštek, OIB 44898284219</item>
      <item>ŽDO ZAGREB</item>
    </izvorni_sadrzaj>
    <derivirana_varijabla naziv="DomainObject.Predmet.OstaliListNazivFormatedOIB_1">
      <item>Zlatko Poštek, OIB 44898284219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INDUSTROPROMET d.o.o.</izvorni_sadrzaj>
    <derivirana_varijabla naziv="DomainObject.Predmet.ProtustrankaIDrugi_1">INDUSTROPROMET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INDUSTROPROMET d.o.o., OIB 64352940759, Savica 117, 10000 Zagreb</izvorni_sadrzaj>
    <derivirana_varijabla naziv="DomainObject.Predmet.ProtustrankaIDrugiAdressOIB_1">INDUSTROPROMET d.o.o., OIB 64352940759, Savica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INDUSTROPROMET d.o.o.</item>
      <item>Zlatko Poštek</item>
      <item>Zlatko Poštek</item>
      <item>RH MINISTARSTVO FINANCIJA POREZNA UPRAVA PODRUČNI URED ZAGREB</item>
      <item>ŽDO ZAGREB</item>
    </izvorni_sadrzaj>
    <derivirana_varijabla naziv="DomainObject.Predmet.SudioniciListNaziv_1">
      <item>FINA Regionalni centar Zagreb</item>
      <item>INDUSTROPROMET d.o.o.</item>
      <item>Zlatko Poštek</item>
      <item>Zlatko Poštek</item>
      <item>RH MINISTARSTVO FINANCIJA POREZNA UPRAVA PODRUČNI URED ZAGREB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  <item>Zlatko Poštek, OIB 44898284219, Durmitorska 38,10000 Zagreb</item>
      <item>RH MINISTARSTVO FINANCIJA POREZNA UPRAVA PODRUČNI URED ZAGREB</item>
      <item>ŽDO ZAGREB</item>
    </izvorni_sadrzaj>
    <derivirana_varijabla naziv="DomainObject.Predmet.SudioniciListAdressOIB_1">
      <item>FINA Regionalni centar Zagreb, OIB 85821130368, Trg svibanjskih žrtava 1995. 1,10000 Zagreb</item>
      <item>INDUSTROPROMET d.o.o., OIB 64352940759, Savica 117,10000 Zagreb</item>
      <item>Zlatko Poštek, OIB 44898284219, Durmitorska 38,10000 Zagreb</item>
      <item>Zlatko Poštek, OIB 44898284219, Durmitorska 38,10000 Zagreb</item>
      <item>RH MINISTARSTVO FINANCIJA POREZNA UPRAVA PODRUČNI URED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64352940759</item>
      <item>, OIB 44898284219</item>
      <item>, OIB 44898284219</item>
      <item>, OIB null</item>
      <item>, OIB null</item>
    </izvorni_sadrzaj>
    <derivirana_varijabla naziv="DomainObject.Predmet.SudioniciListNazivOIB_1">
      <item>, OIB 85821130368</item>
      <item>, OIB 64352940759</item>
      <item>, OIB 44898284219</item>
      <item>, OIB 44898284219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St-5820/2016-39</izvorni_sadrzaj>
    <derivirana_varijabla naziv="DomainObject.PredzadnjaOdlukaIzPredmeta.Oznaka_1">St-5820/2016-39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C09E3-C094-4FEA-A290-238CBCFCD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1</properties:Pages>
  <properties:Words>174</properties:Words>
  <properties:Characters>850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2019-04-24T10:47:00Z</dcterms:created>
  <dc:creator>Tatjana Kujundžić-Novak</dc:creator>
  <cp:lastModifiedBy>Valerija Svečak</cp:lastModifiedBy>
  <cp:lastPrinted>2019-04-24T10:56:00Z</cp:lastPrinted>
  <dcterms:modified xmlns:xsi="http://www.w3.org/2001/XMLSchema-instance" xsi:type="dcterms:W3CDTF">2019-04-24T10:59:00Z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(st-5820-16 rj. - sazivanje skupštine vjerovnika 24.4.2019-INDUSTROPROMET.docx)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