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eb6f" w14:paraId="2e2eb6f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E7D04">
        <w:t>6</w:t>
      </w:r>
      <w:r w:rsidR="00E6304B">
        <w:t>33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E6304B">
        <w:t>AUTO VIKI jednostavno društvo s ograničenom odgovornošću za trgovinu i usluge</w:t>
      </w:r>
      <w:r w:rsidR="001C0917">
        <w:t xml:space="preserve">, </w:t>
      </w:r>
      <w:r w:rsidR="008F3AE4">
        <w:t xml:space="preserve">Jamarica, Ulica Đuke Čajića 44, </w:t>
      </w:r>
      <w:r w:rsidR="001C0917">
        <w:t>MBS:</w:t>
      </w:r>
      <w:r w:rsidR="00C31D03">
        <w:t xml:space="preserve"> </w:t>
      </w:r>
      <w:r w:rsidR="00E6304B">
        <w:t>080843091</w:t>
      </w:r>
      <w:r w:rsidR="001C0917">
        <w:t xml:space="preserve">, OIB: </w:t>
      </w:r>
      <w:r w:rsidR="00E6304B">
        <w:t>04566326104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686CD9">
        <w:t>6</w:t>
      </w:r>
      <w:r w:rsidR="00E6304B">
        <w:t>33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E6304B">
        <w:t xml:space="preserve">14.175,80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6304B">
        <w:t>Viktorija Turković-Gibanjek iz Pule, Zagrebačka 35</w:t>
      </w:r>
      <w:r w:rsidR="00B51D17">
        <w:t>, OIB</w:t>
      </w:r>
      <w:r w:rsidR="00185F6C">
        <w:t>:</w:t>
      </w:r>
      <w:r w:rsidR="00B51D17">
        <w:t xml:space="preserve"> </w:t>
      </w:r>
      <w:r w:rsidR="00E6304B">
        <w:t>43244273102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18" w:rsidR="00EE5118">
      <w:r>
        <w:separator/>
      </w:r>
    </w:p>
  </w:endnote>
  <w:endnote w:id="0" w:type="continuationSeparator">
    <w:p w:rsidRDefault="00EE5118" w:rsidR="00EE5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18" w:rsidR="00EE5118">
      <w:r>
        <w:separator/>
      </w:r>
    </w:p>
  </w:footnote>
  <w:footnote w:id="0" w:type="continuationSeparator">
    <w:p w:rsidRDefault="00EE5118" w:rsidR="00EE5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012AE"/>
    <w:rsid w:val="00174AFF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6304B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01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2AE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2AE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2AE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01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2AE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2AE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2AE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VIKI j.d.o.o. zastupanog po punomoćniku Viktorija Turković-Gibanjek</izvorni_sadrzaj>
    <derivirana_varijabla naziv="DomainObject.Predmet.ProtustrankaFormated_1">  AUTO VIKI j.d.o.o. zastupanog po punomoćniku Viktorija Turković-Gibanjek</derivirana_varijabla>
  </DomainObject.Predmet.ProtustrankaFormated>
  <DomainObject.Predmet.ProtustrankaFormatedOIB>
    <izvorni_sadrzaj>  AUTO VIKI j.d.o.o., OIB 04566326104 zastupanog po punomoćniku Viktorija Turković-Gibanjek</izvorni_sadrzaj>
    <derivirana_varijabla naziv="DomainObject.Predmet.ProtustrankaFormatedOIB_1">  AUTO VIKI j.d.o.o., OIB 04566326104 zastupanog po punomoćniku Viktorija Turković-Gibanjek</derivirana_varijabla>
  </DomainObject.Predmet.ProtustrankaFormatedOIB>
  <DomainObject.Predmet.ProtustrankaFormatedWithAdress>
    <izvorni_sadrzaj> AUTO VIKI j.d.o.o., Ulica Đuke Čajića 44, 44321 Jamarica zastupanog po punomoćniku Viktorija Turković-Gibanjek</izvorni_sadrzaj>
    <derivirana_varijabla naziv="DomainObject.Predmet.ProtustrankaFormatedWithAdress_1"> AUTO VIKI j.d.o.o., Ulica Đuke Čajića 44, 44321 Jamarica zastupanog po punomoćniku Viktorija Turković-Gibanjek</derivirana_varijabla>
  </DomainObject.Predmet.ProtustrankaFormatedWithAdress>
  <DomainObject.Predmet.ProtustrankaFormatedWithAdressOIB>
    <izvorni_sadrzaj> AUTO VIKI j.d.o.o., OIB 04566326104, Ulica Đuke Čajića 44, 44321 Jamarica zastupanog po punomoćniku Viktorija Turković-Gibanjek</izvorni_sadrzaj>
    <derivirana_varijabla naziv="DomainObject.Predmet.ProtustrankaFormatedWithAdressOIB_1"> AUTO VIKI j.d.o.o., OIB 04566326104, Ulica Đuke Čajića 44, 44321 Jamarica zastupanog po punomoćniku Viktorija Turković-Gibanjek</derivirana_varijabla>
  </DomainObject.Predmet.ProtustrankaFormatedWithAdressOIB>
  <DomainObject.Predmet.ProtustrankaWithAdress>
    <izvorni_sadrzaj>AUTO VIKI j.d.o.o. Ulica Đuke Čajića 44, 44321 Jamarica</izvorni_sadrzaj>
    <derivirana_varijabla naziv="DomainObject.Predmet.ProtustrankaWithAdress_1">AUTO VIKI j.d.o.o. Ulica Đuke Čajića 44, 44321 Jamarica</derivirana_varijabla>
  </DomainObject.Predmet.ProtustrankaWithAdress>
  <DomainObject.Predmet.ProtustrankaWithAdressOIB>
    <izvorni_sadrzaj>AUTO VIKI j.d.o.o., OIB 04566326104, Ulica Đuke Čajića 44, 44321 Jamarica</izvorni_sadrzaj>
    <derivirana_varijabla naziv="DomainObject.Predmet.ProtustrankaWithAdressOIB_1">AUTO VIKI j.d.o.o., OIB 04566326104, Ulica Đuke Čajića 44, 44321 Jamarica</derivirana_varijabla>
  </DomainObject.Predmet.ProtustrankaWithAdressOIB>
  <DomainObject.Predmet.ProtustrankaNazivFormated>
    <izvorni_sadrzaj>AUTO VIKI j.d.o.o.</izvorni_sadrzaj>
    <derivirana_varijabla naziv="DomainObject.Predmet.ProtustrankaNazivFormated_1">AUTO VIKI j.d.o.o.</derivirana_varijabla>
  </DomainObject.Predmet.ProtustrankaNazivFormated>
  <DomainObject.Predmet.ProtustrankaNazivFormatedOIB>
    <izvorni_sadrzaj>AUTO VIKI j.d.o.o., OIB 04566326104</izvorni_sadrzaj>
    <derivirana_varijabla naziv="DomainObject.Predmet.ProtustrankaNazivFormatedOIB_1">AUTO VIKI j.d.o.o., OIB 04566326104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VIKI j.d.o.o. zastupanog po punomoćniku Viktorija Turković-Gibanjek</item>
    </izvorni_sadrzaj>
    <derivirana_varijabla naziv="DomainObject.Predmet.ProtuStrankaListFormated_1">
      <item>AUTO VIKI j.d.o.o. zastupanog po punomoćniku Viktorija Turković-Gibanjek</item>
    </derivirana_varijabla>
  </DomainObject.Predmet.ProtuStrankaListFormated>
  <DomainObject.Predmet.ProtuStrankaListFormatedOIB>
    <izvorni_sadrzaj>
      <item>AUTO VIKI j.d.o.o., OIB 04566326104 zastupanog po punomoćniku Viktorija Turković-Gibanjek</item>
    </izvorni_sadrzaj>
    <derivirana_varijabla naziv="DomainObject.Predmet.ProtuStrankaListFormatedOIB_1">
      <item>AUTO VIKI j.d.o.o., OIB 04566326104 zastupanog po punomoćniku Viktorija Turković-Gibanjek</item>
    </derivirana_varijabla>
  </DomainObject.Predmet.ProtuStrankaListFormatedOIB>
  <DomainObject.Predmet.ProtuStrankaListFormatedWithAdress>
    <izvorni_sadrzaj>
      <item>AUTO VIKI j.d.o.o., Ulica Đuke Čajića 44, 44321 Jamarica zastupanog po punomoćniku Viktorija Turković-Gibanjek</item>
    </izvorni_sadrzaj>
    <derivirana_varijabla naziv="DomainObject.Predmet.ProtuStrankaListFormatedWithAdress_1">
      <item>AUTO VIKI j.d.o.o., Ulica Đuke Čajića 44, 44321 Jamarica zastupanog po punomoćniku Viktorija Turković-Gibanjek</item>
    </derivirana_varijabla>
  </DomainObject.Predmet.ProtuStrankaListFormatedWithAdress>
  <DomainObject.Predmet.ProtuStrankaListFormatedWithAdressOIB>
    <izvorni_sadrzaj>
      <item>AUTO VIKI j.d.o.o., OIB 04566326104, Ulica Đuke Čajića 44, 44321 Jamarica zastupanog po punomoćniku Viktorija Turković-Gibanjek</item>
    </izvorni_sadrzaj>
    <derivirana_varijabla naziv="DomainObject.Predmet.ProtuStrankaListFormatedWithAdressOIB_1">
      <item>AUTO VIKI j.d.o.o., OIB 04566326104, Ulica Đuke Čajića 44, 44321 Jamarica zastupanog po punomoćniku Viktorija Turković-Gibanjek</item>
    </derivirana_varijabla>
  </DomainObject.Predmet.ProtuStrankaListFormatedWithAdressOIB>
  <DomainObject.Predmet.ProtuStrankaListNazivFormated>
    <izvorni_sadrzaj>
      <item>AUTO VIKI j.d.o.o.</item>
    </izvorni_sadrzaj>
    <derivirana_varijabla naziv="DomainObject.Predmet.ProtuStrankaListNazivFormated_1">
      <item>AUTO VIKI j.d.o.o.</item>
    </derivirana_varijabla>
  </DomainObject.Predmet.ProtuStrankaListNazivFormated>
  <DomainObject.Predmet.ProtuStrankaListNazivFormatedOIB>
    <izvorni_sadrzaj>
      <item>AUTO VIKI j.d.o.o., OIB 04566326104</item>
    </izvorni_sadrzaj>
    <derivirana_varijabla naziv="DomainObject.Predmet.ProtuStrankaListNazivFormatedOIB_1">
      <item>AUTO VIKI j.d.o.o., OIB 04566326104</item>
    </derivirana_varijabla>
  </DomainObject.Predmet.ProtuStrankaListNazivFormatedOIB>
  <DomainObject.Predmet.OstaliListFormated>
    <izvorni_sadrzaj>
      <item>Viktorija Turković-Gibanjek punomoćnik sudionika u postupku AUTO VIKI j.d.o.o.</item>
    </izvorni_sadrzaj>
    <derivirana_varijabla naziv="DomainObject.Predmet.OstaliListFormated_1">
      <item>Viktorija Turković-Gibanjek punomoćnik sudionika u postupku AUTO VIKI j.d.o.o.</item>
    </derivirana_varijabla>
  </DomainObject.Predmet.OstaliListFormated>
  <DomainObject.Predmet.OstaliListFormatedOIB>
    <izvorni_sadrzaj>
      <item>Viktorija Turković-Gibanjek, OIB 43244273102 punomoćnik sudionika u postupku AUTO VIKI j.d.o.o.</item>
    </izvorni_sadrzaj>
    <derivirana_varijabla naziv="DomainObject.Predmet.OstaliListFormatedOIB_1">
      <item>Viktorija Turković-Gibanjek, OIB 43244273102 punomoćnik sudionika u postupku AUTO VIKI j.d.o.o.</item>
    </derivirana_varijabla>
  </DomainObject.Predmet.OstaliListFormatedOIB>
  <DomainObject.Predmet.OstaliListFormatedWithAdress>
    <izvorni_sadrzaj>
      <item>Viktorija Turković-Gibanjek, Zagrebačka 35, 52100 Pula punomoćnik sudionika u postupku AUTO VIKI j.d.o.o.</item>
    </izvorni_sadrzaj>
    <derivirana_varijabla naziv="DomainObject.Predmet.OstaliListFormatedWithAdress_1">
      <item>Viktorija Turković-Gibanjek, Zagrebačka 35, 52100 Pula punomoćnik sudionika u postupku AUTO VIKI j.d.o.o.</item>
    </derivirana_varijabla>
  </DomainObject.Predmet.OstaliListFormatedWithAdress>
  <DomainObject.Predmet.OstaliListFormatedWithAdressOIB>
    <izvorni_sadrzaj>
      <item>Viktorija Turković-Gibanjek, OIB 43244273102, Zagrebačka 35, 52100 Pula punomoćnik sudionika u postupku AUTO VIKI j.d.o.o.</item>
    </izvorni_sadrzaj>
    <derivirana_varijabla naziv="DomainObject.Predmet.OstaliListFormatedWithAdressOIB_1">
      <item>Viktorija Turković-Gibanjek, OIB 43244273102, Zagrebačka 35, 52100 Pula punomoćnik sudionika u postupku AUTO VIKI j.d.o.o.</item>
    </derivirana_varijabla>
  </DomainObject.Predmet.OstaliListFormatedWithAdressOIB>
  <DomainObject.Predmet.OstaliListNazivFormated>
    <izvorni_sadrzaj>
      <item>Viktorija Turković-Gibanjek</item>
    </izvorni_sadrzaj>
    <derivirana_varijabla naziv="DomainObject.Predmet.OstaliListNazivFormated_1">
      <item>Viktorija Turković-Gibanjek</item>
    </derivirana_varijabla>
  </DomainObject.Predmet.OstaliListNazivFormated>
  <DomainObject.Predmet.OstaliListNazivFormatedOIB>
    <izvorni_sadrzaj>
      <item>Viktorija Turković-Gibanjek, OIB 43244273102</item>
    </izvorni_sadrzaj>
    <derivirana_varijabla naziv="DomainObject.Predmet.OstaliListNazivFormatedOIB_1">
      <item>Viktorija Turković-Gibanjek, OIB 43244273102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VIKI j.d.o.o.</izvorni_sadrzaj>
    <derivirana_varijabla naziv="DomainObject.Predmet.ProtustrankaIDrugi_1">AUTO VIKI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VIKI j.d.o.o., OIB 04566326104, Ulica Đuke Čajića 44, 44321 Jamarica</izvorni_sadrzaj>
    <derivirana_varijabla naziv="DomainObject.Predmet.ProtustrankaIDrugiAdressOIB_1">AUTO VIKI j.d.o.o., OIB 04566326104, Ulica Đuke Čajića 44, 44321 Jamarica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VIKI j.d.o.o.</item>
      <item>FINA Regionalni centar Zagreb</item>
      <item>Viktorija Turković-Gibanjek</item>
    </izvorni_sadrzaj>
    <derivirana_varijabla naziv="DomainObject.Predmet.SudioniciListNaziv_1">
      <item>AUTO VIKI j.d.o.o.</item>
      <item>FINA Regionalni centar Zagreb</item>
      <item>Viktorija Turković-Gibanjek</item>
    </derivirana_varijabla>
  </DomainObject.Predmet.SudioniciListNaziv>
  <DomainObject.Predmet.SudioniciListAdressOIB>
    <izvorni_sadrzaj>
      <item>AUTO VIKI j.d.o.o., OIB 04566326104, Ulica Đuke Čajića 44,44321 Jamarica</item>
      <item>FINA Regionalni centar Zagreb, OIB 85821130368, Trg svibanjskih žrtava 1995. 1,10000 Zagreb</item>
      <item>Viktorija Turković-Gibanjek, OIB 43244273102, Zagrebačka 35,52100 Pula</item>
    </izvorni_sadrzaj>
    <derivirana_varijabla naziv="DomainObject.Predmet.SudioniciListAdressOIB_1">
      <item>AUTO VIKI j.d.o.o., OIB 04566326104, Ulica Đuke Čajića 44,44321 Jamarica</item>
      <item>FINA Regionalni centar Zagreb, OIB 85821130368, Trg svibanjskih žrtava 1995. 1,10000 Zagreb</item>
      <item>Viktorija Turković-Gibanjek, OIB 43244273102, Zagrebačka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04566326104</item>
      <item>, OIB 85821130368</item>
      <item>, OIB 43244273102</item>
    </izvorni_sadrzaj>
    <derivirana_varijabla naziv="DomainObject.Predmet.SudioniciListNazivOIB_1">
      <item>, OIB 04566326104</item>
      <item>, OIB 85821130368</item>
      <item>, OIB 43244273102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310</properties:Words>
  <properties:Characters>1768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