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d3bd" w14:paraId="a49d3bd" w:rsidRDefault="0004071C" w:rsidP="0004071C" w:rsidR="0004071C" w:rsidRPr="0075194C">
      <w:pPr>
        <w15:collapsed w:val="false"/>
      </w:pPr>
      <w:bookmarkStart w:name="_GoBack" w:id="0"/>
      <w:bookmarkEnd w:id="0"/>
      <w:r w:rsidRPr="0075194C">
        <w:rPr>
          <w:bCs/>
        </w:rPr>
        <w:t xml:space="preserve">    </w:t>
      </w:r>
      <w:r w:rsidRPr="0075194C">
        <w:rPr>
          <w:sz w:val="22"/>
        </w:rPr>
        <w:t xml:space="preserve">                </w:t>
      </w:r>
      <w:r w:rsidRPr="0075194C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71C" w:rsidP="0004071C" w:rsidR="0004071C" w:rsidRPr="0075194C">
      <w:pPr>
        <w:jc w:val="both"/>
      </w:pPr>
      <w:r w:rsidRPr="0075194C">
        <w:t xml:space="preserve">  REPUBLIKA HRVATSKA</w:t>
      </w:r>
    </w:p>
    <w:p w:rsidRDefault="0004071C" w:rsidP="0004071C" w:rsidR="0004071C" w:rsidRPr="0075194C">
      <w:pPr>
        <w:jc w:val="both"/>
      </w:pPr>
      <w:r w:rsidRPr="0075194C">
        <w:t>TRGOVAČKI SUD  U PAZINU</w:t>
      </w:r>
    </w:p>
    <w:p w:rsidRDefault="0004071C" w:rsidP="0004071C" w:rsidR="0004071C" w:rsidRPr="0075194C">
      <w:pPr>
        <w:jc w:val="both"/>
      </w:pPr>
      <w:r w:rsidRPr="0075194C">
        <w:t xml:space="preserve">           Pazin, Dršćevka 1                                              </w:t>
      </w:r>
    </w:p>
    <w:p w:rsidRDefault="0004071C" w:rsidP="0004071C" w:rsidR="0004071C" w:rsidRPr="0075194C">
      <w:pPr>
        <w:rPr>
          <w:sz w:val="22"/>
        </w:rPr>
      </w:pPr>
    </w:p>
    <w:p w:rsidRDefault="0004071C" w:rsidP="0004071C" w:rsidR="0004071C" w:rsidRPr="0075194C">
      <w:pPr>
        <w:jc w:val="center"/>
      </w:pPr>
      <w:r w:rsidRPr="0075194C">
        <w:t>R E P U B L I K A  H R V A T S K A</w:t>
      </w:r>
    </w:p>
    <w:p w:rsidRDefault="0004071C" w:rsidP="0004071C" w:rsidR="0004071C" w:rsidRPr="0075194C">
      <w:r w:rsidRPr="0075194C">
        <w:t xml:space="preserve">              </w:t>
      </w:r>
      <w:r w:rsidRPr="0075194C">
        <w:tab/>
      </w:r>
      <w:r w:rsidRPr="0075194C">
        <w:tab/>
        <w:t xml:space="preserve"> </w:t>
      </w:r>
      <w:r w:rsidRPr="0075194C">
        <w:tab/>
      </w:r>
      <w:r w:rsidRPr="0075194C">
        <w:tab/>
        <w:t xml:space="preserve">                           </w:t>
      </w:r>
    </w:p>
    <w:p w:rsidRDefault="0004071C" w:rsidP="0004071C" w:rsidR="0004071C" w:rsidRPr="0075194C">
      <w:pPr>
        <w:jc w:val="center"/>
        <w:rPr>
          <w:bCs/>
        </w:rPr>
      </w:pPr>
      <w:r w:rsidRPr="0075194C">
        <w:rPr>
          <w:bCs/>
        </w:rPr>
        <w:t>R J E Š E N J E</w:t>
      </w:r>
    </w:p>
    <w:p w:rsidRDefault="0004071C" w:rsidP="0004071C" w:rsidR="0004071C" w:rsidRPr="0075194C">
      <w:pPr>
        <w:jc w:val="both"/>
      </w:pPr>
    </w:p>
    <w:p w:rsidRDefault="0004071C" w:rsidP="0004071C" w:rsidR="0004071C" w:rsidRPr="0075194C">
      <w:pPr>
        <w:jc w:val="both"/>
      </w:pPr>
      <w:r w:rsidRPr="0075194C">
        <w:tab/>
        <w:t xml:space="preserve">Trgovački sud u Pazinu, po stečajnom sucu Damiru Rabaru, u stečajnom postupku nad </w:t>
      </w:r>
      <w:r w:rsidR="00E4667A" w:rsidRPr="0075194C">
        <w:t xml:space="preserve">stečajnim dužnikom Stečajna masa iza Citygreen Četrdeset i pet d.o.o. u stečaju, Buzet, Sportska 2, OIB: </w:t>
      </w:r>
      <w:r w:rsidR="00017621" w:rsidRPr="00017621">
        <w:t>09795021516</w:t>
      </w:r>
      <w:r w:rsidR="00E4667A" w:rsidRPr="0075194C">
        <w:t>,</w:t>
      </w:r>
      <w:r w:rsidRPr="0075194C">
        <w:t xml:space="preserve"> </w:t>
      </w:r>
      <w:r w:rsidR="00E4667A" w:rsidRPr="0075194C">
        <w:t>23</w:t>
      </w:r>
      <w:r w:rsidRPr="0075194C">
        <w:t>. siječnja 2018.,</w:t>
      </w:r>
    </w:p>
    <w:p w:rsidRDefault="0004071C" w:rsidP="0004071C" w:rsidR="0004071C" w:rsidRPr="0075194C">
      <w:pPr>
        <w:jc w:val="both"/>
      </w:pPr>
    </w:p>
    <w:p w:rsidRDefault="0004071C" w:rsidP="0004071C" w:rsidR="0004071C" w:rsidRPr="0075194C">
      <w:pPr>
        <w:jc w:val="center"/>
        <w:rPr>
          <w:bCs/>
        </w:rPr>
      </w:pPr>
      <w:r w:rsidRPr="0075194C">
        <w:rPr>
          <w:bCs/>
        </w:rPr>
        <w:t>r i j e š i o   j e</w:t>
      </w:r>
    </w:p>
    <w:p w:rsidRDefault="0004071C" w:rsidP="0004071C" w:rsidR="0004071C" w:rsidRPr="0075194C">
      <w:pPr>
        <w:jc w:val="both"/>
        <w:rPr>
          <w:bCs/>
        </w:rPr>
      </w:pPr>
    </w:p>
    <w:p w:rsidRDefault="0004071C" w:rsidP="0004071C" w:rsidR="0004071C" w:rsidRPr="0075194C">
      <w:pPr>
        <w:ind w:firstLine="720"/>
        <w:jc w:val="both"/>
      </w:pPr>
      <w:r w:rsidRPr="0075194C">
        <w:rPr>
          <w:bCs/>
        </w:rPr>
        <w:t>I. Odobrava se obračun stvarnih troškova stečajno</w:t>
      </w:r>
      <w:r w:rsidR="00E4667A" w:rsidRPr="0075194C">
        <w:rPr>
          <w:bCs/>
        </w:rPr>
        <w:t>m</w:t>
      </w:r>
      <w:r w:rsidRPr="0075194C">
        <w:rPr>
          <w:bCs/>
        </w:rPr>
        <w:t xml:space="preserve"> upravitelj</w:t>
      </w:r>
      <w:r w:rsidR="00E4667A" w:rsidRPr="0075194C">
        <w:rPr>
          <w:bCs/>
        </w:rPr>
        <w:t xml:space="preserve">u Borisu Zadkoviću </w:t>
      </w:r>
      <w:r w:rsidRPr="0075194C">
        <w:rPr>
          <w:bCs/>
        </w:rPr>
        <w:t xml:space="preserve">iz </w:t>
      </w:r>
      <w:r w:rsidR="00E4667A" w:rsidRPr="0075194C">
        <w:t>Buzeta, Sportska 2</w:t>
      </w:r>
      <w:r w:rsidRPr="0075194C">
        <w:rPr>
          <w:bCs/>
        </w:rPr>
        <w:t xml:space="preserve">, u ukupnom iznosu od </w:t>
      </w:r>
      <w:r w:rsidR="0001237C" w:rsidRPr="0075194C">
        <w:rPr>
          <w:bCs/>
        </w:rPr>
        <w:t>836,80</w:t>
      </w:r>
      <w:r w:rsidRPr="0075194C">
        <w:rPr>
          <w:bCs/>
        </w:rPr>
        <w:t xml:space="preserve"> kn neto, sukladno Obračunu od </w:t>
      </w:r>
      <w:r w:rsidR="00E4667A" w:rsidRPr="0075194C">
        <w:rPr>
          <w:bCs/>
        </w:rPr>
        <w:t>17</w:t>
      </w:r>
      <w:r w:rsidRPr="0075194C">
        <w:rPr>
          <w:bCs/>
        </w:rPr>
        <w:t xml:space="preserve">. </w:t>
      </w:r>
      <w:r w:rsidR="00E4667A" w:rsidRPr="0075194C">
        <w:rPr>
          <w:bCs/>
        </w:rPr>
        <w:t xml:space="preserve">siječnja </w:t>
      </w:r>
      <w:r w:rsidRPr="0075194C">
        <w:rPr>
          <w:bCs/>
        </w:rPr>
        <w:t>201</w:t>
      </w:r>
      <w:r w:rsidR="00E4667A" w:rsidRPr="0075194C">
        <w:rPr>
          <w:bCs/>
        </w:rPr>
        <w:t>8</w:t>
      </w:r>
      <w:r w:rsidRPr="0075194C">
        <w:rPr>
          <w:bCs/>
        </w:rPr>
        <w:t xml:space="preserve">., </w:t>
      </w:r>
      <w:r w:rsidRPr="0075194C">
        <w:t xml:space="preserve">nastalih u obavljanju dužnosti stečajnog upravitelja nad dužnikom </w:t>
      </w:r>
      <w:r w:rsidR="006E3DCF" w:rsidRPr="0075194C">
        <w:t>Stečajna masa iza Citygreen Četrdeset i pet d.o.o. u stečaju, Buzet, Sportska 2, OIB: 09795021516</w:t>
      </w:r>
      <w:r w:rsidRPr="0075194C">
        <w:t>.</w:t>
      </w:r>
    </w:p>
    <w:p w:rsidRDefault="0004071C" w:rsidP="0004071C" w:rsidR="0004071C" w:rsidRPr="0075194C">
      <w:pPr>
        <w:jc w:val="both"/>
      </w:pPr>
      <w:r w:rsidRPr="0075194C">
        <w:tab/>
      </w:r>
    </w:p>
    <w:p w:rsidRDefault="0004071C" w:rsidP="0004071C" w:rsidR="0004071C" w:rsidRPr="0075194C">
      <w:pPr>
        <w:jc w:val="center"/>
      </w:pPr>
      <w:r w:rsidRPr="0075194C">
        <w:t>Obrazloženje</w:t>
      </w:r>
    </w:p>
    <w:p w:rsidRDefault="0004071C" w:rsidP="0004071C" w:rsidR="0004071C" w:rsidRPr="0075194C">
      <w:pPr>
        <w:jc w:val="both"/>
      </w:pPr>
    </w:p>
    <w:p w:rsidRDefault="0004071C" w:rsidP="0004071C" w:rsidR="0004071C" w:rsidRPr="0075194C">
      <w:pPr>
        <w:jc w:val="both"/>
      </w:pPr>
      <w:r w:rsidRPr="0075194C">
        <w:tab/>
        <w:t>S</w:t>
      </w:r>
      <w:r w:rsidRPr="0075194C">
        <w:rPr>
          <w:bCs/>
        </w:rPr>
        <w:t>tečajn</w:t>
      </w:r>
      <w:r w:rsidR="006E3DCF" w:rsidRPr="0075194C">
        <w:rPr>
          <w:bCs/>
        </w:rPr>
        <w:t>i</w:t>
      </w:r>
      <w:r w:rsidRPr="0075194C">
        <w:rPr>
          <w:bCs/>
        </w:rPr>
        <w:t xml:space="preserve"> upravitelj </w:t>
      </w:r>
      <w:r w:rsidR="006E3DCF" w:rsidRPr="0075194C">
        <w:rPr>
          <w:bCs/>
        </w:rPr>
        <w:t xml:space="preserve">Boris Zadković iz </w:t>
      </w:r>
      <w:r w:rsidR="006E3DCF" w:rsidRPr="0075194C">
        <w:t>Buzeta, Sportska 2</w:t>
      </w:r>
      <w:r w:rsidRPr="0075194C">
        <w:rPr>
          <w:bCs/>
        </w:rPr>
        <w:t>,</w:t>
      </w:r>
      <w:r w:rsidR="00017621">
        <w:t xml:space="preserve"> dostavio</w:t>
      </w:r>
      <w:r w:rsidR="006E3DCF" w:rsidRPr="0075194C">
        <w:t xml:space="preserve"> je obračun stvarnih troškova nastalih u 2017. godini</w:t>
      </w:r>
      <w:r w:rsidRPr="0075194C">
        <w:rPr>
          <w:bCs/>
        </w:rPr>
        <w:t xml:space="preserve"> u </w:t>
      </w:r>
      <w:r w:rsidR="00CE0F2C" w:rsidRPr="0075194C">
        <w:rPr>
          <w:bCs/>
        </w:rPr>
        <w:t xml:space="preserve">ukupnom </w:t>
      </w:r>
      <w:r w:rsidRPr="0075194C">
        <w:rPr>
          <w:bCs/>
        </w:rPr>
        <w:t xml:space="preserve">iznosu od </w:t>
      </w:r>
      <w:r w:rsidR="00CE0F2C" w:rsidRPr="0075194C">
        <w:rPr>
          <w:bCs/>
        </w:rPr>
        <w:t xml:space="preserve">836,80 </w:t>
      </w:r>
      <w:r w:rsidRPr="0075194C">
        <w:rPr>
          <w:bCs/>
        </w:rPr>
        <w:t xml:space="preserve">kn, </w:t>
      </w:r>
      <w:r w:rsidRPr="0075194C">
        <w:t xml:space="preserve">nastalih u obavljanju dužnosti stečajnog upravitelja. Iz obračuna proizlazi da je riječ o troškovima </w:t>
      </w:r>
      <w:r w:rsidR="00CE0F2C" w:rsidRPr="0075194C">
        <w:t>korištenja osobnog autom</w:t>
      </w:r>
      <w:r w:rsidR="00AD1BE2" w:rsidRPr="0075194C">
        <w:t>obila u iznosu od 618,00 kn net</w:t>
      </w:r>
      <w:r w:rsidR="00CE0F2C" w:rsidRPr="0075194C">
        <w:t xml:space="preserve">o, </w:t>
      </w:r>
      <w:r w:rsidR="00732A92" w:rsidRPr="0075194C">
        <w:t xml:space="preserve">troškovima izrade pečata </w:t>
      </w:r>
      <w:r w:rsidR="00CE0F2C" w:rsidRPr="0075194C">
        <w:t>u iznosu od 200,00</w:t>
      </w:r>
      <w:r w:rsidR="00AD1BE2" w:rsidRPr="0075194C">
        <w:t xml:space="preserve"> </w:t>
      </w:r>
      <w:r w:rsidR="00CE0F2C" w:rsidRPr="0075194C">
        <w:t xml:space="preserve">kn, te </w:t>
      </w:r>
      <w:r w:rsidRPr="0075194C">
        <w:t xml:space="preserve"> troškovima </w:t>
      </w:r>
      <w:r w:rsidR="00CE0F2C" w:rsidRPr="0075194C">
        <w:t xml:space="preserve">poštarine u iznosu od </w:t>
      </w:r>
      <w:r w:rsidR="00706D8D" w:rsidRPr="0075194C">
        <w:t>18,80 kn</w:t>
      </w:r>
      <w:r w:rsidRPr="0075194C">
        <w:t>. Obračunu su priloženi obračuni troškova putovanja.</w:t>
      </w:r>
    </w:p>
    <w:p w:rsidRDefault="0004071C" w:rsidP="0004071C" w:rsidR="0004071C" w:rsidRPr="0075194C">
      <w:pPr>
        <w:jc w:val="both"/>
      </w:pPr>
    </w:p>
    <w:p w:rsidRDefault="0004071C" w:rsidP="0004071C" w:rsidR="0004071C" w:rsidRPr="0075194C">
      <w:pPr>
        <w:jc w:val="both"/>
      </w:pPr>
      <w:r w:rsidRPr="0075194C">
        <w:tab/>
        <w:t xml:space="preserve">Na temelju navedenih pisanih, obrazloženih i dokumentiranih obračuna stečajnog upravitelja a sukladno odredbi čl. 94. st. 1. i st. 3. Stečajnog zakona donesena je odluka kao u izreci. </w:t>
      </w:r>
    </w:p>
    <w:p w:rsidRDefault="0004071C" w:rsidP="0004071C" w:rsidR="0004071C" w:rsidRPr="0075194C">
      <w:pPr>
        <w:jc w:val="both"/>
      </w:pPr>
    </w:p>
    <w:p w:rsidRDefault="0004071C" w:rsidP="0004071C" w:rsidR="0004071C" w:rsidRPr="0075194C">
      <w:pPr>
        <w:jc w:val="center"/>
      </w:pPr>
      <w:r w:rsidRPr="0075194C">
        <w:t xml:space="preserve">U </w:t>
      </w:r>
      <w:r w:rsidR="00685893" w:rsidRPr="0075194C">
        <w:t>Pazinu, 23</w:t>
      </w:r>
      <w:r w:rsidR="00232F0C" w:rsidRPr="0075194C">
        <w:t>. siječnja 2018.</w:t>
      </w:r>
    </w:p>
    <w:p w:rsidRDefault="0004071C" w:rsidP="0004071C" w:rsidR="0004071C" w:rsidRPr="0075194C">
      <w:pPr>
        <w:jc w:val="center"/>
      </w:pPr>
    </w:p>
    <w:p w:rsidRDefault="0004071C" w:rsidP="0004071C" w:rsidR="0004071C" w:rsidRPr="0075194C">
      <w:pPr>
        <w:jc w:val="both"/>
      </w:pPr>
      <w:r w:rsidRPr="0075194C">
        <w:tab/>
      </w:r>
      <w:r w:rsidRPr="0075194C">
        <w:tab/>
      </w:r>
      <w:r w:rsidRPr="0075194C">
        <w:tab/>
      </w:r>
      <w:r w:rsidRPr="0075194C">
        <w:tab/>
      </w:r>
      <w:r w:rsidRPr="0075194C">
        <w:tab/>
      </w:r>
      <w:r w:rsidRPr="0075194C">
        <w:tab/>
      </w:r>
      <w:r w:rsidRPr="0075194C">
        <w:tab/>
      </w:r>
      <w:r w:rsidRPr="0075194C">
        <w:tab/>
      </w:r>
      <w:r w:rsidRPr="0075194C">
        <w:tab/>
        <w:t xml:space="preserve">      Stečajni sudac                 </w:t>
      </w:r>
    </w:p>
    <w:p w:rsidRDefault="0004071C" w:rsidP="0004071C" w:rsidR="0004071C" w:rsidRPr="0075194C">
      <w:pPr>
        <w:ind w:left="2160"/>
        <w:jc w:val="both"/>
      </w:pPr>
      <w:r w:rsidRPr="0075194C">
        <w:t xml:space="preserve">                               </w:t>
      </w:r>
      <w:r w:rsidRPr="0075194C">
        <w:tab/>
      </w:r>
      <w:r w:rsidRPr="0075194C">
        <w:tab/>
        <w:t xml:space="preserve">              </w:t>
      </w:r>
      <w:r w:rsidRPr="0075194C">
        <w:tab/>
        <w:t xml:space="preserve">     Damir Rabar</w:t>
      </w:r>
      <w:r w:rsidR="003953F3">
        <w:t>,</w:t>
      </w:r>
      <w:r w:rsidR="00017621">
        <w:t xml:space="preserve"> v.r.</w:t>
      </w:r>
    </w:p>
    <w:p w:rsidRDefault="0004071C" w:rsidP="0004071C" w:rsidR="0004071C" w:rsidRPr="0075194C"/>
    <w:p w:rsidRDefault="0004071C" w:rsidP="0004071C" w:rsidR="0004071C" w:rsidRPr="0075194C"/>
    <w:p w:rsidRDefault="0004071C" w:rsidP="0004071C" w:rsidR="0004071C" w:rsidRPr="0075194C">
      <w:r w:rsidRPr="0075194C">
        <w:t>UPUTA O PRAVNOM LIJEKU:</w:t>
      </w:r>
    </w:p>
    <w:p w:rsidRDefault="0004071C" w:rsidP="0004071C" w:rsidR="0004071C" w:rsidRPr="0075194C">
      <w:pPr>
        <w:ind w:firstLine="708"/>
        <w:jc w:val="both"/>
      </w:pPr>
      <w:r w:rsidRPr="0075194C">
        <w:t>Protiv  ovog  rješenja žalbu mogu podnijeti stečajni upravitelj, dužnik pojedinac i svaki stečajni vjerovnik, u roku od 8 dana od  dana primitka istog. Žalba  se podnosi putem ovog  suda u tri istovjetna primjerka, a o žalbi odlučuje Visoki trgovački sud  Republike  Hrvatske.</w:t>
      </w:r>
    </w:p>
    <w:p w:rsidRDefault="0004071C" w:rsidP="0004071C" w:rsidR="0004071C" w:rsidRPr="0075194C"/>
    <w:p w:rsidRDefault="0004071C" w:rsidP="0004071C" w:rsidR="0004071C" w:rsidRPr="0075194C">
      <w:r w:rsidRPr="0075194C">
        <w:t>DNA:</w:t>
      </w:r>
    </w:p>
    <w:p w:rsidRDefault="0004071C" w:rsidP="0004071C" w:rsidR="0004071C" w:rsidRPr="0075194C">
      <w:r w:rsidRPr="0075194C">
        <w:t xml:space="preserve">- </w:t>
      </w:r>
      <w:r w:rsidR="00685893" w:rsidRPr="0075194C">
        <w:t>S</w:t>
      </w:r>
      <w:r w:rsidR="00685893" w:rsidRPr="0075194C">
        <w:rPr>
          <w:bCs/>
        </w:rPr>
        <w:t>tečajni upravitelj Boris Zadković</w:t>
      </w:r>
    </w:p>
    <w:p w:rsidRDefault="0004071C" w:rsidP="0004071C" w:rsidR="0004071C" w:rsidRPr="0075194C">
      <w:r w:rsidRPr="0075194C">
        <w:t>- e-Oglasna ploča 8 dana</w:t>
      </w:r>
    </w:p>
    <w:p w:rsidRDefault="00EB7624" w:rsidR="00EB7624" w:rsidRPr="0075194C"/>
    <w:sectPr w:rsidSect="00FC7105" w:rsidR="00EB7624" w:rsidRPr="0075194C">
      <w:headerReference w:type="default" r:id="rId9"/>
      <w:headerReference w:type="first" r:id="rId10"/>
      <w:pgSz w:h="15840" w:w="12240"/>
      <w:pgMar w:gutter="0" w:footer="708" w:header="708" w:left="1440" w:bottom="539" w:right="146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6FC" w:rsidR="00CD06FC">
      <w:r>
        <w:separator/>
      </w:r>
    </w:p>
  </w:endnote>
  <w:endnote w:id="0" w:type="continuationSeparator">
    <w:p w:rsidRDefault="00CD06FC" w:rsidR="00CD0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6FC" w:rsidR="00CD06FC">
      <w:r>
        <w:separator/>
      </w:r>
    </w:p>
  </w:footnote>
  <w:footnote w:id="0" w:type="continuationSeparator">
    <w:p w:rsidRDefault="00CD06FC" w:rsidR="00CD06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9B" w:rsidP="00B25A6D" w:rsidR="00C219D0" w:rsidRPr="00CB2EAA"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Pr="00CB2EAA">
      <w:t xml:space="preserve">      </w:t>
    </w:r>
    <w:r w:rsidR="00017621">
      <w:t xml:space="preserve"> </w:t>
    </w:r>
    <w:r w:rsidRPr="00CB2EAA">
      <w:t>1 St-</w:t>
    </w:r>
    <w:r w:rsidR="00017621">
      <w:t>1087/16-44</w:t>
    </w:r>
  </w:p>
  <w:p w:rsidRDefault="0060299B" w:rsidP="00FC7105" w:rsidR="00C219D0" w:rsidRPr="002B62D8">
    <w:pPr>
      <w:rPr>
        <w:b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</w:t>
    </w:r>
  </w:p>
  <w:p w:rsidRDefault="0060299B" w:rsidP="00C219D0" w:rsidR="00C219D0">
    <w:pPr>
      <w:pStyle w:val="Zaglavlje"/>
      <w:tabs>
        <w:tab w:pos="5825" w:val="left"/>
      </w:tabs>
      <w:ind w:firstLine="4536"/>
      <w:jc w:val="center"/>
    </w:pP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9B" w:rsidR="00C219D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Default="00FC2F58" w:rsidR="00C219D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071C"/>
    <w:rsid w:val="0001237C"/>
    <w:rsid w:val="00017621"/>
    <w:rsid w:val="0004071C"/>
    <w:rsid w:val="00232F0C"/>
    <w:rsid w:val="003953F3"/>
    <w:rsid w:val="0060299B"/>
    <w:rsid w:val="006825F6"/>
    <w:rsid w:val="00685893"/>
    <w:rsid w:val="006D16A0"/>
    <w:rsid w:val="006E3DCF"/>
    <w:rsid w:val="00706D8D"/>
    <w:rsid w:val="00732A92"/>
    <w:rsid w:val="0075194C"/>
    <w:rsid w:val="007817FF"/>
    <w:rsid w:val="00912F99"/>
    <w:rsid w:val="009D19DF"/>
    <w:rsid w:val="00AD1BE2"/>
    <w:rsid w:val="00C21C59"/>
    <w:rsid w:val="00C62411"/>
    <w:rsid w:val="00C6268E"/>
    <w:rsid w:val="00CD06FC"/>
    <w:rsid w:val="00CE0F2C"/>
    <w:rsid w:val="00E4667A"/>
    <w:rsid w:val="00EB7624"/>
    <w:rsid w:val="00FC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0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407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071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07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071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76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62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2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F5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F5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F5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F5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0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407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071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07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071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76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62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2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F5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F5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F5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F5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St-1087/2016</izvorni_sadrzaj>
    <derivirana_varijabla naziv="DomainObject.Predmet.OznakaBroj_1">St-1087/2016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Citygreen Četrdeset i pet d.o.o. u stečaju</izvorni_sadrzaj>
    <derivirana_varijabla naziv="DomainObject.Predmet.ProtustrankaFormated_1">  Stečajna masa iza Citygreen Četrdeset i pet d.o.o. u stečaju</derivirana_varijabla>
  </DomainObject.Predmet.ProtustrankaFormated>
  <DomainObject.Predmet.ProtustrankaFormatedOIB>
    <izvorni_sadrzaj>  Stečajna masa iza Citygreen Četrdeset i pet d.o.o. u stečaju, OIB 09795021516</izvorni_sadrzaj>
    <derivirana_varijabla naziv="DomainObject.Predmet.ProtustrankaFormatedOIB_1">  Stečajna masa iza Citygreen Četrdeset i pet d.o.o. u stečaju, OIB 09795021516</derivirana_varijabla>
  </DomainObject.Predmet.ProtustrankaFormatedOIB>
  <DomainObject.Predmet.ProtustrankaFormatedWithAdress>
    <izvorni_sadrzaj> Stečajna masa iza Citygreen Četrdeset i pet d.o.o. u stečaju, Sportska 2, 52420 Buzet</izvorni_sadrzaj>
    <derivirana_varijabla naziv="DomainObject.Predmet.ProtustrankaFormatedWithAdress_1"> Stečajna masa iza Citygreen Četrdeset i pet d.o.o. u stečaju, Sportska 2, 52420 Buzet</derivirana_varijabla>
  </DomainObject.Predmet.ProtustrankaFormatedWithAdress>
  <DomainObject.Predmet.ProtustrankaFormatedWithAdressOIB>
    <izvorni_sadrzaj> Stečajna masa iza Citygreen Četrdeset i pet d.o.o. u stečaju, OIB 09795021516, Sportska 2, 52420 Buzet</izvorni_sadrzaj>
    <derivirana_varijabla naziv="DomainObject.Predmet.ProtustrankaFormatedWithAdressOIB_1"> Stečajna masa iza Citygreen Četrdeset i pet d.o.o. u stečaju, OIB 09795021516, Sportska 2, 52420 Buzet</derivirana_varijabla>
  </DomainObject.Predmet.ProtustrankaFormatedWithAdressOIB>
  <DomainObject.Predmet.ProtustrankaWithAdress>
    <izvorni_sadrzaj>Stečajna masa iza Citygreen Četrdeset i pet d.o.o. u stečaju Sportska 2, 52420 Buzet</izvorni_sadrzaj>
    <derivirana_varijabla naziv="DomainObject.Predmet.ProtustrankaWithAdress_1">Stečajna masa iza Citygreen Četrdeset i pet d.o.o. u stečaju Sportska 2, 52420 Buzet</derivirana_varijabla>
  </DomainObject.Predmet.ProtustrankaWithAdress>
  <DomainObject.Predmet.ProtustrankaWithAdressOIB>
    <izvorni_sadrzaj>Stečajna masa iza Citygreen Četrdeset i pet d.o.o. u stečaju, OIB 09795021516, Sportska 2, 52420 Buzet</izvorni_sadrzaj>
    <derivirana_varijabla naziv="DomainObject.Predmet.ProtustrankaWithAdressOIB_1">Stečajna masa iza Citygreen Četrdeset i pet d.o.o. u stečaju, OIB 09795021516, Sportska 2, 52420 Buzet</derivirana_varijabla>
  </DomainObject.Predmet.ProtustrankaWithAdressOIB>
  <DomainObject.Predmet.ProtustrankaNazivFormated>
    <izvorni_sadrzaj>Stečajna masa iza Citygreen Četrdeset i pet d.o.o. u stečaju</izvorni_sadrzaj>
    <derivirana_varijabla naziv="DomainObject.Predmet.ProtustrankaNazivFormated_1">Stečajna masa iza Citygreen Četrdeset i pet d.o.o. u stečaju</derivirana_varijabla>
  </DomainObject.Predmet.ProtustrankaNazivFormated>
  <DomainObject.Predmet.ProtustrankaNazivFormatedOIB>
    <izvorni_sadrzaj>Stečajna masa iza Citygreen Četrdeset i pet d.o.o. u stečaju, OIB 09795021516</izvorni_sadrzaj>
    <derivirana_varijabla naziv="DomainObject.Predmet.ProtustrankaNazivFormatedOIB_1">Stečajna masa iza Citygreen Četrdeset i pet d.o.o. u stečaju, OIB 09795021516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 zastupanog po punomoćniku Odvjetničko društvo Hanžeković &amp; Partneri d.o.o.</izvorni_sadrzaj>
    <derivirana_varijabla naziv="DomainObject.Predmet.StrankaFormated_1">  ZAGREBAČKA BANKA d.d. ZAGREB zastupanog po punomoćniku Odvjetničko društvo Hanžeković &amp; Partneri d.o.o.</derivirana_varijabla>
  </DomainObject.Predmet.StrankaFormated>
  <DomainObject.Predmet.StrankaFormatedOIB>
    <izvorni_sadrzaj>  ZAGREBAČKA BANKA d.d. ZAGREB, OIB 92963223473 zastupanog po punomoćniku Odvjetničko društvo Hanžeković &amp; Partneri d.o.o.</izvorni_sadrzaj>
    <derivirana_varijabla naziv="DomainObject.Predmet.StrankaFormatedOIB_1">  ZAGREBAČKA BANKA d.d. ZAGREB, OIB 92963223473 zastupanog po punomoćniku Odvjetničko društvo Hanžeković &amp; Partneri d.o.o.</derivirana_varijabla>
  </DomainObject.Predmet.StrankaFormatedOIB>
  <DomainObject.Predmet.StrankaFormatedWithAdress>
    <izvorni_sadrzaj> ZAGREBAČKA BANKA d.d. ZAGREB, Trg bana Josipa Jelačića 10, 10000 Zagreb zastupanog po punomoćniku Odvjetničko društvo Hanžeković &amp; Partneri d.o.o.</izvorni_sadrzaj>
    <derivirana_varijabla naziv="DomainObject.Predmet.StrankaFormatedWithAdress_1"> ZAGREBAČKA BANKA d.d. ZAGREB, Trg bana Josipa Jelačića 10, 10000 Zagreb zastupanog po punomoćniku Odvjetničko društvo Hanžeković &amp; Partneri d.o.o.</derivirana_varijabla>
  </DomainObject.Predmet.StrankaFormatedWithAdress>
  <DomainObject.Predmet.StrankaFormatedWithAdressOIB>
    <izvorni_sadrzaj> ZAGREBAČKA BANKA d.d. ZAGREB, OIB 92963223473, Trg bana Josipa Jelačića 10, 10000 Zagreb zastupanog po punomoćniku Odvjetničko društvo Hanžeković &amp; Partneri d.o.o.</izvorni_sadrzaj>
    <derivirana_varijabla naziv="DomainObject.Predmet.StrankaFormatedWithAdressOIB_1"> ZAGREBAČKA BANKA d.d. ZAGREB, OIB 92963223473, Trg bana Josipa Jelačića 10, 10000 Zagreb zastupanog po punomoćniku Odvjetničko društvo Hanžeković &amp; Partneri d.o.o.</derivirana_varijabla>
  </DomainObject.Predmet.StrankaFormatedWithAdressOIB>
  <DomainObject.Predmet.StrankaWithAdress>
    <izvorni_sadrzaj>ZAGREBAČKA BANKA d.d. ZAGREB Trg bana Josipa Jelačića 10,10000 Zagreb</izvorni_sadrzaj>
    <derivirana_varijabla naziv="DomainObject.Predmet.StrankaWithAdress_1">ZAGREBAČKA BANKA d.d. ZAGREB Trg bana Josipa Jelačića 10,10000 Zagreb</derivirana_varijabla>
  </DomainObject.Predmet.StrankaWithAdress>
  <DomainObject.Predmet.StrankaWithAdressOIB>
    <izvorni_sadrzaj>ZAGREBAČKA BANKA d.d. ZAGREB, OIB 92963223473, Trg bana Josipa Jelačića 10,10000 Zagreb</izvorni_sadrzaj>
    <derivirana_varijabla naziv="DomainObject.Predmet.StrankaWithAdressOIB_1">ZAGREBAČKA BANKA d.d. ZAGREB, OIB 92963223473, Trg bana Josipa Jelačića 10,10000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83021817.74</izvorni_sadrzaj>
    <derivirana_varijabla naziv="DomainObject.Predmet.TrenutnaVrijednost_1">83021817.74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ZAGREBAČKA BANKA d.d. ZAGREB zastupanog po punomoćniku Odvjetničko društvo Hanžeković &amp; Partneri d.o.o.</item>
    </izvorni_sadrzaj>
    <derivirana_varijabla naziv="DomainObject.Predmet.StrankaListFormated_1">
      <item>ZAGREBAČKA BANKA d.d. ZAGREB zastupanog po punomoćniku Odvjetničko društvo Hanžeković &amp; Partneri d.o.o.</item>
    </derivirana_varijabla>
  </DomainObject.Predmet.StrankaListFormated>
  <DomainObject.Predmet.StrankaListFormatedOIB>
    <izvorni_sadrzaj>
      <item>ZAGREBAČKA BANKA d.d. ZAGREB, OIB 92963223473 zastupanog po punomoćniku Odvjetničko društvo Hanžeković &amp; Partneri d.o.o.</item>
    </izvorni_sadrzaj>
    <derivirana_varijabla naziv="DomainObject.Predmet.StrankaListFormatedOIB_1">
      <item>ZAGREBAČKA BANKA d.d. ZAGREB, OIB 92963223473 zastupanog po punomoćniku Odvjetničko društvo Hanžeković &amp; Partneri d.o.o.</item>
    </derivirana_varijabla>
  </DomainObject.Predmet.StrankaListFormatedOIB>
  <DomainObject.Predmet.StrankaListFormatedWithAdress>
    <izvorni_sadrzaj>
      <item>ZAGREBAČKA BANKA d.d. ZAGREB, Trg bana Josipa Jelačića 10, 10000 Zagreb zastupanog po punomoćniku Odvjetničko društvo Hanžeković &amp; Partneri d.o.o.</item>
    </izvorni_sadrzaj>
    <derivirana_varijabla naziv="DomainObject.Predmet.StrankaListFormatedWithAdress_1">
      <item>ZAGREBAČKA BANKA d.d. ZAGREB, Trg bana Josipa Jelačića 10, 10000 Zagreb zastupanog po punomoćniku Odvjetničko društvo Hanžeković &amp; Partneri d.o.o.</item>
    </derivirana_varijabla>
  </DomainObject.Predmet.StrankaListFormatedWithAdress>
  <DomainObject.Predmet.StrankaListFormatedWithAdressOIB>
    <izvorni_sadrzaj>
      <item>ZAGREBAČKA BANKA d.d. ZAGREB, OIB 92963223473, Trg bana Josipa Jelačića 10, 10000 Zagreb zastupanog po punomoćniku Odvjetničko društvo Hanžeković &amp; Partneri d.o.o.</item>
    </izvorni_sadrzaj>
    <derivirana_varijabla naziv="DomainObject.Predmet.StrankaListFormatedWithAdressOIB_1">
      <item>ZAGREBAČKA BANKA d.d. ZAGREB, OIB 92963223473, Trg bana Josipa Jelačića 10, 10000 Zagreb zastupanog po punomoćniku Odvjetničko društvo Hanžeković &amp; Partneri d.o.o.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Stečajna masa iza Citygreen Četrdeset i pet d.o.o. u stečaju</item>
    </izvorni_sadrzaj>
    <derivirana_varijabla naziv="DomainObject.Predmet.ProtuStrankaListFormated_1">
      <item>Stečajna masa iza Citygreen Četrdeset i pet d.o.o. u stečaju</item>
    </derivirana_varijabla>
  </DomainObject.Predmet.ProtuStrankaListFormated>
  <DomainObject.Predmet.ProtuStrankaListFormatedOIB>
    <izvorni_sadrzaj>
      <item>Stečajna masa iza Citygreen Četrdeset i pet d.o.o. u stečaju, OIB 09795021516</item>
    </izvorni_sadrzaj>
    <derivirana_varijabla naziv="DomainObject.Predmet.ProtuStrankaListFormatedOIB_1">
      <item>Stečajna masa iza Citygreen Četrdeset i pet d.o.o. u stečaju, OIB 09795021516</item>
    </derivirana_varijabla>
  </DomainObject.Predmet.ProtuStrankaListFormatedOIB>
  <DomainObject.Predmet.ProtuStrankaListFormatedWithAdress>
    <izvorni_sadrzaj>
      <item>Stečajna masa iza Citygreen Četrdeset i pet d.o.o. u stečaju, Sportska 2, 52420 Buzet</item>
    </izvorni_sadrzaj>
    <derivirana_varijabla naziv="DomainObject.Predmet.ProtuStrankaListFormatedWithAdress_1">
      <item>Stečajna masa iza Citygreen Četrdeset i pet d.o.o. u stečaju, Sportska 2, 52420 Buzet</item>
    </derivirana_varijabla>
  </DomainObject.Predmet.ProtuStrankaListFormatedWithAdress>
  <DomainObject.Predmet.ProtuStrankaListFormatedWithAdressOIB>
    <izvorni_sadrzaj>
      <item>Stečajna masa iza Citygreen Četrdeset i pet d.o.o. u stečaju, OIB 09795021516, Sportska 2, 52420 Buzet</item>
    </izvorni_sadrzaj>
    <derivirana_varijabla naziv="DomainObject.Predmet.ProtuStrankaListFormatedWithAdressOIB_1">
      <item>Stečajna masa iza Citygreen Četrdeset i pet d.o.o. u stečaju, OIB 09795021516, Sportska 2, 52420 Buzet</item>
    </derivirana_varijabla>
  </DomainObject.Predmet.ProtuStrankaListFormatedWithAdressOIB>
  <DomainObject.Predmet.ProtuStrankaListNazivFormated>
    <izvorni_sadrzaj>
      <item>Stečajna masa iza Citygreen Četrdeset i pet d.o.o. u stečaju</item>
    </izvorni_sadrzaj>
    <derivirana_varijabla naziv="DomainObject.Predmet.ProtuStrankaListNazivFormated_1">
      <item>Stečajna masa iza Citygreen Četrdeset i pet d.o.o. u stečaju</item>
    </derivirana_varijabla>
  </DomainObject.Predmet.ProtuStrankaListNazivFormated>
  <DomainObject.Predmet.ProtuStrankaListNazivFormatedOIB>
    <izvorni_sadrzaj>
      <item>Stečajna masa iza Citygreen Četrdeset i pet d.o.o. u stečaju, OIB 09795021516</item>
    </izvorni_sadrzaj>
    <derivirana_varijabla naziv="DomainObject.Predmet.ProtuStrankaListNazivFormatedOIB_1">
      <item>Stečajna masa iza Citygreen Četrdeset i pet d.o.o. u stečaju, OIB 09795021516</item>
    </derivirana_varijabla>
  </DomainObject.Predmet.ProtuStrankaListNazivFormatedOIB>
  <DomainObject.Predmet.OstaliListFormated>
    <izvorni_sadrzaj>
      <item>Odvjetničko društvo Hanžeković &amp; Partneri d.o.o. punomoćnik sudionika u postupku ZAGREBAČKA BANKA d.d. ZAGREB</item>
    </izvorni_sadrzaj>
    <derivirana_varijabla naziv="DomainObject.Predmet.OstaliListFormated_1">
      <item>Odvjetničko društvo Hanžeković &amp; Partneri d.o.o. punomoćnik sudionika u postupku ZAGREBAČKA BANKA d.d. ZAGREB</item>
    </derivirana_varijabla>
  </DomainObject.Predmet.OstaliListFormated>
  <DomainObject.Predmet.OstaliListFormatedOIB>
    <izvorni_sadrzaj>
      <item>Odvjetničko društvo Hanžeković &amp; Partneri d.o.o., OIB 85127306373 punomoćnik sudionika u postupku ZAGREBAČKA BANKA d.d. ZAGREB</item>
    </izvorni_sadrzaj>
    <derivirana_varijabla naziv="DomainObject.Predmet.OstaliListFormatedOIB_1">
      <item>Odvjetničko društvo Hanžeković &amp; Partneri d.o.o., OIB 85127306373 punomoćnik sudionika u postupku ZAGREBAČKA BANKA d.d. ZAGREB</item>
    </derivirana_varijabla>
  </DomainObject.Predmet.OstaliListFormatedOIB>
  <DomainObject.Predmet.OstaliListFormatedWithAdress>
    <izvorni_sadrzaj>
      <item>Odvjetničko društvo Hanžeković &amp; Partneri d.o.o., Radnička Cesta 22, 10000 Zagreb punomoćnik sudionika u postupku ZAGREBAČKA BANKA d.d. ZAGREB</item>
    </izvorni_sadrzaj>
    <derivirana_varijabla naziv="DomainObject.Predmet.OstaliListFormatedWithAdress_1">
      <item>Odvjetničko društvo Hanžeković &amp; Partneri d.o.o., Radnička Cesta 22, 10000 Zagreb punomoćnik sudionika u postupku ZAGREBAČKA BANKA d.d. ZAGREB</item>
    </derivirana_varijabla>
  </DomainObject.Predmet.OstaliListFormatedWithAdress>
  <DomainObject.Predmet.OstaliListFormatedWithAdressOIB>
    <izvorni_sadrzaj>
      <item>Odvjetničko društvo Hanžeković &amp; Partneri d.o.o., OIB 85127306373, Radnička Cesta 22, 10000 Zagreb punomoćnik sudionika u postupku ZAGREBAČKA BANKA d.d. ZAGREB</item>
    </izvorni_sadrzaj>
    <derivirana_varijabla naziv="DomainObject.Predmet.OstaliListFormatedWithAdressOIB_1">
      <item>Odvjetničko društvo Hanžeković &amp; Partneri d.o.o., OIB 85127306373, Radnička Cesta 22, 10000 Zagreb punomoćnik sudionika u postupku ZAGREBAČKA BANKA d.d. ZAGREB</item>
    </derivirana_varijabla>
  </DomainObject.Predmet.OstaliListFormatedWithAdressOIB>
  <DomainObject.Predmet.OstaliListNazivFormated>
    <izvorni_sadrzaj>
      <item>Odvjetničko društvo Hanžeković &amp; Partneri d.o.o.</item>
    </izvorni_sadrzaj>
    <derivirana_varijabla naziv="DomainObject.Predmet.OstaliListNazivFormated_1">
      <item>Odvjetničko društvo Hanžeković &amp; Partneri d.o.o.</item>
    </derivirana_varijabla>
  </DomainObject.Predmet.OstaliListNazivFormated>
  <DomainObject.Predmet.OstaliListNazivFormatedOIB>
    <izvorni_sadrzaj>
      <item>Odvjetničko društvo Hanžeković &amp; Partneri d.o.o., OIB 85127306373</item>
    </izvorni_sadrzaj>
    <derivirana_varijabla naziv="DomainObject.Predmet.OstaliListNazivFormatedOIB_1">
      <item>Odvjetničko društvo Hanžeković &amp; Partneri d.o.o.,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Stečajna masa iza Citygreen Četrdeset i pet d.o.o. u stečaju</izvorni_sadrzaj>
    <derivirana_varijabla naziv="DomainObject.Predmet.ProtustrankaIDrugi_1">Stečajna masa iza Citygreen Četrdeset i pet d.o.o. u stečaju</derivirana_varijabla>
  </DomainObject.Predmet.ProtustrankaIDrugi>
  <DomainObject.Predmet.StrankaIDrugiAdressOIB>
    <izvorni_sadrzaj>ZAGREBAČKA BANKA d.d. ZAGREB, OIB 92963223473, Trg bana Josipa Jelačića 10, 10000 Zagreb</izvorni_sadrzaj>
    <derivirana_varijabla naziv="DomainObject.Predmet.StrankaIDrugiAdressOIB_1">ZAGREBAČKA BANKA d.d. ZAGREB, OIB 92963223473, Trg bana Josipa Jelačića 10, 10000 Zagreb</derivirana_varijabla>
  </DomainObject.Predmet.StrankaIDrugiAdressOIB>
  <DomainObject.Predmet.ProtustrankaIDrugiAdressOIB>
    <izvorni_sadrzaj>Stečajna masa iza Citygreen Četrdeset i pet d.o.o. u stečaju, OIB 09795021516, Sportska 2, 52420 Buzet</izvorni_sadrzaj>
    <derivirana_varijabla naziv="DomainObject.Predmet.ProtustrankaIDrugiAdressOIB_1">Stečajna masa iza Citygreen Četrdeset i pet d.o.o. u stečaju, OIB 09795021516,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Citygreen Četrdeset i pet d.o.o. u stečaju</item>
      <item>ZAGREBAČKA BANKA d.d. ZAGREB</item>
      <item>Odvjetničko društvo Hanžeković &amp; Partneri d.o.o.</item>
    </izvorni_sadrzaj>
    <derivirana_varijabla naziv="DomainObject.Predmet.SudioniciListNaziv_1">
      <item>Stečajna masa iza Citygreen Četrdeset i pet d.o.o. u stečaju</item>
      <item>ZAGREBAČKA BANKA d.d. ZAGREB</item>
      <item>Odvjetničko društvo Hanžeković &amp; Partneri d.o.o.</item>
    </derivirana_varijabla>
  </DomainObject.Predmet.SudioniciListNaziv>
  <DomainObject.Predmet.SudioniciListAdressOIB>
    <izvorni_sadrzaj>
      <item>Stečajna masa iza Citygreen Četrdeset i pet d.o.o. u stečaju, OIB 09795021516, Sportska 2,52420 Buzet</item>
      <item>ZAGREBAČKA BANKA d.d. ZAGREB, OIB 92963223473, Trg bana Josipa Jelačića 10,10000 Zagreb</item>
      <item>Odvjetničko društvo Hanžeković &amp; Partneri d.o.o., OIB 85127306373, Radnička Cesta 22,10000 Zagreb</item>
    </izvorni_sadrzaj>
    <derivirana_varijabla naziv="DomainObject.Predmet.SudioniciListAdressOIB_1">
      <item>Stečajna masa iza Citygreen Četrdeset i pet d.o.o. u stečaju, OIB 09795021516, Sportska 2,52420 Buzet</item>
      <item>ZAGREBAČKA BANKA d.d. ZAGREB, OIB 92963223473, Trg bana Josipa Jelačića 10,10000 Zagreb</item>
      <item>Odvjetničko društvo Hanžeković &amp; Partneri d.o.o.,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09795021516</item>
      <item>, OIB 92963223473</item>
      <item>, OIB 85127306373</item>
    </izvorni_sadrzaj>
    <derivirana_varijabla naziv="DomainObject.Predmet.SudioniciListNazivOIB_1">
      <item>, OIB 09795021516</item>
      <item>, OIB 92963223473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1478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2018-01-23T08:40:00Z</dcterms:created>
  <dc:creator>Damir Rabar</dc:creator>
  <cp:lastModifiedBy>Lorena Paris Aničić</cp:lastModifiedBy>
  <cp:lastPrinted>2018-01-23T08:44:00Z</cp:lastPrinted>
  <dcterms:modified xmlns:xsi="http://www.w3.org/2001/XMLSchema-instance" xsi:type="dcterms:W3CDTF">2018-01-23T08:45:00Z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