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3add" w14:paraId="09d3add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235B4">
      <w:pPr>
        <w:rPr>
          <w:b/>
        </w:rPr>
      </w:pPr>
    </w:p>
    <w:p w:rsidRDefault="00281BC7" w:rsidP="00281BC7" w:rsidR="00281BC7" w:rsidRPr="00E235B4">
      <w:pPr>
        <w:rPr>
          <w:b/>
        </w:rPr>
      </w:pPr>
    </w:p>
    <w:p w:rsidRDefault="00E022E9" w:rsidP="00281BC7" w:rsidR="00E022E9" w:rsidRPr="00E235B4">
      <w:pPr>
        <w:rPr>
          <w:b/>
          <w:bCs/>
        </w:rPr>
      </w:pPr>
    </w:p>
    <w:p w:rsidRDefault="00281BC7" w:rsidP="00281BC7" w:rsidR="00281BC7" w:rsidRPr="00E235B4">
      <w:pPr>
        <w:rPr>
          <w:b/>
          <w:bCs/>
        </w:rPr>
      </w:pPr>
      <w:r w:rsidRPr="00E235B4">
        <w:rPr>
          <w:b/>
          <w:bCs/>
        </w:rPr>
        <w:t>REPUBLIKA HRVATSKA</w:t>
      </w:r>
    </w:p>
    <w:p w:rsidRDefault="00281BC7" w:rsidP="00281BC7" w:rsidR="00E022E9" w:rsidRPr="00E235B4">
      <w:pPr>
        <w:rPr>
          <w:b/>
          <w:bCs/>
        </w:rPr>
      </w:pPr>
      <w:r w:rsidRPr="00E235B4">
        <w:rPr>
          <w:b/>
          <w:bCs/>
        </w:rPr>
        <w:t>TRGOVAČKI SUD U ZADRU</w:t>
      </w:r>
    </w:p>
    <w:p w:rsidRDefault="00E022E9" w:rsidP="004E7E9B" w:rsidR="00EF7C9A" w:rsidRPr="00901D99">
      <w:r w:rsidRPr="00901D99">
        <w:t>Dr. Franje Tuđmana 35</w:t>
      </w:r>
      <w:r w:rsidR="00281BC7" w:rsidRPr="00901D99">
        <w:tab/>
      </w:r>
    </w:p>
    <w:p w:rsidRDefault="00E022E9" w:rsidP="00281BC7" w:rsidR="00E022E9" w:rsidRPr="00E235B4">
      <w:pPr>
        <w:rPr>
          <w:b/>
          <w:bCs/>
        </w:rPr>
      </w:pPr>
    </w:p>
    <w:p w:rsidRDefault="00EF7C9A" w:rsidP="00EF7C9A" w:rsidR="00EF7C9A" w:rsidRPr="00E235B4">
      <w:pPr>
        <w:jc w:val="center"/>
        <w:rPr>
          <w:b/>
          <w:bCs/>
        </w:rPr>
      </w:pPr>
      <w:r w:rsidRPr="00E235B4">
        <w:rPr>
          <w:b/>
          <w:bCs/>
        </w:rPr>
        <w:t>R E P U B L I K A   H R V A T S K A</w:t>
      </w:r>
    </w:p>
    <w:p w:rsidRDefault="00281BC7" w:rsidP="00281BC7" w:rsidR="00281BC7" w:rsidRPr="00E235B4">
      <w:pPr>
        <w:rPr>
          <w:b/>
          <w:bCs/>
        </w:rPr>
      </w:pP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</w:p>
    <w:p w:rsidRDefault="00C04252" w:rsidP="00281BC7" w:rsidR="00C04252">
      <w:pPr>
        <w:jc w:val="center"/>
        <w:rPr>
          <w:b/>
        </w:rPr>
      </w:pPr>
      <w:r>
        <w:rPr>
          <w:b/>
        </w:rPr>
        <w:t>Z A K L J U Č A K</w:t>
      </w:r>
    </w:p>
    <w:p w:rsidRDefault="00C04252" w:rsidP="00281BC7" w:rsidR="00281BC7" w:rsidRPr="00E235B4">
      <w:pPr>
        <w:jc w:val="center"/>
        <w:rPr>
          <w:b/>
        </w:rPr>
      </w:pPr>
      <w:r>
        <w:rPr>
          <w:b/>
        </w:rPr>
        <w:t xml:space="preserve"> </w:t>
      </w:r>
    </w:p>
    <w:p w:rsidRDefault="00411B95" w:rsidP="00956C5A" w:rsidR="00411B95" w:rsidRPr="00A57832">
      <w:pPr>
        <w:pStyle w:val="Tijeloteksta"/>
        <w:ind w:firstLine="708"/>
        <w:rPr>
          <w:szCs w:val="24"/>
        </w:rPr>
      </w:pPr>
      <w:r w:rsidRPr="00570832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 za otvaranje stečajnog postupka nad trgovačkim društvom</w:t>
      </w:r>
      <w:r w:rsidR="00CA75FD" w:rsidRPr="00CA75FD">
        <w:rPr>
          <w:szCs w:val="24"/>
        </w:rPr>
        <w:t xml:space="preserve"> </w:t>
      </w:r>
      <w:r w:rsidR="00CA75FD" w:rsidRPr="003942B5">
        <w:rPr>
          <w:szCs w:val="24"/>
        </w:rPr>
        <w:t>MEL ZADAR d.o.o., Sukošan, Tustica 1, OIB: 87430893513</w:t>
      </w:r>
      <w:r w:rsidRPr="00A57832">
        <w:rPr>
          <w:szCs w:val="24"/>
        </w:rPr>
        <w:t xml:space="preserve">, dana </w:t>
      </w:r>
      <w:r w:rsidR="00EE415C">
        <w:rPr>
          <w:szCs w:val="24"/>
        </w:rPr>
        <w:t xml:space="preserve">6. svibnja </w:t>
      </w:r>
      <w:r w:rsidRPr="00A57832">
        <w:rPr>
          <w:szCs w:val="24"/>
        </w:rPr>
        <w:t xml:space="preserve">2016. </w:t>
      </w:r>
    </w:p>
    <w:p w:rsidRDefault="00C04252" w:rsidP="009D7950" w:rsidR="00C04252">
      <w:pPr>
        <w:pStyle w:val="Tijeloteksta"/>
        <w:ind w:firstLine="708"/>
        <w:rPr>
          <w:b/>
          <w:szCs w:val="24"/>
        </w:rPr>
      </w:pPr>
    </w:p>
    <w:p w:rsidRDefault="00C04252" w:rsidP="00411B95" w:rsidR="00C04252">
      <w:pPr>
        <w:pStyle w:val="Tijeloteksta"/>
        <w:ind w:left="3540"/>
        <w:rPr>
          <w:b/>
          <w:szCs w:val="24"/>
        </w:rPr>
      </w:pPr>
      <w:r>
        <w:rPr>
          <w:b/>
          <w:szCs w:val="24"/>
        </w:rPr>
        <w:t xml:space="preserve">z a k l j u č i o   j e </w:t>
      </w:r>
    </w:p>
    <w:p w:rsidRDefault="00C04252" w:rsidP="00C04252" w:rsidR="00C04252" w:rsidRPr="00E235B4">
      <w:pPr>
        <w:pStyle w:val="Tijeloteksta"/>
        <w:ind w:firstLine="708"/>
        <w:jc w:val="center"/>
        <w:rPr>
          <w:b/>
          <w:szCs w:val="24"/>
        </w:rPr>
      </w:pPr>
    </w:p>
    <w:p w:rsidRDefault="00411B95" w:rsidP="002B6B9A" w:rsidR="00411B95">
      <w:pPr>
        <w:jc w:val="both"/>
        <w:rPr>
          <w:bCs/>
        </w:rPr>
      </w:pPr>
      <w:r>
        <w:t>I</w:t>
      </w:r>
      <w:r>
        <w:tab/>
        <w:t xml:space="preserve">Poziva se zastupnik dužnika po zakonu </w:t>
      </w:r>
      <w:r w:rsidR="00CA75FD">
        <w:t xml:space="preserve">MIRAN NIKOLOZZO iz Gline, Majska 22 da </w:t>
      </w:r>
      <w:r>
        <w:rPr>
          <w:bCs/>
        </w:rPr>
        <w:t xml:space="preserve"> privremenom stečajnom upravitelju Edvinu Šimunovu iz Zadra, Poljanska 9, sukladno odredbi čl. 177. st. 1., 2. i 3. u svezi odredbe čl. 180. Stečajnog zakona </w:t>
      </w:r>
      <w:r w:rsidR="00BB5D48">
        <w:rPr>
          <w:bCs/>
        </w:rPr>
        <w:t xml:space="preserve">da </w:t>
      </w:r>
      <w:r>
        <w:rPr>
          <w:bCs/>
        </w:rPr>
        <w:t>sve potreb</w:t>
      </w:r>
      <w:r w:rsidR="00CA75FD">
        <w:rPr>
          <w:bCs/>
        </w:rPr>
        <w:t>n</w:t>
      </w:r>
      <w:r>
        <w:rPr>
          <w:bCs/>
        </w:rPr>
        <w:t>e obavijesti o okolnostima koje se odnose na postupak te je dužan pomagati stečajnom upravitelju pri ispunjavanju njegovih zadataka.</w:t>
      </w:r>
    </w:p>
    <w:p w:rsidRDefault="00411B95" w:rsidP="00411B95" w:rsidR="00411B95">
      <w:pPr>
        <w:jc w:val="both"/>
        <w:rPr>
          <w:bCs/>
        </w:rPr>
      </w:pPr>
    </w:p>
    <w:p w:rsidRDefault="00411B95" w:rsidP="00CA75FD" w:rsidR="00901D99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 xml:space="preserve">Upozorava se zastupnik dužnika po zakonu </w:t>
      </w:r>
      <w:r w:rsidR="00CA75FD">
        <w:t xml:space="preserve">MIRAN NIKOLOZZO </w:t>
      </w:r>
      <w:r w:rsidRPr="00411B95">
        <w:rPr>
          <w:bCs/>
        </w:rPr>
        <w:t xml:space="preserve">iz </w:t>
      </w:r>
      <w:r w:rsidR="00CA75FD">
        <w:rPr>
          <w:bCs/>
        </w:rPr>
        <w:t>Gline</w:t>
      </w:r>
      <w:r>
        <w:rPr>
          <w:bCs/>
        </w:rPr>
        <w:t>, da ukoliko ne postupi po točki I. ovog zaključka da će se kazniti novčanom kaznom do 10.000,00 kn</w:t>
      </w:r>
      <w:r w:rsidR="004D2659">
        <w:rPr>
          <w:bCs/>
        </w:rPr>
        <w:t>, sukladno odredbi čl. 178. st. 2. Stečajnog zakona</w:t>
      </w:r>
      <w:r>
        <w:rPr>
          <w:bCs/>
        </w:rPr>
        <w:t xml:space="preserve">. </w:t>
      </w:r>
    </w:p>
    <w:p w:rsidRDefault="004D2659" w:rsidP="00411B95" w:rsidR="004D2659" w:rsidRPr="00411B95">
      <w:pPr>
        <w:jc w:val="both"/>
        <w:rPr>
          <w:bCs/>
        </w:rPr>
      </w:pPr>
    </w:p>
    <w:p w:rsidRDefault="008F3AD6" w:rsidP="006E5E65" w:rsidR="008F03DE" w:rsidRPr="00E235B4">
      <w:pPr>
        <w:jc w:val="center"/>
      </w:pPr>
      <w:r w:rsidRPr="00E235B4">
        <w:t>U Zadru</w:t>
      </w:r>
      <w:r w:rsidR="00901D99">
        <w:t xml:space="preserve"> 6</w:t>
      </w:r>
      <w:r w:rsidR="00E235B4" w:rsidRPr="00E235B4">
        <w:t xml:space="preserve">. svibnja </w:t>
      </w:r>
      <w:r w:rsidR="004E7E9B" w:rsidRPr="00E235B4">
        <w:t xml:space="preserve">2016. </w:t>
      </w:r>
    </w:p>
    <w:p w:rsidRDefault="0055636D" w:rsidP="0055636D" w:rsidR="0055636D" w:rsidRPr="00E235B4">
      <w:pPr>
        <w:jc w:val="both"/>
      </w:pPr>
    </w:p>
    <w:p w:rsidRDefault="004D2659" w:rsidP="00BB5D48" w:rsidR="004E7E9B" w:rsidRPr="00E235B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235B4" w:rsidRPr="00E235B4">
        <w:t xml:space="preserve">     </w:t>
      </w:r>
      <w:r w:rsidR="004E7E9B" w:rsidRPr="00E235B4">
        <w:t>Sutkinja</w:t>
      </w:r>
    </w:p>
    <w:p w:rsidRDefault="006E5E65" w:rsidP="00BB5D48" w:rsidR="009068CC" w:rsidRPr="00E235B4">
      <w:pPr>
        <w:jc w:val="right"/>
      </w:pPr>
      <w:r w:rsidRPr="00E235B4">
        <w:tab/>
      </w:r>
      <w:r w:rsidRPr="00E235B4">
        <w:tab/>
      </w:r>
      <w:r w:rsidRPr="00E235B4">
        <w:tab/>
      </w:r>
      <w:r w:rsidRPr="00E235B4">
        <w:tab/>
      </w:r>
      <w:r w:rsidRPr="00E235B4">
        <w:tab/>
      </w:r>
      <w:r w:rsidR="00E235B4">
        <w:t xml:space="preserve">   </w:t>
      </w:r>
      <w:r w:rsidR="00E235B4" w:rsidRPr="00E235B4">
        <w:t xml:space="preserve"> </w:t>
      </w:r>
      <w:r w:rsidR="00E235B4">
        <w:t xml:space="preserve"> </w:t>
      </w:r>
      <w:r w:rsidR="006D77E9">
        <w:t xml:space="preserve">            </w:t>
      </w:r>
      <w:r w:rsidR="004D2659">
        <w:t xml:space="preserve">            </w:t>
      </w:r>
      <w:r w:rsidR="004E7E9B" w:rsidRPr="00E235B4">
        <w:t>Ana Markač</w:t>
      </w:r>
    </w:p>
    <w:p w:rsidRDefault="0055636D" w:rsidP="00EE415C" w:rsidR="0055636D" w:rsidRPr="00E235B4">
      <w:pPr>
        <w:jc w:val="right"/>
      </w:pPr>
    </w:p>
    <w:p w:rsidRDefault="0055636D" w:rsidP="008F03DE" w:rsidR="0055636D" w:rsidRPr="00E235B4"/>
    <w:p w:rsidRDefault="00EE415C" w:rsidP="008F03DE" w:rsidR="00EE415C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p w:rsidRDefault="008F3AD6" w:rsidP="008F3AD6" w:rsidR="008F3AD6" w:rsidRPr="00E235B4">
      <w:r w:rsidRPr="00E235B4">
        <w:t xml:space="preserve"> Dostaviti : </w:t>
      </w:r>
    </w:p>
    <w:p w:rsidRDefault="00411B95" w:rsidP="009068CC" w:rsidR="00411B95">
      <w:pPr>
        <w:numPr>
          <w:ilvl w:val="0"/>
          <w:numId w:val="1"/>
        </w:numPr>
      </w:pPr>
      <w:r>
        <w:t xml:space="preserve">zz dužniku </w:t>
      </w:r>
    </w:p>
    <w:p w:rsidRDefault="00411B95" w:rsidP="009068CC" w:rsidR="00411B95">
      <w:pPr>
        <w:numPr>
          <w:ilvl w:val="0"/>
          <w:numId w:val="1"/>
        </w:numPr>
      </w:pPr>
      <w:r>
        <w:t>privremenom stečajnom upravitelju Edvinu Šimunovu</w:t>
      </w:r>
      <w:r w:rsidR="004D2659">
        <w:t xml:space="preserve"> putem maila </w:t>
      </w:r>
    </w:p>
    <w:p w:rsidRDefault="00411B95" w:rsidP="009068CC" w:rsidR="00411B95">
      <w:pPr>
        <w:numPr>
          <w:ilvl w:val="0"/>
          <w:numId w:val="1"/>
        </w:numPr>
      </w:pPr>
      <w:r>
        <w:t>e-oglasna ploča</w:t>
      </w:r>
    </w:p>
    <w:p w:rsidRDefault="008F3AD6" w:rsidP="009068CC" w:rsidR="00842CEB" w:rsidRPr="00E235B4">
      <w:pPr>
        <w:numPr>
          <w:ilvl w:val="0"/>
          <w:numId w:val="1"/>
        </w:numPr>
      </w:pPr>
      <w:r w:rsidRPr="00E235B4">
        <w:t xml:space="preserve">u spis      </w:t>
      </w:r>
    </w:p>
    <w:sectPr w:rsidSect="009C0FF2" w:rsidR="00842CEB" w:rsidRPr="00E235B4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B30AAE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E5E65" w:rsidR="00E022E9">
    <w:pPr>
      <w:pStyle w:val="Zaglavlje"/>
      <w:jc w:val="right"/>
    </w:pPr>
    <w:r>
      <w:t>Poslovni broj: 2 St-</w:t>
    </w:r>
    <w:r w:rsidR="00956C5A">
      <w:t>30/16-28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2B6B9A"/>
    <w:rsid w:val="003024D4"/>
    <w:rsid w:val="00323F63"/>
    <w:rsid w:val="00342BE6"/>
    <w:rsid w:val="003C6DA5"/>
    <w:rsid w:val="00411B95"/>
    <w:rsid w:val="00453E80"/>
    <w:rsid w:val="004676BD"/>
    <w:rsid w:val="00474A81"/>
    <w:rsid w:val="004B768C"/>
    <w:rsid w:val="004C5C40"/>
    <w:rsid w:val="004D2659"/>
    <w:rsid w:val="004E7E9B"/>
    <w:rsid w:val="004F1515"/>
    <w:rsid w:val="00515656"/>
    <w:rsid w:val="0055636D"/>
    <w:rsid w:val="00665069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842CEB"/>
    <w:rsid w:val="008F03DE"/>
    <w:rsid w:val="008F3AD6"/>
    <w:rsid w:val="00901D99"/>
    <w:rsid w:val="009068CC"/>
    <w:rsid w:val="00956C5A"/>
    <w:rsid w:val="0099316C"/>
    <w:rsid w:val="009B4456"/>
    <w:rsid w:val="009C0FF2"/>
    <w:rsid w:val="009D7950"/>
    <w:rsid w:val="009F62F2"/>
    <w:rsid w:val="00A5292A"/>
    <w:rsid w:val="00B30AAE"/>
    <w:rsid w:val="00B310F0"/>
    <w:rsid w:val="00B65045"/>
    <w:rsid w:val="00BB4F73"/>
    <w:rsid w:val="00BB5D48"/>
    <w:rsid w:val="00BE6E59"/>
    <w:rsid w:val="00C04252"/>
    <w:rsid w:val="00C30170"/>
    <w:rsid w:val="00C85781"/>
    <w:rsid w:val="00C9120F"/>
    <w:rsid w:val="00CA75FD"/>
    <w:rsid w:val="00E022E9"/>
    <w:rsid w:val="00E235B4"/>
    <w:rsid w:val="00EA3143"/>
    <w:rsid w:val="00EB3FAB"/>
    <w:rsid w:val="00EE415C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0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A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A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A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A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0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A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A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A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A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 ZADAR društvo s ograničenom odgovornošću za proizvodnju, usluge i trgovinu</izvorni_sadrzaj>
    <derivirana_varijabla naziv="DomainObject.Predmet.ProtustrankaFormated_1">  MEL ZADAR društvo s ograničenom odgovornošću za proizvodnju, usluge i trgovinu</derivirana_varijabla>
  </DomainObject.Predmet.ProtustrankaFormated>
  <DomainObject.Predmet.ProtustrankaFormatedOIB>
    <izvorni_sadrzaj>  MEL ZADAR društvo s ograničenom odgovornošću za proizvodnju, usluge i trgovinu, OIB 87430893513</izvorni_sadrzaj>
    <derivirana_varijabla naziv="DomainObject.Predmet.ProtustrankaFormatedOIB_1">  MEL ZADAR društvo s ograničenom odgovornošću za proizvodnju, usluge i trgovinu, OIB 87430893513</derivirana_varijabla>
  </DomainObject.Predmet.ProtustrankaFormatedOIB>
  <DomainObject.Predmet.ProtustrankaFormatedWithAdress>
    <izvorni_sadrzaj> MEL ZADAR društvo s ograničenom odgovornošću za proizvodnju, usluge i trgovinu, Tustica 1, 23206 Sukošan</izvorni_sadrzaj>
    <derivirana_varijabla naziv="DomainObject.Predmet.ProtustrankaFormatedWithAdress_1"> MEL ZADAR društvo s ograničenom odgovornošću za proizvodnju, usluge i trgovinu, Tustica 1, 23206 Sukošan</derivirana_varijabla>
  </DomainObject.Predmet.ProtustrankaFormatedWithAdress>
  <DomainObject.Predmet.ProtustrankaFormatedWithAdressOIB>
    <izvorni_sadrzaj> MEL ZADAR društvo s ograničenom odgovornošću za proizvodnju, usluge i trgovinu, OIB 87430893513, Tustica 1, 23206 Sukošan</izvorni_sadrzaj>
    <derivirana_varijabla naziv="DomainObject.Predmet.ProtustrankaFormatedWithAdressOIB_1"> MEL ZADAR društvo s ograničenom odgovornošću za proizvodnju, usluge i trgovinu, OIB 87430893513, Tustica 1, 23206 Sukošan</derivirana_varijabla>
  </DomainObject.Predmet.ProtustrankaFormatedWithAdressOIB>
  <DomainObject.Predmet.ProtustrankaWithAdress>
    <izvorni_sadrzaj>MEL ZADAR društvo s ograničenom odgovornošću za proizvodnju, usluge i trgovinu Tustica 1, 23206 Sukošan</izvorni_sadrzaj>
    <derivirana_varijabla naziv="DomainObject.Predmet.ProtustrankaWithAdress_1">MEL ZADAR društvo s ograničenom odgovornošću za proizvodnju, usluge i trgovinu Tustica 1, 23206 Sukošan</derivirana_varijabla>
  </DomainObject.Predmet.ProtustrankaWithAdress>
  <DomainObject.Predmet.ProtustrankaWithAdressOIB>
    <izvorni_sadrzaj>MEL ZADAR društvo s ograničenom odgovornošću za proizvodnju, usluge i trgovinu, OIB 87430893513, Tustica 1, 23206 Sukošan</izvorni_sadrzaj>
    <derivirana_varijabla naziv="DomainObject.Predmet.ProtustrankaWithAdressOIB_1">MEL ZADAR društvo s ograničenom odgovornošću za proizvodnju, usluge i trgovinu, OIB 87430893513, Tustica 1, 23206 Sukošan</derivirana_varijabla>
  </DomainObject.Predmet.ProtustrankaWithAdressOIB>
  <DomainObject.Predmet.ProtustrankaNazivFormated>
    <izvorni_sadrzaj>MEL ZADAR društvo s ograničenom odgovornošću za proizvodnju, usluge i trgovinu</izvorni_sadrzaj>
    <derivirana_varijabla naziv="DomainObject.Predmet.ProtustrankaNazivFormated_1">MEL ZADAR društvo s ograničenom odgovornošću za proizvodnju, usluge i trgovinu</derivirana_varijabla>
  </DomainObject.Predmet.ProtustrankaNazivFormated>
  <DomainObject.Predmet.ProtustrankaNazivFormatedOIB>
    <izvorni_sadrzaj>MEL ZADAR društvo s ograničenom odgovornošću za proizvodnju, usluge i trgovinu, OIB 87430893513</izvorni_sadrzaj>
    <derivirana_varijabla naziv="DomainObject.Predmet.ProtustrankaNazivFormatedOIB_1">MEL ZADAR društvo s ograničenom odgovornošću za proizvodnju, usluge i trgovinu, OIB 87430893513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18684.75</izvorni_sadrzaj>
    <derivirana_varijabla naziv="DomainObject.Predmet.TrenutnaVrijednost_1">18684.75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MEL ZADAR društvo s ograničenom odgovornošću za proizvodnju, usluge i trgovinu</item>
    </izvorni_sadrzaj>
    <derivirana_varijabla naziv="DomainObject.Predmet.ProtuStrankaListFormated_1">
      <item>MEL ZADAR društvo s ograničenom odgovornošću za proizvodnju, usluge i trgovinu</item>
    </derivirana_varijabla>
  </DomainObject.Predmet.ProtuStrankaListFormated>
  <DomainObject.Predmet.ProtuStrankaListFormatedOIB>
    <izvorni_sadrzaj>
      <item>MEL ZADAR društvo s ograničenom odgovornošću za proizvodnju, usluge i trgovinu, OIB 87430893513</item>
    </izvorni_sadrzaj>
    <derivirana_varijabla naziv="DomainObject.Predmet.ProtuStrankaListFormatedOIB_1">
      <item>MEL ZADAR društvo s ograničenom odgovornošću za proizvodnju, usluge i trgovinu, OIB 87430893513</item>
    </derivirana_varijabla>
  </DomainObject.Predmet.ProtuStrankaListFormatedOIB>
  <DomainObject.Predmet.ProtuStrankaListFormatedWithAdress>
    <izvorni_sadrzaj>
      <item>MEL ZADAR društvo s ograničenom odgovornošću za proizvodnju, usluge i trgovinu, Tustica 1, 23206 Sukošan</item>
    </izvorni_sadrzaj>
    <derivirana_varijabla naziv="DomainObject.Predmet.ProtuStrankaListFormatedWithAdress_1">
      <item>MEL ZADAR društvo s ograničenom odgovornošću za proizvodnju, usluge i trgovinu, Tustica 1, 23206 Sukošan</item>
    </derivirana_varijabla>
  </DomainObject.Predmet.ProtuStrankaListFormatedWithAdress>
  <DomainObject.Predmet.ProtuStrankaListFormatedWithAdressOIB>
    <izvorni_sadrzaj>
      <item>MEL ZADAR društvo s ograničenom odgovornošću za proizvodnju, usluge i trgovinu, OIB 87430893513, Tustica 1, 23206 Sukošan</item>
    </izvorni_sadrzaj>
    <derivirana_varijabla naziv="DomainObject.Predmet.ProtuStrankaListFormatedWithAdressOIB_1">
      <item>MEL ZADAR društvo s ograničenom odgovornošću za proizvodnju, usluge i trgovinu, OIB 87430893513, Tustica 1, 23206 Sukošan</item>
    </derivirana_varijabla>
  </DomainObject.Predmet.ProtuStrankaListFormatedWithAdressOIB>
  <DomainObject.Predmet.ProtuStrankaListNazivFormated>
    <izvorni_sadrzaj>
      <item>MEL ZADAR društvo s ograničenom odgovornošću za proizvodnju, usluge i trgovinu</item>
    </izvorni_sadrzaj>
    <derivirana_varijabla naziv="DomainObject.Predmet.ProtuStrankaListNazivFormated_1">
      <item>MEL ZADAR društvo s ograničenom odgovornošću za proizvodnju, usluge i trgovinu</item>
    </derivirana_varijabla>
  </DomainObject.Predmet.ProtuStrankaListNazivFormated>
  <DomainObject.Predmet.ProtuStrankaListNazivFormatedOIB>
    <izvorni_sadrzaj>
      <item>MEL ZADAR društvo s ograničenom odgovornošću za proizvodnju, usluge i trgovinu, OIB 87430893513</item>
    </izvorni_sadrzaj>
    <derivirana_varijabla naziv="DomainObject.Predmet.ProtuStrankaListNazivFormatedOIB_1">
      <item>MEL ZADAR društvo s ograničenom odgovornošću za proizvodnju, usluge i trgovinu, OIB 87430893513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MEL ZADAR društvo s ograničenom odgovornošću za proizvodnju, usluge i trgovinu</izvorni_sadrzaj>
    <derivirana_varijabla naziv="DomainObject.Predmet.ProtustrankaIDrugi_1">MEL ZADAR društvo s ograničenom odgovornošću za proizvodnju,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MEL ZADAR društvo s ograničenom odgovornošću za proizvodnju, usluge i trgovinu, OIB 87430893513, Tustica 1, 23206 Sukošan</izvorni_sadrzaj>
    <derivirana_varijabla naziv="DomainObject.Predmet.ProtustrankaIDrugiAdressOIB_1">MEL ZADAR društvo s ograničenom odgovornošću za proizvodnju, usluge i trgovinu, OIB 87430893513, Tustica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MEL ZADAR društvo s ograničenom odgovornošću za proizvodnju, usluge i trgovinu</item>
    </izvorni_sadrzaj>
    <derivirana_varijabla naziv="DomainObject.Predmet.SudioniciListNaziv_1">
      <item>FINA</item>
      <item>MEL ZADAR društvo s ograničenom odgovornošću za proizvodnju, usluge i trgovinu</item>
    </derivirana_varijabla>
  </DomainObject.Predmet.SudioniciListNaziv>
  <DomainObject.Predmet.SudioniciListAdressOIB>
    <izvorni_sadrzaj>
      <item>FINA, OIB 85821130368</item>
      <item>MEL ZADAR društvo s ograničenom odgovornošću za proizvodnju, usluge i trgovinu, OIB 87430893513, Tustica 1,23206 Sukošan</item>
    </izvorni_sadrzaj>
    <derivirana_varijabla naziv="DomainObject.Predmet.SudioniciListAdressOIB_1">
      <item>FINA, OIB 85821130368</item>
      <item>MEL ZADAR društvo s ograničenom odgovornošću za proizvodnju, usluge i trgovinu, OIB 87430893513, Tustica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87430893513</item>
    </izvorni_sadrzaj>
    <derivirana_varijabla naziv="DomainObject.Predmet.SudioniciListNazivOIB_1">
      <item>, OIB 85821130368</item>
      <item>, OIB 87430893513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58DF5-EFB8-455C-9CCD-5E86B2081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999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2016-05-06T14:33:00Z</dcterms:created>
  <dc:creator>Ardena Bajlo</dc:creator>
  <cp:lastModifiedBy>Merlina Klišmanić</cp:lastModifiedBy>
  <cp:lastPrinted>2016-05-06T14:39:00Z</cp:lastPrinted>
  <dcterms:modified xmlns:xsi="http://www.w3.org/2001/XMLSchema-instance" xsi:type="dcterms:W3CDTF">2016-05-09T09:12:00Z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