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83b5" w14:paraId="c3c83b5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4A3CE9">
        <w:rPr>
          <w:bCs/>
        </w:rPr>
        <w:t>2037/13-36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08497A" w:rsidRPr="00926BF2">
        <w:t>SCANN STUDIO 93 d.o.o.</w:t>
      </w:r>
      <w:r w:rsidR="0008497A">
        <w:t xml:space="preserve"> – u stečaju, </w:t>
      </w:r>
      <w:r w:rsidR="0008497A" w:rsidRPr="00926BF2">
        <w:t xml:space="preserve"> Zagreb, Samoborska 252 MBS: 080022408 OIB: 88828247123 </w:t>
      </w:r>
      <w:r w:rsidR="00A14739" w:rsidRPr="00962D2B">
        <w:t xml:space="preserve">dana </w:t>
      </w:r>
      <w:r w:rsidR="0008497A">
        <w:t xml:space="preserve">5. veljače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08497A" w:rsidRPr="00926BF2">
        <w:t xml:space="preserve">SCANN STUDIO 93 d.o.o. Zagreb, Samoborska 252 MBS: 080022408 OIB: 88828247123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08497A" w:rsidP="003111FC" w:rsidR="003111FC">
      <w:pPr>
        <w:pStyle w:val="Odlomakpopisa"/>
        <w:numPr>
          <w:ilvl w:val="0"/>
          <w:numId w:val="29"/>
        </w:numPr>
      </w:pPr>
      <w:r>
        <w:t>CENTAR BANKA d.d. u stečaju, Zagreb, Heinzelova 47a</w:t>
      </w:r>
    </w:p>
    <w:p w:rsidRDefault="0008497A" w:rsidP="003111FC" w:rsidR="0008497A">
      <w:pPr>
        <w:pStyle w:val="Odlomakpopisa"/>
        <w:numPr>
          <w:ilvl w:val="0"/>
          <w:numId w:val="29"/>
        </w:numPr>
      </w:pPr>
      <w:r>
        <w:t xml:space="preserve">REPUBLIKA HRVATSKA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08497A">
        <w:t>568.700,00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08497A">
        <w:t xml:space="preserve">1. ožujka 2016. </w:t>
      </w:r>
      <w:r w:rsidR="00911451" w:rsidRPr="00962D2B">
        <w:t xml:space="preserve"> </w:t>
      </w:r>
      <w:r w:rsidR="00314534" w:rsidRPr="00962D2B">
        <w:t xml:space="preserve">u </w:t>
      </w:r>
      <w:r w:rsidR="0008497A">
        <w:t xml:space="preserve">09,30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3E5BDA" w:rsidP="0008497A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08497A">
        <w:t>568.700,00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111FC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08497A" w:rsidR="003E5BDA">
      <w:pPr>
        <w:ind w:firstLine="708"/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804826" w:rsidP="003E5BDA" w:rsidR="00804826">
      <w:pPr>
        <w:jc w:val="both"/>
      </w:pPr>
    </w:p>
    <w:p w:rsidRDefault="00804826" w:rsidP="003E5BDA" w:rsidR="00804826">
      <w:pPr>
        <w:jc w:val="both"/>
      </w:pPr>
      <w:r>
        <w:tab/>
      </w:r>
      <w:r>
        <w:tab/>
        <w:t xml:space="preserve"> </w:t>
      </w:r>
    </w:p>
    <w:p w:rsidRDefault="00804826" w:rsidP="003E5BDA" w:rsidR="00804826" w:rsidRPr="00962D2B">
      <w:pPr>
        <w:jc w:val="both"/>
      </w:pPr>
      <w:r>
        <w:lastRenderedPageBreak/>
        <w:tab/>
      </w:r>
      <w:r>
        <w:tab/>
      </w:r>
    </w:p>
    <w:p w:rsidRDefault="003E5BDA" w:rsidP="0008497A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najkasnije tri dana prije održavanja ročišta za javnu   dražbu 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08497A">
        <w:t>2037-13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08497A" w:rsidR="003E5BDA" w:rsidRPr="00962D2B">
      <w:pPr>
        <w:ind w:firstLine="708"/>
      </w:pPr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08497A" w:rsidR="003E5BDA" w:rsidRPr="00962D2B">
      <w:pPr>
        <w:ind w:firstLine="708"/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08497A" w:rsidR="001114A2" w:rsidRPr="00962D2B">
      <w:pPr>
        <w:ind w:firstLine="708"/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08497A" w:rsidR="003111FC" w:rsidRPr="00962D2B">
      <w:pPr>
        <w:ind w:firstLine="708"/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08497A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lastRenderedPageBreak/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08497A">
        <w:t xml:space="preserve">5. veljače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354F62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354F62" w:rsidP="00D7215D" w:rsidR="00354F62"/>
    <w:p w:rsidRDefault="00354F62" w:rsidR="00354F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54F62" w:rsidP="00354F62" w:rsidR="00354F62">
      <w:pPr>
        <w:ind w:firstLine="708" w:left="6372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F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08497A">
      <w:t>2037/13-36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D5E7F"/>
    <w:multiLevelType w:val="hybridMultilevel"/>
    <w:tmpl w:val="9AF4ECF8"/>
    <w:lvl w:tplc="48E85FE0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8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8497A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4F62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A3CE9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5427C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St-2037/2013</izvorni_sadrzaj>
    <derivirana_varijabla naziv="DomainObject.Predmet.OznakaBroj_1">St-2037/2013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 ST-4/13</izvorni_sadrzaj>
    <derivirana_varijabla naziv="DomainObject.Predmet.PrimjedbaSuca_1">veza: 66. ST-4/13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SCANN STUDIO 93 d.o.o.</izvorni_sadrzaj>
    <derivirana_varijabla naziv="DomainObject.Predmet.ProtustrankaFormated_1">  SCANN STUDIO 93 d.o.o.</derivirana_varijabla>
  </DomainObject.Predmet.ProtustrankaFormated>
  <DomainObject.Predmet.ProtustrankaFormatedOIB>
    <izvorni_sadrzaj>  SCANN STUDIO 93 d.o.o., OIB 88828247123</izvorni_sadrzaj>
    <derivirana_varijabla naziv="DomainObject.Predmet.ProtustrankaFormatedOIB_1">  SCANN STUDIO 93 d.o.o., OIB 88828247123</derivirana_varijabla>
  </DomainObject.Predmet.ProtustrankaFormatedOIB>
  <DomainObject.Predmet.ProtustrankaFormatedWithAdress>
    <izvorni_sadrzaj> SCANN STUDIO 93 d.o.o., Samoborska 252/a, 10000 Zagreb</izvorni_sadrzaj>
    <derivirana_varijabla naziv="DomainObject.Predmet.ProtustrankaFormatedWithAdress_1"> SCANN STUDIO 93 d.o.o., Samoborska 252/a, 10000 Zagreb</derivirana_varijabla>
  </DomainObject.Predmet.ProtustrankaFormatedWithAdress>
  <DomainObject.Predmet.ProtustrankaFormatedWithAdressOIB>
    <izvorni_sadrzaj> SCANN STUDIO 93 d.o.o., OIB 88828247123, Samoborska 252/a, 10000 Zagreb</izvorni_sadrzaj>
    <derivirana_varijabla naziv="DomainObject.Predmet.ProtustrankaFormatedWithAdressOIB_1"> SCANN STUDIO 93 d.o.o., OIB 88828247123, Samoborska 252/a, 10000 Zagreb</derivirana_varijabla>
  </DomainObject.Predmet.ProtustrankaFormatedWithAdressOIB>
  <DomainObject.Predmet.ProtustrankaWithAdress>
    <izvorni_sadrzaj>SCANN STUDIO 93 d.o.o. Samoborska 252/a, 10000 Zagreb</izvorni_sadrzaj>
    <derivirana_varijabla naziv="DomainObject.Predmet.ProtustrankaWithAdress_1">SCANN STUDIO 93 d.o.o. Samoborska 252/a, 10000 Zagreb</derivirana_varijabla>
  </DomainObject.Predmet.ProtustrankaWithAdress>
  <DomainObject.Predmet.ProtustrankaWithAdressOIB>
    <izvorni_sadrzaj>SCANN STUDIO 93 d.o.o., OIB 88828247123, Samoborska 252/a, 10000 Zagreb</izvorni_sadrzaj>
    <derivirana_varijabla naziv="DomainObject.Predmet.ProtustrankaWithAdressOIB_1">SCANN STUDIO 93 d.o.o., OIB 88828247123, Samoborska 252/a, 10000 Zagreb</derivirana_varijabla>
  </DomainObject.Predmet.ProtustrankaWithAdressOIB>
  <DomainObject.Predmet.ProtustrankaNazivFormated>
    <izvorni_sadrzaj>SCANN STUDIO 93 d.o.o.</izvorni_sadrzaj>
    <derivirana_varijabla naziv="DomainObject.Predmet.ProtustrankaNazivFormated_1">SCANN STUDIO 93 d.o.o.</derivirana_varijabla>
  </DomainObject.Predmet.ProtustrankaNazivFormated>
  <DomainObject.Predmet.ProtustrankaNazivFormatedOIB>
    <izvorni_sadrzaj>SCANN STUDIO 93 d.o.o., OIB 88828247123</izvorni_sadrzaj>
    <derivirana_varijabla naziv="DomainObject.Predmet.ProtustrankaNazivFormatedOIB_1">SCANN STUDIO 93 d.o.o., OIB 88828247123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SCANN STUDIO 93 d.o.o.</izvorni_sadrzaj>
    <derivirana_varijabla naziv="DomainObject.Predmet.StrankaFormated_1">  SCANN STUDIO 93 d.o.o.</derivirana_varijabla>
  </DomainObject.Predmet.StrankaFormated>
  <DomainObject.Predmet.StrankaFormatedOIB>
    <izvorni_sadrzaj>  SCANN STUDIO 93 d.o.o., OIB 88828247123</izvorni_sadrzaj>
    <derivirana_varijabla naziv="DomainObject.Predmet.StrankaFormatedOIB_1">  SCANN STUDIO 93 d.o.o., OIB 88828247123</derivirana_varijabla>
  </DomainObject.Predmet.StrankaFormatedOIB>
  <DomainObject.Predmet.StrankaFormatedWithAdress>
    <izvorni_sadrzaj> SCANN STUDIO 93 d.o.o., Samoborska 252/a, 10000 Zagreb</izvorni_sadrzaj>
    <derivirana_varijabla naziv="DomainObject.Predmet.StrankaFormatedWithAdress_1"> SCANN STUDIO 93 d.o.o., Samoborska 252/a, 10000 Zagreb</derivirana_varijabla>
  </DomainObject.Predmet.StrankaFormatedWithAdress>
  <DomainObject.Predmet.StrankaFormatedWithAdressOIB>
    <izvorni_sadrzaj> SCANN STUDIO 93 d.o.o., OIB 88828247123, Samoborska 252/a, 10000 Zagreb</izvorni_sadrzaj>
    <derivirana_varijabla naziv="DomainObject.Predmet.StrankaFormatedWithAdressOIB_1"> SCANN STUDIO 93 d.o.o., OIB 88828247123, Samoborska 252/a, 10000 Zagreb</derivirana_varijabla>
  </DomainObject.Predmet.StrankaFormatedWithAdressOIB>
  <DomainObject.Predmet.StrankaWithAdress>
    <izvorni_sadrzaj>SCANN STUDIO 93 d.o.o. Samoborska 252/a,10000 Zagreb</izvorni_sadrzaj>
    <derivirana_varijabla naziv="DomainObject.Predmet.StrankaWithAdress_1">SCANN STUDIO 93 d.o.o. Samoborska 252/a,10000 Zagreb</derivirana_varijabla>
  </DomainObject.Predmet.StrankaWithAdress>
  <DomainObject.Predmet.StrankaWithAdressOIB>
    <izvorni_sadrzaj>SCANN STUDIO 93 d.o.o., OIB 88828247123, Samoborska 252/a,10000 Zagreb</izvorni_sadrzaj>
    <derivirana_varijabla naziv="DomainObject.Predmet.StrankaWithAdressOIB_1">SCANN STUDIO 93 d.o.o., OIB 88828247123, Samoborska 252/a,10000 Zagreb</derivirana_varijabla>
  </DomainObject.Predmet.StrankaWithAdressOIB>
  <DomainObject.Predmet.StrankaNazivFormated>
    <izvorni_sadrzaj>SCANN STUDIO 93 d.o.o.</izvorni_sadrzaj>
    <derivirana_varijabla naziv="DomainObject.Predmet.StrankaNazivFormated_1">SCANN STUDIO 93 d.o.o.</derivirana_varijabla>
  </DomainObject.Predmet.StrankaNazivFormated>
  <DomainObject.Predmet.StrankaNazivFormatedOIB>
    <izvorni_sadrzaj>SCANN STUDIO 93 d.o.o., OIB 88828247123</izvorni_sadrzaj>
    <derivirana_varijabla naziv="DomainObject.Predmet.StrankaNazivFormatedOIB_1">SCANN STUDIO 93 d.o.o., OIB 88828247123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SCANN STUDIO 93 d.o.o.</item>
    </izvorni_sadrzaj>
    <derivirana_varijabla naziv="DomainObject.Predmet.StrankaListFormated_1">
      <item>SCANN STUDIO 93 d.o.o.</item>
    </derivirana_varijabla>
  </DomainObject.Predmet.StrankaListFormated>
  <DomainObject.Predmet.StrankaListFormatedOIB>
    <izvorni_sadrzaj>
      <item>SCANN STUDIO 93 d.o.o., OIB 88828247123</item>
    </izvorni_sadrzaj>
    <derivirana_varijabla naziv="DomainObject.Predmet.StrankaListFormatedOIB_1">
      <item>SCANN STUDIO 93 d.o.o., OIB 88828247123</item>
    </derivirana_varijabla>
  </DomainObject.Predmet.StrankaListFormatedOIB>
  <DomainObject.Predmet.StrankaListFormatedWithAdress>
    <izvorni_sadrzaj>
      <item>SCANN STUDIO 93 d.o.o., Samoborska 252/a, 10000 Zagreb</item>
    </izvorni_sadrzaj>
    <derivirana_varijabla naziv="DomainObject.Predmet.StrankaListFormatedWithAdress_1">
      <item>SCANN STUDIO 93 d.o.o., Samoborska 252/a, 10000 Zagreb</item>
    </derivirana_varijabla>
  </DomainObject.Predmet.StrankaListFormatedWithAdress>
  <DomainObject.Predmet.StrankaListFormatedWithAdressOIB>
    <izvorni_sadrzaj>
      <item>SCANN STUDIO 93 d.o.o., OIB 88828247123, Samoborska 252/a, 10000 Zagreb</item>
    </izvorni_sadrzaj>
    <derivirana_varijabla naziv="DomainObject.Predmet.StrankaListFormatedWithAdressOIB_1">
      <item>SCANN STUDIO 93 d.o.o., OIB 88828247123, Samoborska 252/a, 10000 Zagreb</item>
    </derivirana_varijabla>
  </DomainObject.Predmet.StrankaListFormatedWithAdressOIB>
  <DomainObject.Predmet.StrankaListNazivFormated>
    <izvorni_sadrzaj>
      <item>SCANN STUDIO 93 d.o.o.</item>
    </izvorni_sadrzaj>
    <derivirana_varijabla naziv="DomainObject.Predmet.StrankaListNazivFormated_1">
      <item>SCANN STUDIO 93 d.o.o.</item>
    </derivirana_varijabla>
  </DomainObject.Predmet.StrankaListNazivFormated>
  <DomainObject.Predmet.StrankaListNazivFormatedOIB>
    <izvorni_sadrzaj>
      <item>SCANN STUDIO 93 d.o.o., OIB 88828247123</item>
    </izvorni_sadrzaj>
    <derivirana_varijabla naziv="DomainObject.Predmet.StrankaListNazivFormatedOIB_1">
      <item>SCANN STUDIO 93 d.o.o., OIB 88828247123</item>
    </derivirana_varijabla>
  </DomainObject.Predmet.StrankaListNazivFormatedOIB>
  <DomainObject.Predmet.ProtuStrankaListFormated>
    <izvorni_sadrzaj>
      <item>SCANN STUDIO 93 d.o.o.</item>
    </izvorni_sadrzaj>
    <derivirana_varijabla naziv="DomainObject.Predmet.ProtuStrankaListFormated_1">
      <item>SCANN STUDIO 93 d.o.o.</item>
    </derivirana_varijabla>
  </DomainObject.Predmet.ProtuStrankaListFormated>
  <DomainObject.Predmet.ProtuStrankaListFormatedOIB>
    <izvorni_sadrzaj>
      <item>SCANN STUDIO 93 d.o.o., OIB 88828247123</item>
    </izvorni_sadrzaj>
    <derivirana_varijabla naziv="DomainObject.Predmet.ProtuStrankaListFormatedOIB_1">
      <item>SCANN STUDIO 93 d.o.o., OIB 88828247123</item>
    </derivirana_varijabla>
  </DomainObject.Predmet.ProtuStrankaListFormatedOIB>
  <DomainObject.Predmet.ProtuStrankaListFormatedWithAdress>
    <izvorni_sadrzaj>
      <item>SCANN STUDIO 93 d.o.o., Samoborska 252/a, 10000 Zagreb</item>
    </izvorni_sadrzaj>
    <derivirana_varijabla naziv="DomainObject.Predmet.ProtuStrankaListFormatedWithAdress_1">
      <item>SCANN STUDIO 93 d.o.o., Samoborska 252/a, 10000 Zagreb</item>
    </derivirana_varijabla>
  </DomainObject.Predmet.ProtuStrankaListFormatedWithAdress>
  <DomainObject.Predmet.ProtuStrankaListFormatedWithAdressOIB>
    <izvorni_sadrzaj>
      <item>SCANN STUDIO 93 d.o.o., OIB 88828247123, Samoborska 252/a, 10000 Zagreb</item>
    </izvorni_sadrzaj>
    <derivirana_varijabla naziv="DomainObject.Predmet.ProtuStrankaListFormatedWithAdressOIB_1">
      <item>SCANN STUDIO 93 d.o.o., OIB 88828247123, Samoborska 252/a, 10000 Zagreb</item>
    </derivirana_varijabla>
  </DomainObject.Predmet.ProtuStrankaListFormatedWithAdressOIB>
  <DomainObject.Predmet.ProtuStrankaListNazivFormated>
    <izvorni_sadrzaj>
      <item>SCANN STUDIO 93 d.o.o.</item>
    </izvorni_sadrzaj>
    <derivirana_varijabla naziv="DomainObject.Predmet.ProtuStrankaListNazivFormated_1">
      <item>SCANN STUDIO 93 d.o.o.</item>
    </derivirana_varijabla>
  </DomainObject.Predmet.ProtuStrankaListNazivFormated>
  <DomainObject.Predmet.ProtuStrankaListNazivFormatedOIB>
    <izvorni_sadrzaj>
      <item>SCANN STUDIO 93 d.o.o., OIB 88828247123</item>
    </izvorni_sadrzaj>
    <derivirana_varijabla naziv="DomainObject.Predmet.ProtuStrankaListNazivFormatedOIB_1">
      <item>SCANN STUDIO 93 d.o.o., OIB 88828247123</item>
    </derivirana_varijabla>
  </DomainObject.Predmet.ProtuStrankaListNazivFormatedOIB>
  <DomainObject.Predmet.OstaliListFormated>
    <izvorni_sadrzaj>
      <item>Milan Sertić</item>
      <item>Nataša Tatarić</item>
      <item>Marko Fak</item>
    </izvorni_sadrzaj>
    <derivirana_varijabla naziv="DomainObject.Predmet.OstaliListFormated_1">
      <item>Milan Sertić</item>
      <item>Nataša Tatarić</item>
      <item>Marko Fak</item>
    </derivirana_varijabla>
  </DomainObject.Predmet.OstaliListFormated>
  <DomainObject.Predmet.OstaliListFormatedOIB>
    <izvorni_sadrzaj>
      <item>Milan Sertić, OIB 85696084505</item>
      <item>Nataša Tatarić</item>
      <item>Marko Fak, OIB 25300508272</item>
    </izvorni_sadrzaj>
    <derivirana_varijabla naziv="DomainObject.Predmet.OstaliListFormatedOIB_1">
      <item>Milan Sertić, OIB 85696084505</item>
      <item>Nataša Tatarić</item>
      <item>Marko Fak, OIB 25300508272</item>
    </derivirana_varijabla>
  </DomainObject.Predmet.OstaliListFormatedOIB>
  <DomainObject.Predmet.OstaliListFormatedWithAdress>
    <izvorni_sadrzaj>
      <item>Milan Sertić, Kozjačka 20, 10000 Zagreb</item>
      <item>Nataša Tatarić, Donji Prečac 23, 10000 Zagreb</item>
      <item>Marko Fak, ĐOPRĐIĆEVA 18/I, 10000 Zagreb</item>
    </izvorni_sadrzaj>
    <derivirana_varijabla naziv="DomainObject.Predmet.OstaliListFormatedWithAdress_1">
      <item>Milan Sertić, Kozjačka 20, 10000 Zagreb</item>
      <item>Nataša Tatarić, Donji Prečac 23, 10000 Zagreb</item>
      <item>Marko Fak, ĐOPRĐIĆEVA 18/I, 10000 Zagreb</item>
    </derivirana_varijabla>
  </DomainObject.Predmet.OstaliListFormatedWithAdress>
  <DomainObject.Predmet.OstaliListFormatedWithAdressOIB>
    <izvorni_sadrzaj>
      <item>Milan Sertić, OIB 85696084505, Kozjačka 20, 10000 Zagreb</item>
      <item>Nataša Tatarić, Donji Prečac 23, 10000 Zagreb</item>
      <item>Marko Fak, OIB 25300508272, ĐOPRĐIĆEVA 18/I, 10000 Zagreb</item>
    </izvorni_sadrzaj>
    <derivirana_varijabla naziv="DomainObject.Predmet.OstaliListFormatedWithAdressOIB_1">
      <item>Milan Sertić, OIB 85696084505, Kozjačka 20, 10000 Zagreb</item>
      <item>Nataša Tatarić, Donji Prečac 23, 10000 Zagreb</item>
      <item>Marko Fak, OIB 25300508272, ĐOPRĐIĆEVA 18/I, 10000 Zagreb</item>
    </derivirana_varijabla>
  </DomainObject.Predmet.OstaliListFormatedWithAdressOIB>
  <DomainObject.Predmet.OstaliListNazivFormated>
    <izvorni_sadrzaj>
      <item>Milan Sertić</item>
      <item>Nataša Tatarić</item>
      <item>Marko Fak</item>
    </izvorni_sadrzaj>
    <derivirana_varijabla naziv="DomainObject.Predmet.OstaliListNazivFormated_1">
      <item>Milan Sertić</item>
      <item>Nataša Tatarić</item>
      <item>Marko Fak</item>
    </derivirana_varijabla>
  </DomainObject.Predmet.OstaliListNazivFormated>
  <DomainObject.Predmet.OstaliListNazivFormatedOIB>
    <izvorni_sadrzaj>
      <item>Milan Sertić, OIB 85696084505</item>
      <item>Nataša Tatarić</item>
      <item>Marko Fak, OIB 25300508272</item>
    </izvorni_sadrzaj>
    <derivirana_varijabla naziv="DomainObject.Predmet.OstaliListNazivFormatedOIB_1">
      <item>Milan Sertić, OIB 85696084505</item>
      <item>Nataša Tatarić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SCANN STUDIO 93 d.o.o.</izvorni_sadrzaj>
    <derivirana_varijabla naziv="DomainObject.Predmet.StrankaIDrugi_1">SCANN STUDIO 93 d.o.o.</derivirana_varijabla>
  </DomainObject.Predmet.StrankaIDrugi>
  <DomainObject.Predmet.ProtustrankaIDrugi>
    <izvorni_sadrzaj>SCANN STUDIO 93 d.o.o.</izvorni_sadrzaj>
    <derivirana_varijabla naziv="DomainObject.Predmet.ProtustrankaIDrugi_1">SCANN STUDIO 93 d.o.o.</derivirana_varijabla>
  </DomainObject.Predmet.ProtustrankaIDrugi>
  <DomainObject.Predmet.StrankaIDrugiAdressOIB>
    <izvorni_sadrzaj>SCANN STUDIO 93 d.o.o., OIB 88828247123, Samoborska 252/a, 10000 Zagreb</izvorni_sadrzaj>
    <derivirana_varijabla naziv="DomainObject.Predmet.StrankaIDrugiAdressOIB_1">SCANN STUDIO 93 d.o.o., OIB 88828247123, Samoborska 252/a, 10000 Zagreb</derivirana_varijabla>
  </DomainObject.Predmet.StrankaIDrugiAdressOIB>
  <DomainObject.Predmet.ProtustrankaIDrugiAdressOIB>
    <izvorni_sadrzaj>SCANN STUDIO 93 d.o.o., OIB 88828247123, Samoborska 252/a, 10000 Zagreb</izvorni_sadrzaj>
    <derivirana_varijabla naziv="DomainObject.Predmet.ProtustrankaIDrugiAdressOIB_1">SCANN STUDIO 93 d.o.o., OIB 88828247123, Samoborska 252/a,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SCANN STUDIO 93 d.o.o.</item>
      <item>SCANN STUDIO 93 d.o.o.</item>
      <item>Milan Sertić</item>
      <item>Nataša Tatarić</item>
      <item>Marko Fak</item>
    </izvorni_sadrzaj>
    <derivirana_varijabla naziv="DomainObject.Predmet.SudioniciListNaziv_1">
      <item>SCANN STUDIO 93 d.o.o.</item>
      <item>SCANN STUDIO 93 d.o.o.</item>
      <item>Milan Sertić</item>
      <item>Nataša Tatarić</item>
      <item>Marko Fak</item>
    </derivirana_varijabla>
  </DomainObject.Predmet.SudioniciListNaziv>
  <DomainObject.Predmet.SudioniciListAdressOIB>
    <izvorni_sadrzaj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</izvorni_sadrzaj>
    <derivirana_varijabla naziv="DomainObject.Predmet.SudioniciListAdressOIB_1"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88828247123</item>
      <item>, OIB 88828247123</item>
      <item>, OIB 85696084505</item>
      <item>, OIB null</item>
      <item>, OIB 25300508272</item>
    </izvorni_sadrzaj>
    <derivirana_varijabla naziv="DomainObject.Predmet.SudioniciListNazivOIB_1">
      <item>, OIB 88828247123</item>
      <item>, OIB 88828247123</item>
      <item>, OIB 85696084505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948</properties:Words>
  <properties:Characters>5267</properties:Characters>
  <properties:Lines>115</properties:Lines>
  <properties:Paragraphs>63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2016-02-05T12:55:00Z</dcterms:created>
  <dc:creator>Nada Kraljić</dc:creator>
  <cp:lastModifiedBy>Vinka Mihalinčić</cp:lastModifiedBy>
  <cp:lastPrinted>2016-02-05T13:02:00Z</cp:lastPrinted>
  <dcterms:modified xmlns:xsi="http://www.w3.org/2001/XMLSchema-instance" xsi:type="dcterms:W3CDTF">2016-02-05T13:20:00Z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