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eb6a" w14:paraId="456eb6a" w:rsidRDefault="00A16878" w:rsidP="00A16878" w:rsidR="00F7248E">
      <w:pPr>
        <w15:collapsed w:val="false"/>
      </w:pPr>
      <w:bookmarkStart w:name="_GoBack" w:id="0"/>
      <w:bookmarkEnd w:id="0"/>
      <w:r w:rsidRPr="00A16878">
        <w:t xml:space="preserve"> </w:t>
      </w:r>
    </w:p>
    <w:p w:rsidRDefault="00F7248E" w:rsidP="00A16878" w:rsidR="00A16878" w:rsidRPr="00A16878"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67050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87363E">
        <w:rPr>
          <w:bCs/>
        </w:rPr>
        <w:t>ALKASIN</w:t>
      </w:r>
      <w:r w:rsidR="0087363E" w:rsidRPr="0087363E">
        <w:rPr>
          <w:bCs/>
        </w:rPr>
        <w:t xml:space="preserve"> d.o.o. u stečaju </w:t>
      </w:r>
      <w:proofErr w:type="spellStart"/>
      <w:r w:rsidR="0087363E" w:rsidRPr="0087363E">
        <w:rPr>
          <w:bCs/>
        </w:rPr>
        <w:t>Dicmo</w:t>
      </w:r>
      <w:proofErr w:type="spellEnd"/>
      <w:r w:rsidR="0087363E" w:rsidRPr="0087363E">
        <w:rPr>
          <w:bCs/>
        </w:rPr>
        <w:t>, OIB: 7367</w:t>
      </w:r>
      <w:r w:rsidR="0087363E">
        <w:rPr>
          <w:bCs/>
        </w:rPr>
        <w:t>9</w:t>
      </w:r>
      <w:r w:rsidR="0087363E" w:rsidRPr="0087363E">
        <w:rPr>
          <w:bCs/>
        </w:rPr>
        <w:t>291300</w:t>
      </w:r>
      <w:r w:rsidR="00DF524F" w:rsidRPr="00792894">
        <w:t>,</w:t>
      </w:r>
      <w:r w:rsidR="00127977">
        <w:t xml:space="preserve"> dana </w:t>
      </w:r>
      <w:r w:rsidR="0087363E">
        <w:t>7. srpnja</w:t>
      </w:r>
      <w:r w:rsidR="0067050D">
        <w:t xml:space="preserve"> 2016</w:t>
      </w:r>
      <w:r w:rsidR="00127977">
        <w:t>. godine</w:t>
      </w:r>
    </w:p>
    <w:p w:rsidRDefault="006951FE" w:rsidP="0067050D" w:rsidR="006951FE" w:rsidRPr="00037EED">
      <w:pPr>
        <w:spacing w:after="160" w:before="16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87363E" w:rsidRPr="0087363E">
        <w:t xml:space="preserve">ALKASIN d.o.o. u stečaju </w:t>
      </w:r>
      <w:proofErr w:type="spellStart"/>
      <w:r w:rsidR="0087363E" w:rsidRPr="0087363E">
        <w:t>Dicmo</w:t>
      </w:r>
      <w:proofErr w:type="spellEnd"/>
      <w:r w:rsidR="0087363E" w:rsidRPr="0087363E">
        <w:t>, OIB: 73679291300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87363E">
        <w:t>29. kolovoza</w:t>
      </w:r>
      <w:r w:rsidR="0067050D">
        <w:t xml:space="preserve"> 2016</w:t>
      </w:r>
      <w:r w:rsidR="00256C42" w:rsidRPr="00973DE1">
        <w:rPr>
          <w:bCs/>
        </w:rPr>
        <w:t xml:space="preserve">. godine u </w:t>
      </w:r>
      <w:r w:rsidR="0087363E">
        <w:rPr>
          <w:bCs/>
        </w:rPr>
        <w:t>09</w:t>
      </w:r>
      <w:r w:rsidR="00B12AE6" w:rsidRPr="00973DE1">
        <w:rPr>
          <w:bCs/>
        </w:rPr>
        <w:t>:</w:t>
      </w:r>
      <w:r w:rsidR="00F44808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koje ročište</w:t>
      </w:r>
      <w:r w:rsidR="00A16878" w:rsidRPr="00A16878">
        <w:t xml:space="preserve"> </w:t>
      </w:r>
      <w:r w:rsidR="00A16878">
        <w:t xml:space="preserve">će se održati </w:t>
      </w:r>
      <w:r w:rsidR="00166B6B">
        <w:t>u sudnici br. 204</w:t>
      </w:r>
      <w:r w:rsidR="00002171">
        <w:t>/II, Trgovačkog suda u Splitu, Sukoišanska 6.</w:t>
      </w:r>
    </w:p>
    <w:p w:rsidRDefault="00127977" w:rsidP="003100FD" w:rsidR="00590E39" w:rsidRPr="00037EED">
      <w:pPr>
        <w:spacing w:after="200" w:before="200"/>
        <w:jc w:val="center"/>
      </w:pPr>
      <w:r>
        <w:t>DNEVNI RED:</w:t>
      </w:r>
    </w:p>
    <w:p w:rsidRDefault="002B6233" w:rsidP="00F7248E" w:rsidR="00135CCC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Izvješće o tijeku stečajnog postupka</w:t>
      </w:r>
      <w:r w:rsidR="0067050D">
        <w:t xml:space="preserve"> i stanju stečajne mase</w:t>
      </w:r>
    </w:p>
    <w:p w:rsidRDefault="00A93DCB" w:rsidP="0067050D" w:rsidR="00A93DCB">
      <w:pPr>
        <w:spacing w:before="140"/>
        <w:ind w:firstLine="703"/>
        <w:jc w:val="both"/>
      </w:pPr>
    </w:p>
    <w:p w:rsidRDefault="00B92914" w:rsidP="0067050D" w:rsidR="00166B6B">
      <w:pPr>
        <w:spacing w:before="14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87363E" w:rsidRPr="0087363E">
        <w:t xml:space="preserve">ALKASIN d.o.o. u stečaju </w:t>
      </w:r>
      <w:proofErr w:type="spellStart"/>
      <w:r w:rsidR="0087363E" w:rsidRPr="0087363E">
        <w:t>Dicmo</w:t>
      </w:r>
      <w:proofErr w:type="spellEnd"/>
      <w:r w:rsidR="0087363E" w:rsidRPr="0087363E">
        <w:t>, OIB: 73679291300</w:t>
      </w:r>
      <w:r w:rsidR="00B760A6">
        <w:t xml:space="preserve">, podneskom </w:t>
      </w:r>
      <w:r w:rsidR="0087363E">
        <w:t>od 4. srpnja</w:t>
      </w:r>
      <w:r w:rsidR="003100FD">
        <w:t xml:space="preserve"> 2016</w:t>
      </w:r>
      <w:r w:rsidR="00B760A6">
        <w:t xml:space="preserve">. godine </w:t>
      </w:r>
      <w:r w:rsidR="00B12AE6">
        <w:t xml:space="preserve">stečajni upravitelj </w:t>
      </w:r>
      <w:r w:rsidR="0087363E">
        <w:t xml:space="preserve">Damir Filipović - </w:t>
      </w:r>
      <w:proofErr w:type="spellStart"/>
      <w:r w:rsidR="0087363E">
        <w:t>Čugura</w:t>
      </w:r>
      <w:proofErr w:type="spellEnd"/>
      <w:r w:rsidR="00B12AE6">
        <w:t xml:space="preserve"> predložio</w:t>
      </w:r>
      <w:r>
        <w:t xml:space="preserve"> je sudu sazivanje skupštine vjerovnika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87363E">
        <w:t>7. srpnja</w:t>
      </w:r>
      <w:r w:rsidR="00007AF7">
        <w:t xml:space="preserve"> 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B12AE6">
        <w:t>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50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7050D">
      <w:t>49/2001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87363E">
      <w:t>78/2002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B07E4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2002.</izvorni_sadrzaj>
    <derivirana_varijabla naziv="DomainObject.Predmet.DatumOsnivanja_1">10.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ALKASIN, društvo s ograničenom odgovornošću za eksploataciju arhitektonsko-građevinskog kamena, u stečaju</izvorni_sadrzaj>
    <derivirana_varijabla naziv="DomainObject.Predmet.ProtustrankaFormated_1">  ALKASIN, društvo s ograničenom odgovornošću za eksploataciju arhitektonsko-građevinskog kamena, u stečaju</derivirana_varijabla>
  </DomainObject.Predmet.ProtustrankaFormated>
  <DomainObject.Predmet.ProtustrankaFormatedOIB>
    <izvorni_sadrzaj>  ALKASIN, društvo s ograničenom odgovornošću za eksploataciju arhitektonsko-građevinskog kamena, u stečaju, OIB 73679291300</izvorni_sadrzaj>
    <derivirana_varijabla naziv="DomainObject.Predmet.ProtustrankaFormatedOIB_1">  ALKASIN, društvo s ograničenom odgovornošću za eksploataciju arhitektonsko-građevinskog kamena, u stečaju, OIB 73679291300</derivirana_varijabla>
  </DomainObject.Predmet.ProtustrankaFormatedOIB>
  <DomainObject.Predmet.ProtustrankaFormatedWithAdress>
    <izvorni_sadrzaj> ALKASIN, društvo s ograničenom odgovornošću za eksploataciju arhitektonsko-građevinskog kamena, u stečaju, Dicmo/bb, 21232 Kraj</izvorni_sadrzaj>
    <derivirana_varijabla naziv="DomainObject.Predmet.ProtustrankaFormatedWithAdress_1"> ALKASIN, društvo s ograničenom odgovornošću za eksploataciju arhitektonsko-građevinskog kamena, u stečaju, Dicmo/bb, 21232 Kraj</derivirana_varijabla>
  </DomainObject.Predmet.ProtustrankaFormatedWithAdress>
  <DomainObject.Predmet.ProtustrankaFormatedWithAdressOIB>
    <izvorni_sadrzaj> ALKASIN, društvo s ograničenom odgovornošću za eksploataciju arhitektonsko-građevinskog kamena, u stečaju, OIB 73679291300, Dicmo/bb, 21232 Kraj</izvorni_sadrzaj>
    <derivirana_varijabla naziv="DomainObject.Predmet.ProtustrankaFormatedWithAdressOIB_1"> ALKASIN, društvo s ograničenom odgovornošću za eksploataciju arhitektonsko-građevinskog kamena, u stečaju, OIB 73679291300, Dicmo/bb, 21232 Kraj</derivirana_varijabla>
  </DomainObject.Predmet.ProtustrankaFormatedWithAdressOIB>
  <DomainObject.Predmet.ProtustrankaWithAdress>
    <izvorni_sadrzaj>ALKASIN, društvo s ograničenom odgovornošću za eksploataciju arhitektonsko-građevinskog kamena, u stečaju Dicmo/bb, 21232 Kraj</izvorni_sadrzaj>
    <derivirana_varijabla naziv="DomainObject.Predmet.ProtustrankaWithAdress_1">ALKASIN, društvo s ograničenom odgovornošću za eksploataciju arhitektonsko-građevinskog kamena, u stečaju Dicmo/bb, 21232 Kraj</derivirana_varijabla>
  </DomainObject.Predmet.ProtustrankaWithAdress>
  <DomainObject.Predmet.ProtustrankaWithAdressOIB>
    <izvorni_sadrzaj>ALKASIN, društvo s ograničenom odgovornošću za eksploataciju arhitektonsko-građevinskog kamena, u stečaju, OIB 73679291300, Dicmo/bb, 21232 Kraj</izvorni_sadrzaj>
    <derivirana_varijabla naziv="DomainObject.Predmet.ProtustrankaWithAdressOIB_1">ALKASIN, društvo s ograničenom odgovornošću za eksploataciju arhitektonsko-građevinskog kamena, u stečaju, OIB 73679291300, Dicmo/bb, 21232 Kraj</derivirana_varijabla>
  </DomainObject.Predmet.ProtustrankaWithAdressOIB>
  <DomainObject.Predmet.ProtustrankaNazivFormated>
    <izvorni_sadrzaj>ALKASIN, društvo s ograničenom odgovornošću za eksploataciju arhitektonsko-građevinskog kamena, u stečaju</izvorni_sadrzaj>
    <derivirana_varijabla naziv="DomainObject.Predmet.ProtustrankaNazivFormated_1">ALKASIN, društvo s ograničenom odgovornošću za eksploataciju arhitektonsko-građevinskog kamena, u stečaju</derivirana_varijabla>
  </DomainObject.Predmet.ProtustrankaNazivFormated>
  <DomainObject.Predmet.ProtustrankaNazivFormatedOIB>
    <izvorni_sadrzaj>ALKASIN, društvo s ograničenom odgovornošću za eksploataciju arhitektonsko-građevinskog kamena, u stečaju, OIB 73679291300</izvorni_sadrzaj>
    <derivirana_varijabla naziv="DomainObject.Predmet.ProtustrankaNazivFormatedOIB_1">ALKASIN, društvo s ograničenom odgovornošću za eksploataciju arhitektonsko-građevinskog kamena, u stečaju, OIB 73679291300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CONTEX d.o.o.</izvorni_sadrzaj>
    <derivirana_varijabla naziv="DomainObject.Predmet.StrankaFormated_1">  CONTEX d.o.o.</derivirana_varijabla>
  </DomainObject.Predmet.StrankaFormated>
  <DomainObject.Predmet.StrankaFormatedOIB>
    <izvorni_sadrzaj>  CONTEX d.o.o., OIB 80829168312</izvorni_sadrzaj>
    <derivirana_varijabla naziv="DomainObject.Predmet.StrankaFormatedOIB_1">  CONTEX d.o.o., OIB 80829168312</derivirana_varijabla>
  </DomainObject.Predmet.StrankaFormatedOIB>
  <DomainObject.Predmet.StrankaFormatedWithAdress>
    <izvorni_sadrzaj> CONTEX d.o.o.</izvorni_sadrzaj>
    <derivirana_varijabla naziv="DomainObject.Predmet.StrankaFormatedWithAdress_1"> CONTEX d.o.o.</derivirana_varijabla>
  </DomainObject.Predmet.StrankaFormatedWithAdress>
  <DomainObject.Predmet.StrankaFormatedWithAdressOIB>
    <izvorni_sadrzaj> CONTEX d.o.o., OIB 80829168312</izvorni_sadrzaj>
    <derivirana_varijabla naziv="DomainObject.Predmet.StrankaFormatedWithAdressOIB_1"> CONTEX d.o.o., OIB 80829168312</derivirana_varijabla>
  </DomainObject.Predmet.StrankaFormatedWithAdressOIB>
  <DomainObject.Predmet.StrankaWithAdress>
    <izvorni_sadrzaj>CONTEX d.o.o. </izvorni_sadrzaj>
    <derivirana_varijabla naziv="DomainObject.Predmet.StrankaWithAdress_1">CONTEX d.o.o. </derivirana_varijabla>
  </DomainObject.Predmet.StrankaWithAdress>
  <DomainObject.Predmet.StrankaWithAdressOIB>
    <izvorni_sadrzaj>CONTEX d.o.o., OIB 80829168312</izvorni_sadrzaj>
    <derivirana_varijabla naziv="DomainObject.Predmet.StrankaWithAdressOIB_1">CONTEX d.o.o., OIB 80829168312</derivirana_varijabla>
  </DomainObject.Predmet.StrankaWithAdressOIB>
  <DomainObject.Predmet.StrankaNazivFormated>
    <izvorni_sadrzaj>CONTEX d.o.o.</izvorni_sadrzaj>
    <derivirana_varijabla naziv="DomainObject.Predmet.StrankaNazivFormated_1">CONTEX d.o.o.</derivirana_varijabla>
  </DomainObject.Predmet.StrankaNazivFormated>
  <DomainObject.Predmet.StrankaNazivFormatedOIB>
    <izvorni_sadrzaj>CONTEX d.o.o., OIB 80829168312</izvorni_sadrzaj>
    <derivirana_varijabla naziv="DomainObject.Predmet.StrankaNazivFormatedOIB_1">CONTEX d.o.o., OIB 80829168312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CONTEX d.o.o.</item>
    </izvorni_sadrzaj>
    <derivirana_varijabla naziv="DomainObject.Predmet.StrankaListFormated_1">
      <item>CONTEX d.o.o.</item>
    </derivirana_varijabla>
  </DomainObject.Predmet.StrankaListFormated>
  <DomainObject.Predmet.StrankaListFormatedOIB>
    <izvorni_sadrzaj>
      <item>CONTEX d.o.o., OIB 80829168312</item>
    </izvorni_sadrzaj>
    <derivirana_varijabla naziv="DomainObject.Predmet.StrankaListFormatedOIB_1">
      <item>CONTEX d.o.o., OIB 80829168312</item>
    </derivirana_varijabla>
  </DomainObject.Predmet.StrankaListFormatedOIB>
  <DomainObject.Predmet.StrankaListFormatedWithAdress>
    <izvorni_sadrzaj>
      <item>CONTEX d.o.o.</item>
    </izvorni_sadrzaj>
    <derivirana_varijabla naziv="DomainObject.Predmet.StrankaListFormatedWithAdress_1">
      <item>CONTEX d.o.o.</item>
    </derivirana_varijabla>
  </DomainObject.Predmet.StrankaListFormatedWithAdress>
  <DomainObject.Predmet.StrankaListFormatedWithAdressOIB>
    <izvorni_sadrzaj>
      <item>CONTEX d.o.o., OIB 80829168312</item>
    </izvorni_sadrzaj>
    <derivirana_varijabla naziv="DomainObject.Predmet.StrankaListFormatedWithAdressOIB_1">
      <item>CONTEX d.o.o., OIB 80829168312</item>
    </derivirana_varijabla>
  </DomainObject.Predmet.StrankaListFormatedWithAdressOIB>
  <DomainObject.Predmet.StrankaListNazivFormated>
    <izvorni_sadrzaj>
      <item>CONTEX d.o.o.</item>
    </izvorni_sadrzaj>
    <derivirana_varijabla naziv="DomainObject.Predmet.StrankaListNazivFormated_1">
      <item>CONTEX d.o.o.</item>
    </derivirana_varijabla>
  </DomainObject.Predmet.StrankaListNazivFormated>
  <DomainObject.Predmet.StrankaListNazivFormatedOIB>
    <izvorni_sadrzaj>
      <item>CONTEX d.o.o., OIB 80829168312</item>
    </izvorni_sadrzaj>
    <derivirana_varijabla naziv="DomainObject.Predmet.StrankaListNazivFormatedOIB_1">
      <item>CONTEX d.o.o., OIB 80829168312</item>
    </derivirana_varijabla>
  </DomainObject.Predmet.StrankaListNazivFormatedOIB>
  <DomainObject.Predmet.ProtuStrankaListFormated>
    <izvorni_sadrzaj>
      <item>ALKASIN, društvo s ograničenom odgovornošću za eksploataciju arhitektonsko-građevinskog kamena, u stečaju</item>
    </izvorni_sadrzaj>
    <derivirana_varijabla naziv="DomainObject.Predmet.ProtuStrankaListFormated_1">
      <item>ALKASIN, društvo s ograničenom odgovornošću za eksploataciju arhitektonsko-građevinskog kamena, u stečaju</item>
    </derivirana_varijabla>
  </DomainObject.Predmet.ProtuStrankaListFormated>
  <DomainObject.Predmet.ProtuStrankaListFormatedOIB>
    <izvorni_sadrzaj>
      <item>ALKASIN, društvo s ograničenom odgovornošću za eksploataciju arhitektonsko-građevinskog kamena, u stečaju, OIB 73679291300</item>
    </izvorni_sadrzaj>
    <derivirana_varijabla naziv="DomainObject.Predmet.ProtuStrankaListFormatedOIB_1">
      <item>ALKASIN, društvo s ograničenom odgovornošću za eksploataciju arhitektonsko-građevinskog kamena, u stečaju, OIB 73679291300</item>
    </derivirana_varijabla>
  </DomainObject.Predmet.ProtuStrankaListFormatedOIB>
  <DomainObject.Predmet.ProtuStrankaListFormatedWithAdress>
    <izvorni_sadrzaj>
      <item>ALKASIN, društvo s ograničenom odgovornošću za eksploataciju arhitektonsko-građevinskog kamena, u stečaju, Dicmo/bb, 21232 Kraj</item>
    </izvorni_sadrzaj>
    <derivirana_varijabla naziv="DomainObject.Predmet.ProtuStrankaListFormatedWithAdress_1">
      <item>ALKASIN, društvo s ograničenom odgovornošću za eksploataciju arhitektonsko-građevinskog kamena, u stečaju, Dicmo/bb, 21232 Kraj</item>
    </derivirana_varijabla>
  </DomainObject.Predmet.ProtuStrankaListFormatedWithAdress>
  <DomainObject.Predmet.ProtuStrankaListFormatedWithAdressOIB>
    <izvorni_sadrzaj>
      <item>ALKASIN, društvo s ograničenom odgovornošću za eksploataciju arhitektonsko-građevinskog kamena, u stečaju, OIB 73679291300, Dicmo/bb, 21232 Kraj</item>
    </izvorni_sadrzaj>
    <derivirana_varijabla naziv="DomainObject.Predmet.ProtuStrankaListFormatedWithAdressOIB_1">
      <item>ALKASIN, društvo s ograničenom odgovornošću za eksploataciju arhitektonsko-građevinskog kamena, u stečaju, OIB 73679291300, Dicmo/bb, 21232 Kraj</item>
    </derivirana_varijabla>
  </DomainObject.Predmet.ProtuStrankaListFormatedWithAdressOIB>
  <DomainObject.Predmet.ProtuStrankaListNazivFormated>
    <izvorni_sadrzaj>
      <item>ALKASIN, društvo s ograničenom odgovornošću za eksploataciju arhitektonsko-građevinskog kamena, u stečaju</item>
    </izvorni_sadrzaj>
    <derivirana_varijabla naziv="DomainObject.Predmet.ProtuStrankaListNazivFormated_1">
      <item>ALKASIN, društvo s ograničenom odgovornošću za eksploataciju arhitektonsko-građevinskog kamena, u stečaju</item>
    </derivirana_varijabla>
  </DomainObject.Predmet.ProtuStrankaListNazivFormated>
  <DomainObject.Predmet.ProtuStrankaListNazivFormatedOIB>
    <izvorni_sadrzaj>
      <item>ALKASIN, društvo s ograničenom odgovornošću za eksploataciju arhitektonsko-građevinskog kamena, u stečaju, OIB 73679291300</item>
    </izvorni_sadrzaj>
    <derivirana_varijabla naziv="DomainObject.Predmet.ProtuStrankaListNazivFormatedOIB_1">
      <item>ALKASIN, društvo s ograničenom odgovornošću za eksploataciju arhitektonsko-građevinskog kamena, u stečaju, OIB 73679291300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CONTEX d.o.o.</izvorni_sadrzaj>
    <derivirana_varijabla naziv="DomainObject.Predmet.StrankaIDrugi_1">CONTEX d.o.o.</derivirana_varijabla>
  </DomainObject.Predmet.StrankaIDrugi>
  <DomainObject.Predmet.ProtustrankaIDrugi>
    <izvorni_sadrzaj>ALKASIN, društvo s ograničenom odgovornošću za eksploataciju arhitektonsko-građevinskog kamena, u stečaju</izvorni_sadrzaj>
    <derivirana_varijabla naziv="DomainObject.Predmet.ProtustrankaIDrugi_1">ALKASIN, društvo s ograničenom odgovornošću za eksploataciju arhitektonsko-građevinskog kamena, u stečaju</derivirana_varijabla>
  </DomainObject.Predmet.ProtustrankaIDrugi>
  <DomainObject.Predmet.StrankaIDrugiAdressOIB>
    <izvorni_sadrzaj>CONTEX d.o.o., OIB 80829168312</izvorni_sadrzaj>
    <derivirana_varijabla naziv="DomainObject.Predmet.StrankaIDrugiAdressOIB_1">CONTEX d.o.o., OIB 80829168312</derivirana_varijabla>
  </DomainObject.Predmet.StrankaIDrugiAdressOIB>
  <DomainObject.Predmet.ProtustrankaIDrugiAdressOIB>
    <izvorni_sadrzaj>ALKASIN, društvo s ograničenom odgovornošću za eksploataciju arhitektonsko-građevinskog kamena, u stečaju, OIB 73679291300, Dicmo/bb, 21232 Kraj</izvorni_sadrzaj>
    <derivirana_varijabla naziv="DomainObject.Predmet.ProtustrankaIDrugiAdressOIB_1">ALKASIN, društvo s ograničenom odgovornošću za eksploataciju arhitektonsko-građevinskog kamena, u stečaju, OIB 73679291300, Dicmo/bb,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ALKASIN, društvo s ograničenom odgovornošću za eksploataciju arhitektonsko-građevinskog kamena, u stečaju</item>
      <item>CONTEX d.o.o.</item>
    </izvorni_sadrzaj>
    <derivirana_varijabla naziv="DomainObject.Predmet.SudioniciListNaziv_1">
      <item>ALKASIN, društvo s ograničenom odgovornošću za eksploataciju arhitektonsko-građevinskog kamena, u stečaju</item>
      <item>CONTEX d.o.o.</item>
    </derivirana_varijabla>
  </DomainObject.Predmet.SudioniciListNaziv>
  <DomainObject.Predmet.SudioniciListAdressOIB>
    <izvorni_sadrzaj>
      <item>ALKASIN, društvo s ograničenom odgovornošću za eksploataciju arhitektonsko-građevinskog kamena, u stečaju, OIB 73679291300, Dicmo/bb,21232 Kraj</item>
      <item>CONTEX d.o.o., OIB 80829168312</item>
    </izvorni_sadrzaj>
    <derivirana_varijabla naziv="DomainObject.Predmet.SudioniciListAdressOIB_1">
      <item>ALKASIN, društvo s ograničenom odgovornošću za eksploataciju arhitektonsko-građevinskog kamena, u stečaju, OIB 73679291300, Dicmo/bb,21232 Kraj</item>
      <item>CONTEX d.o.o., OIB 80829168312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73679291300</item>
      <item>, OIB 80829168312</item>
    </izvorni_sadrzaj>
    <derivirana_varijabla naziv="DomainObject.Predmet.SudioniciListNazivOIB_1">
      <item>, OIB 73679291300</item>
      <item>, OIB 80829168312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438BE-4488-446A-94C0-09FD111B9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271</properties:Words>
  <properties:Characters>1330</properties:Characters>
  <properties:Lines>38</properties:Lines>
  <properties:Paragraphs>22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2016-07-07T07:36:00Z</cp:lastPrinted>
  <dcterms:modified xmlns:xsi="http://www.w3.org/2001/XMLSchema-instance" xsi:type="dcterms:W3CDTF">2016-07-07T11:17:00Z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