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64dc" w14:paraId="4af64dc"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22E10">
        <w:rPr>
          <w:b/>
        </w:rPr>
        <w:t>1203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711D1"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A711D1">
        <w:t xml:space="preserve">MJERILO j.d.o.o., Split, Vjekoslava Paraća 1, OIB: 03013581250, </w:t>
      </w:r>
      <w:r w:rsidR="009D61DC" w:rsidRPr="00786D7E">
        <w:t xml:space="preserve">dana </w:t>
      </w:r>
      <w:r w:rsidR="00CD2A53">
        <w:t>1</w:t>
      </w:r>
      <w:r w:rsidR="00A711D1">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A711D1">
        <w:t>MJERILO j.d.o.o., Split, Vjekoslava Paraća 1, OIB: 03013581250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522E10">
        <w:rPr>
          <w:b/>
          <w:u w:val="single"/>
        </w:rPr>
        <w:t>13</w:t>
      </w:r>
      <w:r w:rsidR="00B15680">
        <w:rPr>
          <w:b/>
          <w:u w:val="single"/>
        </w:rPr>
        <w:t>,</w:t>
      </w:r>
      <w:r w:rsidR="00522E10">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522E10">
        <w:t>Dražen Milevčić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22E10">
        <w:t>Draženu Milevčić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B730C3">
        <w:t>30</w:t>
      </w:r>
      <w:r w:rsidRPr="00786D7E">
        <w:t xml:space="preserve">. </w:t>
      </w:r>
      <w:r w:rsidR="00B730C3">
        <w:t>ožujka</w:t>
      </w:r>
      <w:r w:rsidR="0076276E">
        <w:t xml:space="preserve"> 2016</w:t>
      </w:r>
      <w:r w:rsidRPr="00786D7E">
        <w:t>. godine predložio otvaranje stečajnog postupka nad dužnikom</w:t>
      </w:r>
      <w:r w:rsidR="00A711D1" w:rsidRPr="00A711D1">
        <w:t xml:space="preserve"> </w:t>
      </w:r>
      <w:r w:rsidR="00A711D1">
        <w:t>MJERILO j.d.o.o., Split, Vjekoslava Paraća 1, OIB: 03013581250</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B730C3">
        <w:t>1</w:t>
      </w:r>
      <w:r w:rsidR="00BF7082">
        <w:t>.</w:t>
      </w:r>
      <w:r w:rsidR="00517DCD">
        <w:t xml:space="preserve"> </w:t>
      </w:r>
      <w:r w:rsidR="00B730C3">
        <w:t>rujna</w:t>
      </w:r>
      <w:r w:rsidR="007021D3">
        <w:t xml:space="preserve"> 2016</w:t>
      </w:r>
      <w:r w:rsidRPr="00786D7E">
        <w:t>.g. ima u očevidniku redoslijeda osnova za plaćanje evidentirane neizvršene osnove za plaćanje u neprekinutom razdoblju od</w:t>
      </w:r>
      <w:r w:rsidR="009A44FF">
        <w:t xml:space="preserve"> </w:t>
      </w:r>
      <w:r w:rsidR="00CA7CA5">
        <w:t>1</w:t>
      </w:r>
      <w:r w:rsidR="00522E10">
        <w:t>7</w:t>
      </w:r>
      <w:r w:rsidR="007021D3">
        <w:t>0</w:t>
      </w:r>
      <w:r w:rsidR="004F1BA1" w:rsidRPr="00786D7E">
        <w:t xml:space="preserve"> </w:t>
      </w:r>
      <w:r w:rsidRPr="00786D7E">
        <w:t>dana, u ukupnom iznosu od</w:t>
      </w:r>
      <w:r w:rsidR="00D82265">
        <w:t xml:space="preserve"> </w:t>
      </w:r>
      <w:r w:rsidR="00522E10">
        <w:t>446</w:t>
      </w:r>
      <w:r w:rsidR="005554EE">
        <w:t>.</w:t>
      </w:r>
      <w:r w:rsidR="00522E10">
        <w:t>870</w:t>
      </w:r>
      <w:r w:rsidR="005B6716">
        <w:t>,</w:t>
      </w:r>
      <w:r w:rsidR="00522E10">
        <w:t>98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A711D1">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A711D1">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5B9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85B9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22E10">
      <w:rPr>
        <w:rFonts w:hAnsi="Book Antiqua" w:ascii="Book Antiqua"/>
        <w:b/>
        <w:sz w:val="20"/>
        <w:szCs w:val="20"/>
      </w:rPr>
      <w:t>1203</w:t>
    </w:r>
    <w:r w:rsidR="00B01154">
      <w:rPr>
        <w:rFonts w:hAnsi="Book Antiqua" w:ascii="Book Antiqua"/>
        <w:b/>
        <w:sz w:val="20"/>
        <w:szCs w:val="20"/>
      </w:rPr>
      <w:t>/16</w:t>
    </w:r>
  </w:p>
  <w:p w:rsidRDefault="00D85B91" w:rsidP="0084417E" w:rsidR="00BE1B95" w:rsidRPr="005E6841">
    <w:pPr>
      <w:jc w:val="both"/>
      <w:rPr>
        <w:rFonts w:hAnsi="Book Antiqua" w:ascii="Book Antiqua"/>
        <w:b/>
      </w:rPr>
    </w:pPr>
  </w:p>
  <w:p w:rsidRDefault="00D85B9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2E10"/>
    <w:rsid w:val="0052406E"/>
    <w:rsid w:val="005554EE"/>
    <w:rsid w:val="0056263F"/>
    <w:rsid w:val="005844B8"/>
    <w:rsid w:val="00586D51"/>
    <w:rsid w:val="005B6716"/>
    <w:rsid w:val="005E0147"/>
    <w:rsid w:val="005E7046"/>
    <w:rsid w:val="006065CC"/>
    <w:rsid w:val="00624FFA"/>
    <w:rsid w:val="00657560"/>
    <w:rsid w:val="006738CC"/>
    <w:rsid w:val="00687F60"/>
    <w:rsid w:val="006960E0"/>
    <w:rsid w:val="007021D3"/>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711D1"/>
    <w:rsid w:val="00A82D94"/>
    <w:rsid w:val="00A918DD"/>
    <w:rsid w:val="00B01154"/>
    <w:rsid w:val="00B15680"/>
    <w:rsid w:val="00B3440A"/>
    <w:rsid w:val="00B3620C"/>
    <w:rsid w:val="00B5222D"/>
    <w:rsid w:val="00B730C3"/>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85B91"/>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85B91"/>
    <w:rPr>
      <w:color w:val="808080"/>
      <w:bdr w:space="0" w:sz="0" w:color="auto" w:val="none"/>
      <w:shd w:fill="auto" w:color="auto" w:val="clear"/>
    </w:rPr>
  </w:style>
  <w:style w:customStyle="true" w:styleId="eSPISCCParagraphDefaultFont" w:type="character">
    <w:name w:val="eSPIS_CC_Paragraph Default Font"/>
    <w:basedOn w:val="Zadanifontodlomka"/>
    <w:rsid w:val="00D85B9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5B91"/>
    <w:rPr>
      <w:b/>
      <w:bdr w:space="0" w:sz="0" w:color="auto" w:val="none"/>
      <w:shd w:fill="FFFFCC" w:color="auto" w:val="clear"/>
      <w:lang w:val="hr-HR"/>
    </w:rPr>
  </w:style>
  <w:style w:customStyle="true" w:styleId="PozadinaSvijetloCrvena" w:type="character">
    <w:name w:val="Pozadina_SvijetloCrvena"/>
    <w:basedOn w:val="eSPISCCParagraphDefaultFont"/>
    <w:rsid w:val="00D85B9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5B9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85B91"/>
    <w:rPr>
      <w:color w:val="808080"/>
      <w:bdr w:color="auto" w:space="0" w:sz="0" w:val="none"/>
      <w:shd w:color="auto" w:fill="auto" w:val="clear"/>
    </w:rPr>
  </w:style>
  <w:style w:customStyle="1" w:styleId="eSPISCCParagraphDefaultFont" w:type="character">
    <w:name w:val="eSPIS_CC_Paragraph Default Font"/>
    <w:basedOn w:val="Zadanifontodlomka"/>
    <w:rsid w:val="00D85B9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5B91"/>
    <w:rPr>
      <w:b/>
      <w:bdr w:color="auto" w:space="0" w:sz="0" w:val="none"/>
      <w:shd w:color="auto" w:fill="FFFFCC" w:val="clear"/>
      <w:lang w:val="hr-HR"/>
    </w:rPr>
  </w:style>
  <w:style w:customStyle="1" w:styleId="PozadinaSvijetloCrvena" w:type="character">
    <w:name w:val="Pozadina_SvijetloCrvena"/>
    <w:basedOn w:val="eSPISCCParagraphDefaultFont"/>
    <w:rsid w:val="00D85B9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5B9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St-1203/2016</izvorni_sadrzaj>
    <derivirana_varijabla naziv="DomainObject.Predmet.OznakaBroj_1">St-1203/2016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MJERILO jednostavno društvo s ograničenom odgovornošću za turizam i ugostiteljstvo</izvorni_sadrzaj>
    <derivirana_varijabla naziv="DomainObject.Predmet.ProtustrankaFormated_1">  MJERILO jednostavno društvo s ograničenom odgovornošću za turizam i ugostiteljstvo</derivirana_varijabla>
  </DomainObject.Predmet.ProtustrankaFormated>
  <DomainObject.Predmet.ProtustrankaFormatedOIB>
    <izvorni_sadrzaj>  MJERILO jednostavno društvo s ograničenom odgovornošću za turizam i ugostiteljstvo, OIB 03013581250</izvorni_sadrzaj>
    <derivirana_varijabla naziv="DomainObject.Predmet.ProtustrankaFormatedOIB_1">  MJERILO jednostavno društvo s ograničenom odgovornošću za turizam i ugostiteljstvo, OIB 03013581250</derivirana_varijabla>
  </DomainObject.Predmet.ProtustrankaFormatedOIB>
  <DomainObject.Predmet.ProtustrankaFormatedWithAdress>
    <izvorni_sadrzaj> MJERILO jednostavno društvo s ograničenom odgovornošću za turizam i ugostiteljstvo, Vjekoslava Paraća 1, 21000 Split</izvorni_sadrzaj>
    <derivirana_varijabla naziv="DomainObject.Predmet.ProtustrankaFormatedWithAdress_1"> MJERILO jednostavno društvo s ograničenom odgovornošću za turizam i ugostiteljstvo, Vjekoslava Paraća 1, 21000 Split</derivirana_varijabla>
  </DomainObject.Predmet.ProtustrankaFormatedWithAdress>
  <DomainObject.Predmet.ProtustrankaFormatedWithAdressOIB>
    <izvorni_sadrzaj> MJERILO jednostavno društvo s ograničenom odgovornošću za turizam i ugostiteljstvo, OIB 03013581250, Vjekoslava Paraća 1, 21000 Split</izvorni_sadrzaj>
    <derivirana_varijabla naziv="DomainObject.Predmet.ProtustrankaFormatedWithAdressOIB_1"> MJERILO jednostavno društvo s ograničenom odgovornošću za turizam i ugostiteljstvo, OIB 03013581250, Vjekoslava Paraća 1, 21000 Split</derivirana_varijabla>
  </DomainObject.Predmet.ProtustrankaFormatedWithAdressOIB>
  <DomainObject.Predmet.ProtustrankaWithAdress>
    <izvorni_sadrzaj>MJERILO jednostavno društvo s ograničenom odgovornošću za turizam i ugostiteljstvo Vjekoslava Paraća 1, 21000 Split</izvorni_sadrzaj>
    <derivirana_varijabla naziv="DomainObject.Predmet.ProtustrankaWithAdress_1">MJERILO jednostavno društvo s ograničenom odgovornošću za turizam i ugostiteljstvo Vjekoslava Paraća 1, 21000 Split</derivirana_varijabla>
  </DomainObject.Predmet.ProtustrankaWithAdress>
  <DomainObject.Predmet.ProtustrankaWithAdressOIB>
    <izvorni_sadrzaj>MJERILO jednostavno društvo s ograničenom odgovornošću za turizam i ugostiteljstvo, OIB 03013581250, Vjekoslava Paraća 1, 21000 Split</izvorni_sadrzaj>
    <derivirana_varijabla naziv="DomainObject.Predmet.ProtustrankaWithAdressOIB_1">MJERILO jednostavno društvo s ograničenom odgovornošću za turizam i ugostiteljstvo, OIB 03013581250, Vjekoslava Paraća 1, 21000 Split</derivirana_varijabla>
  </DomainObject.Predmet.ProtustrankaWithAdressOIB>
  <DomainObject.Predmet.ProtustrankaNazivFormated>
    <izvorni_sadrzaj>MJERILO jednostavno društvo s ograničenom odgovornošću za turizam i ugostiteljstvo</izvorni_sadrzaj>
    <derivirana_varijabla naziv="DomainObject.Predmet.ProtustrankaNazivFormated_1">MJERILO jednostavno društvo s ograničenom odgovornošću za turizam i ugostiteljstvo</derivirana_varijabla>
  </DomainObject.Predmet.ProtustrankaNazivFormated>
  <DomainObject.Predmet.ProtustrankaNazivFormatedOIB>
    <izvorni_sadrzaj>MJERILO jednostavno društvo s ograničenom odgovornošću za turizam i ugostiteljstvo, OIB 03013581250</izvorni_sadrzaj>
    <derivirana_varijabla naziv="DomainObject.Predmet.ProtustrankaNazivFormatedOIB_1">MJERILO jednostavno društvo s ograničenom odgovornošću za turizam i ugostiteljstvo, OIB 03013581250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446870.98</izvorni_sadrzaj>
    <derivirana_varijabla naziv="DomainObject.Predmet.TrenutnaVrijednost_1">446870.98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MJERILO jednostavno društvo s ograničenom odgovornošću za turizam i ugostiteljstvo</item>
    </izvorni_sadrzaj>
    <derivirana_varijabla naziv="DomainObject.Predmet.ProtuStrankaListFormated_1">
      <item>MJERILO jednostavno društvo s ograničenom odgovornošću za turizam i ugostiteljstvo</item>
    </derivirana_varijabla>
  </DomainObject.Predmet.ProtuStrankaListFormated>
  <DomainObject.Predmet.ProtuStrankaListFormatedOIB>
    <izvorni_sadrzaj>
      <item>MJERILO jednostavno društvo s ograničenom odgovornošću za turizam i ugostiteljstvo, OIB 03013581250</item>
    </izvorni_sadrzaj>
    <derivirana_varijabla naziv="DomainObject.Predmet.ProtuStrankaListFormatedOIB_1">
      <item>MJERILO jednostavno društvo s ograničenom odgovornošću za turizam i ugostiteljstvo, OIB 03013581250</item>
    </derivirana_varijabla>
  </DomainObject.Predmet.ProtuStrankaListFormatedOIB>
  <DomainObject.Predmet.ProtuStrankaListFormatedWithAdress>
    <izvorni_sadrzaj>
      <item>MJERILO jednostavno društvo s ograničenom odgovornošću za turizam i ugostiteljstvo, Vjekoslava Paraća 1, 21000 Split</item>
    </izvorni_sadrzaj>
    <derivirana_varijabla naziv="DomainObject.Predmet.ProtuStrankaListFormatedWithAdress_1">
      <item>MJERILO jednostavno društvo s ograničenom odgovornošću za turizam i ugostiteljstvo, Vjekoslava Paraća 1, 21000 Split</item>
    </derivirana_varijabla>
  </DomainObject.Predmet.ProtuStrankaListFormatedWithAdress>
  <DomainObject.Predmet.ProtuStrankaListFormatedWithAdressOIB>
    <izvorni_sadrzaj>
      <item>MJERILO jednostavno društvo s ograničenom odgovornošću za turizam i ugostiteljstvo, OIB 03013581250, Vjekoslava Paraća 1, 21000 Split</item>
    </izvorni_sadrzaj>
    <derivirana_varijabla naziv="DomainObject.Predmet.ProtuStrankaListFormatedWithAdressOIB_1">
      <item>MJERILO jednostavno društvo s ograničenom odgovornošću za turizam i ugostiteljstvo, OIB 03013581250, Vjekoslava Paraća 1, 21000 Split</item>
    </derivirana_varijabla>
  </DomainObject.Predmet.ProtuStrankaListFormatedWithAdressOIB>
  <DomainObject.Predmet.ProtuStrankaListNazivFormated>
    <izvorni_sadrzaj>
      <item>MJERILO jednostavno društvo s ograničenom odgovornošću za turizam i ugostiteljstvo</item>
    </izvorni_sadrzaj>
    <derivirana_varijabla naziv="DomainObject.Predmet.ProtuStrankaListNazivFormated_1">
      <item>MJERILO jednostavno društvo s ograničenom odgovornošću za turizam i ugostiteljstvo</item>
    </derivirana_varijabla>
  </DomainObject.Predmet.ProtuStrankaListNazivFormated>
  <DomainObject.Predmet.ProtuStrankaListNazivFormatedOIB>
    <izvorni_sadrzaj>
      <item>MJERILO jednostavno društvo s ograničenom odgovornošću za turizam i ugostiteljstvo, OIB 03013581250</item>
    </izvorni_sadrzaj>
    <derivirana_varijabla naziv="DomainObject.Predmet.ProtuStrankaListNazivFormatedOIB_1">
      <item>MJERILO jednostavno društvo s ograničenom odgovornošću za turizam i ugostiteljstvo, OIB 03013581250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MJERILO jednostavno društvo s ograničenom odgovornošću za turizam i ugostiteljstvo</izvorni_sadrzaj>
    <derivirana_varijabla naziv="DomainObject.Predmet.ProtustrankaIDrugi_1">MJERILO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MJERILO jednostavno društvo s ograničenom odgovornošću za turizam i ugostiteljstvo, OIB 03013581250, Vjekoslava Paraća 1, 21000 Split</izvorni_sadrzaj>
    <derivirana_varijabla naziv="DomainObject.Predmet.ProtustrankaIDrugiAdressOIB_1">MJERILO jednostavno društvo s ograničenom odgovornošću za turizam i ugostiteljstvo, OIB 03013581250, Vjekoslava Paraća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MJERILO jednostavno društvo s ograničenom odgovornošću za turizam i ugostiteljstvo</item>
      <item>FINANCIJSKA AGENCIJA, RC SPLIT</item>
    </izvorni_sadrzaj>
    <derivirana_varijabla naziv="DomainObject.Predmet.SudioniciListNaziv_1">
      <item>MJERILO jednostavno društvo s ograničenom odgovornošću za turizam i ugostiteljstvo</item>
      <item>FINANCIJSKA AGENCIJA, RC SPLIT</item>
    </derivirana_varijabla>
  </DomainObject.Predmet.SudioniciListNaziv>
  <DomainObject.Predmet.SudioniciListAdressOIB>
    <izvorni_sadrzaj>
      <item>MJERILO jednostavno društvo s ograničenom odgovornošću za turizam i ugostiteljstvo, OIB 03013581250, Vjekoslava Paraća 1,21000 Split</item>
      <item>FINANCIJSKA AGENCIJA, RC SPLIT, OIB 85821130368, Mažuranićevo šetalište 24 b,21000 Split</item>
    </izvorni_sadrzaj>
    <derivirana_varijabla naziv="DomainObject.Predmet.SudioniciListAdressOIB_1">
      <item>MJERILO jednostavno društvo s ograničenom odgovornošću za turizam i ugostiteljstvo, OIB 03013581250, Vjekoslava Paraća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03013581250</item>
      <item>, OIB 85821130368</item>
    </izvorni_sadrzaj>
    <derivirana_varijabla naziv="DomainObject.Predmet.SudioniciListNazivOIB_1">
      <item>, OIB 03013581250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5479</properties:Characters>
  <properties:Lines>132</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2017-03-14T12:09:00Z</dcterms:created>
  <dc:creator>Diana Butigan Granić</dc:creator>
  <cp:lastModifiedBy>Mara Marčinko</cp:lastModifiedBy>
  <cp:lastPrinted>2017-03-14T12:48:00Z</cp:lastPrinted>
  <dcterms:modified xmlns:xsi="http://www.w3.org/2001/XMLSchema-instance" xsi:type="dcterms:W3CDTF">2017-03-14T12:50:00Z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