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7cd2" w14:paraId="2667cd2" w:rsidRDefault="003645C7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52343B">
        <w:t>59</w:t>
      </w:r>
      <w:r w:rsidR="00BD7A25">
        <w:t>/12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52343B" w:rsidRPr="00AF391C">
        <w:t>AUTOMEHANIKA</w:t>
      </w:r>
      <w:proofErr w:type="spellEnd"/>
      <w:r w:rsidR="0052343B" w:rsidRPr="00AF391C">
        <w:t xml:space="preserve"> </w:t>
      </w:r>
      <w:proofErr w:type="spellStart"/>
      <w:r w:rsidR="0052343B" w:rsidRPr="00AF391C">
        <w:t>JAKOVIĆ</w:t>
      </w:r>
      <w:proofErr w:type="spellEnd"/>
      <w:r w:rsidR="0052343B" w:rsidRPr="00AF391C">
        <w:t xml:space="preserve"> d.o.o. u stečaju, Krapina, Zagrebačka cesta 26/c, </w:t>
      </w:r>
      <w:proofErr w:type="spellStart"/>
      <w:r w:rsidR="0052343B" w:rsidRPr="00AF391C">
        <w:t>MBS</w:t>
      </w:r>
      <w:proofErr w:type="spellEnd"/>
      <w:r w:rsidR="0052343B" w:rsidRPr="00AF391C">
        <w:t xml:space="preserve">:080435440, </w:t>
      </w:r>
      <w:proofErr w:type="spellStart"/>
      <w:r w:rsidR="0052343B" w:rsidRPr="00AF391C">
        <w:t>OIB</w:t>
      </w:r>
      <w:proofErr w:type="spellEnd"/>
      <w:r w:rsidR="0052343B" w:rsidRPr="00AF391C">
        <w:t>:18789630476</w:t>
      </w:r>
      <w:r w:rsidR="00BD7A25" w:rsidRPr="006756CC">
        <w:t xml:space="preserve">, </w:t>
      </w:r>
      <w:r w:rsidR="0052343B">
        <w:t>7. travnja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52343B">
        <w:t>7. travnja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52343B">
        <w:t>7. travnja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B497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5B4979" w:rsidP="00BD641E" w:rsidR="005B4979"/>
    <w:p w:rsidRDefault="005B4979" w:rsidP="007A1486" w:rsidR="005B497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B4979" w:rsidP="007A1486" w:rsidR="005B497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B4979" w:rsidP="007A1486" w:rsidR="005B4979" w:rsidRPr="007A1486">
      <w:pPr>
        <w:ind w:left="720"/>
      </w:pPr>
    </w:p>
    <w:p w:rsidRDefault="005B4979" w:rsidP="00BD641E" w:rsidR="005B4979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3645C7"/>
    <w:rsid w:val="00454ADA"/>
    <w:rsid w:val="004B7F3F"/>
    <w:rsid w:val="004E5469"/>
    <w:rsid w:val="004F022B"/>
    <w:rsid w:val="005071FA"/>
    <w:rsid w:val="0052343B"/>
    <w:rsid w:val="005B4979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4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AUTOCENTAR MUŽAR</izvorni_sadrzaj>
    <derivirana_varijabla naziv="DomainObject.Predmet.StrankaFormated_1">  REPUBLIKA HRVATSKA, MINISTARSTVO FINANCIJA, POREZNA UPRAVA, PODRUČNI URED KRAPINA zastupanog po punomoćniku ŽUPANIJSKO DRŽAVNO ODVJETNIŠTVO U ZAGREBU; AUTOCENTAR MUŽAR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ZAGREBU; AUTOCENTAR MUŽAR, OIB 06934399821</izvorni_sadrzaj>
    <derivirana_varijabla naziv="DomainObject.Predmet.StrankaFormatedOIB_1">  REPUBLIKA HRVATSKA, MINISTARSTVO FINANCIJA, POREZNA UPRAVA, PODRUČNI URED KRAPINA zastupanog po punomoćniku ŽUPANIJSKO DRŽAVNO ODVJETNIŠTVO U ZAGREBU; AUTOCENTAR MUŽAR, OIB 06934399821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AUTOCENTAR MUŽAR, Švaljkovec 29/A, 49223 Sveti Križ Začretje</izvorni_sadrzaj>
    <derivirana_varijabla naziv="DomainObject.Predmet.StrankaFormatedWithAdress_1"> REPUBLIKA HRVATSKA, MINISTARSTVO FINANCIJA, POREZNA UPRAVA, PODRUČNI URED KRAPINA zastupanog po punomoćniku ŽUPANIJSKO DRŽAVNO ODVJETNIŠTVO U ZAGREBU; AUTOCENTAR MUŽAR, Švaljkovec 29/A, 49223 Sveti Križ Začretje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ZAGREBU; AUTOCENTAR MUŽAR, OIB 06934399821, Švaljkovec 29/A, 49223 Sveti Križ Začretje</izvorni_sadrzaj>
    <derivirana_varijabla naziv="DomainObject.Predmet.StrankaFormatedWithAdressOIB_1"> REPUBLIKA HRVATSKA, MINISTARSTVO FINANCIJA, POREZNA UPRAVA, PODRUČNI URED KRAPINA zastupanog po punomoćniku ŽUPANIJSKO DRŽAVNO ODVJETNIŠTVO U ZAGREBU; AUTOCENTAR MUŽAR, OIB 06934399821, Švaljkovec 29/A, 49223 Sveti Križ Začretje</derivirana_varijabla>
  </DomainObject.Predmet.StrankaFormatedWithAdressOIB>
  <DomainObject.Predmet.StrankaWithAdress>
    <izvorni_sadrzaj>REPUBLIKA HRVATSKA, MINISTARSTVO FINANCIJA, POREZNA UPRAVA, PODRUČNI URED KRAPINA ,AUTOCENTAR MUŽAR Švaljkovec 29/A,49223 Sveti Križ Začretje</izvorni_sadrzaj>
    <derivirana_varijabla naziv="DomainObject.Predmet.StrankaWithAdress_1">REPUBLIKA HRVATSKA, MINISTARSTVO FINANCIJA, POREZNA UPRAVA, PODRUČNI URED KRAPINA ,AUTOCENTAR MUŽAR Švaljkovec 29/A,49223 Sveti Križ Začretje</derivirana_varijabla>
  </DomainObject.Predmet.StrankaWithAdress>
  <DomainObject.Predmet.StrankaWithAdressOIB>
    <izvorni_sadrzaj>REPUBLIKA HRVATSKA, MINISTARSTVO FINANCIJA, POREZNA UPRAVA, PODRUČNI URED KRAPINA,AUTOCENTAR MUŽAR, OIB 06934399821, Švaljkovec 29/A,49223 Sveti Križ Začretje</izvorni_sadrzaj>
    <derivirana_varijabla naziv="DomainObject.Predmet.StrankaWithAdressOIB_1">REPUBLIKA HRVATSKA, MINISTARSTVO FINANCIJA, POREZNA UPRAVA, PODRUČNI URED KRAPINA,AUTOCENTAR MUŽAR, OIB 06934399821, Švaljkovec 29/A,49223 Sveti Križ Začretje</derivirana_varijabla>
  </DomainObject.Predmet.StrankaWithAdressOIB>
  <DomainObject.Predmet.StrankaNazivFormated>
    <izvorni_sadrzaj>REPUBLIKA HRVATSKA, MINISTARSTVO FINANCIJA, POREZNA UPRAVA, PODRUČNI URED KRAPINA,AUTOCENTAR MUŽAR</izvorni_sadrzaj>
    <derivirana_varijabla naziv="DomainObject.Predmet.StrankaNazivFormated_1">REPUBLIKA HRVATSKA, MINISTARSTVO FINANCIJA, POREZNA UPRAVA, PODRUČNI URED KRAPINA,AUTOCENTAR MUŽAR</derivirana_varijabla>
  </DomainObject.Predmet.StrankaNazivFormated>
  <DomainObject.Predmet.StrankaNazivFormatedOIB>
    <izvorni_sadrzaj>REPUBLIKA HRVATSKA, MINISTARSTVO FINANCIJA, POREZNA UPRAVA, PODRUČNI URED KRAPINA,AUTOCENTAR MUŽAR, OIB 06934399821</izvorni_sadrzaj>
    <derivirana_varijabla naziv="DomainObject.Predmet.StrankaNazivFormatedOIB_1">REPUBLIKA HRVATSKA, MINISTARSTVO FINANCIJA, POREZNA UPRAVA, PODRUČNI URED KRAPINA,AUTOCENTAR MUŽAR, OIB 06934399821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AUTOCENTAR MUŽAR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AUTOCENTAR MUŽAR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  <item>AUTOCENTAR MUŽAR, OIB 06934399821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  <item>AUTOCENTAR MUŽAR, OIB 06934399821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AUTOCENTAR MUŽAR, Švaljkovec 29/A, 49223 Sveti Križ Začretje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AUTOCENTAR MUŽAR, Švaljkovec 29/A, 49223 Sveti Križ Začretje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</item>
      <item>AUTOCENTAR MUŽAR, OIB 06934399821, Švaljkovec 29/A, 49223 Sveti Križ Začretje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</item>
      <item>AUTOCENTAR MUŽAR, OIB 06934399821, Švaljkovec 29/A, 49223 Sveti Križ Začretje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AUTOCENTAR MUŽAR</item>
    </izvorni_sadrzaj>
    <derivirana_varijabla naziv="DomainObject.Predmet.StrankaListNazivFormated_1">
      <item>REPUBLIKA HRVATSKA, MINISTARSTVO FINANCIJA, POREZNA UPRAVA, PODRUČNI URED KRAPINA</item>
      <item>AUTOCENTAR MUŽAR</item>
    </derivirana_varijabla>
  </DomainObject.Predmet.StrankaListNazivFormated>
  <DomainObject.Predmet.StrankaListNazivFormatedOIB>
    <izvorni_sadrzaj>
      <item>REPUBLIKA HRVATSKA, MINISTARSTVO FINANCIJA, POREZNA UPRAVA, PODRUČNI URED KRAPINA</item>
      <item>AUTOCENTAR MUŽAR, OIB 06934399821</item>
    </izvorni_sadrzaj>
    <derivirana_varijabla naziv="DomainObject.Predmet.StrankaListNazivFormatedOIB_1">
      <item>REPUBLIKA HRVATSKA, MINISTARSTVO FINANCIJA, POREZNA UPRAVA, PODRUČNI URED KRAPINA</item>
      <item>AUTOCENTAR MUŽAR, OIB 06934399821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 i dr.</izvorni_sadrzaj>
    <derivirana_varijabla naziv="DomainObject.Predmet.StrankaIDrugiAdressOIB_1">REPUBLIKA HRVATSKA, MINISTARSTVO FINANCIJA, POREZNA UPRAVA, PODRUČNI URED KRAPINA i dr.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izvorni_sadrzaj>
    <derivirana_varijabla naziv="DomainObject.Predmet.SudioniciListNazivOIB_1"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547</properties:Characters>
  <properties:Lines>37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2016-04-07T07:04:00Z</dcterms:created>
  <dc:creator>nmarkovic</dc:creator>
  <cp:lastModifiedBy>Ivana Stampf</cp:lastModifiedBy>
  <cp:lastPrinted>2014-03-31T09:11:00Z</cp:lastPrinted>
  <dcterms:modified xmlns:xsi="http://www.w3.org/2001/XMLSchema-instance" xsi:type="dcterms:W3CDTF">2016-04-07T07:38:00Z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