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56F6D" w:rsidR="00456F6D">
        <w:tc>
          <w:tcPr>
            <w:tcW w:type="dxa" w:w="2985"/>
            <w:hideMark/>
          </w:tcPr>
          <w:p w:rsidRDefault="00456F6D" w:rsidP="00456F6D" w:rsidR="00456F6D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6F6D" w:rsidP="00456F6D" w:rsidR="00456F6D">
            <w:pPr>
              <w:spacing w:after="0"/>
              <w:jc w:val="center"/>
            </w:pPr>
            <w:r>
              <w:t>Republika Hrvatska</w:t>
            </w:r>
          </w:p>
          <w:p w:rsidRDefault="00456F6D" w:rsidP="00456F6D" w:rsidR="00456F6D">
            <w:pPr>
              <w:spacing w:after="0"/>
              <w:jc w:val="center"/>
            </w:pPr>
            <w:r>
              <w:t>Trgovački sud u Varaždinu</w:t>
            </w:r>
          </w:p>
          <w:p w:rsidRDefault="00456F6D" w:rsidP="00456F6D" w:rsidR="00456F6D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a727012" w14:paraId="a727012" w:rsidRDefault="00456F6D" w:rsidP="00456F6D" w:rsidR="00456F6D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</w:p>
    <w:p w:rsidRDefault="00456F6D" w:rsidP="00456F6D" w:rsidR="00456F6D">
      <w:pPr>
        <w:spacing w:after="0"/>
        <w:jc w:val="right"/>
      </w:pPr>
      <w:r>
        <w:t>Poslovni broj: 3 St-1128/2016-32</w:t>
      </w:r>
    </w:p>
    <w:p w:rsidRDefault="00456F6D" w:rsidP="00456F6D" w:rsidR="00456F6D">
      <w:pPr>
        <w:spacing w:after="0"/>
        <w:jc w:val="right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center"/>
      </w:pPr>
      <w:r>
        <w:t>R E P U B L I K A   H R V A T S K A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center"/>
      </w:pPr>
      <w:r>
        <w:t>R J E Š E N J E</w:t>
      </w:r>
    </w:p>
    <w:p w:rsidRDefault="00456F6D" w:rsidP="00456F6D" w:rsidR="00456F6D">
      <w:pPr>
        <w:spacing w:after="0"/>
        <w:jc w:val="center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  <w:r>
        <w:tab/>
        <w:t>Trgovački sud u Varaždinu, po sucu toga suda Jasni Lekić, u predstečajnom postupku nad dužnikom KONCEPT MONTAŽA d.o.o. Trnovec, Gospodarska 1, OIB: 30528041301, na prijedlog povjerenika predstečajnoga postupka, dana 9. srpnja 2018. godine,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center"/>
      </w:pPr>
      <w:r>
        <w:t>r i j e š i o   j e</w:t>
      </w:r>
    </w:p>
    <w:p w:rsidRDefault="00456F6D" w:rsidP="00456F6D" w:rsidR="00456F6D">
      <w:pPr>
        <w:spacing w:after="0"/>
        <w:jc w:val="center"/>
      </w:pPr>
    </w:p>
    <w:p w:rsidRDefault="00456F6D" w:rsidP="00456F6D" w:rsidR="00456F6D">
      <w:pPr>
        <w:spacing w:after="0"/>
        <w:ind w:firstLine="705"/>
        <w:jc w:val="both"/>
        <w:rPr>
          <w:lang w:val="en-US"/>
        </w:rPr>
      </w:pPr>
      <w:r>
        <w:t xml:space="preserve">I/ Povjereniku predstečajnog postupka Vesni Baranašić Horvat iz Čakovca, Matice hrvatske 6, OIB: 65554389903, određuje se jednokratna </w:t>
      </w:r>
      <w:r>
        <w:rPr>
          <w:color w:val="000000"/>
        </w:rPr>
        <w:t>nagrada za rad u bruto iznosu od 10.000,00 kn.</w:t>
      </w:r>
    </w:p>
    <w:p w:rsidRDefault="00456F6D" w:rsidP="00456F6D" w:rsidR="00456F6D">
      <w:pPr>
        <w:spacing w:after="0"/>
        <w:ind w:hanging="705" w:left="705"/>
        <w:jc w:val="both"/>
        <w:rPr>
          <w:color w:val="000000"/>
        </w:rPr>
      </w:pPr>
    </w:p>
    <w:p w:rsidRDefault="00456F6D" w:rsidP="00456F6D" w:rsidR="00456F6D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>II/ Nalaže se računovodstvu ovoga suda odmah nakon pravomoćnosti ovoga rješenja isplatiti povjereniku predstečajnog postupka iznos od 4.050,00 kn iz predujma uplaćenoga u ovome predmetu.</w:t>
      </w:r>
    </w:p>
    <w:p w:rsidRDefault="00456F6D" w:rsidP="00456F6D" w:rsidR="00456F6D">
      <w:pPr>
        <w:spacing w:after="0"/>
        <w:ind w:hanging="705" w:left="705"/>
        <w:jc w:val="both"/>
        <w:rPr>
          <w:color w:val="000000"/>
        </w:rPr>
      </w:pPr>
    </w:p>
    <w:p w:rsidRDefault="00456F6D" w:rsidP="00456F6D" w:rsidR="00456F6D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 xml:space="preserve">III/ Nalaže se dužniku </w:t>
      </w:r>
      <w:r>
        <w:t xml:space="preserve">KONCEPT MONTAŽA d.o.o. Trnovec, Gospodarska 1, OIB: 30528041301, </w:t>
      </w:r>
      <w:r>
        <w:rPr>
          <w:color w:val="000000"/>
        </w:rPr>
        <w:t>isplatiti povjereniku predstečajnog postupka</w:t>
      </w:r>
      <w:r>
        <w:t xml:space="preserve"> </w:t>
      </w:r>
      <w:r>
        <w:rPr>
          <w:color w:val="000000"/>
        </w:rPr>
        <w:t>iznos od 5.950,00 kn, u roku od 8 dana od pravomoćnosti ovoga rješenja.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center"/>
      </w:pPr>
      <w:r>
        <w:t>Obrazloženje</w:t>
      </w:r>
    </w:p>
    <w:p w:rsidRDefault="00456F6D" w:rsidP="00456F6D" w:rsidR="00456F6D">
      <w:pPr>
        <w:spacing w:after="0"/>
        <w:jc w:val="center"/>
      </w:pPr>
    </w:p>
    <w:p w:rsidRDefault="00456F6D" w:rsidP="00456F6D" w:rsidR="00456F6D">
      <w:pPr>
        <w:spacing w:after="0"/>
        <w:ind w:firstLine="720"/>
        <w:jc w:val="both"/>
      </w:pPr>
      <w:r>
        <w:t>Rješenjem ovoga suda od 30.1.2017. kojim je otvoren predstečajni postupak nad ovim dužnikom, za povjerenika predstečajnog postupka imenovana je Vesna Baranašić Horvat iz Čakovca, Matice hrvatske 6, OIB: 65554389903.</w:t>
      </w:r>
    </w:p>
    <w:p w:rsidRDefault="00456F6D" w:rsidP="00456F6D" w:rsidR="00456F6D">
      <w:pPr>
        <w:spacing w:after="0"/>
        <w:ind w:firstLine="705"/>
        <w:jc w:val="both"/>
      </w:pPr>
    </w:p>
    <w:p w:rsidRDefault="00456F6D" w:rsidP="00456F6D" w:rsidR="00456F6D">
      <w:pPr>
        <w:spacing w:after="0"/>
        <w:ind w:firstLine="705"/>
        <w:jc w:val="both"/>
      </w:pPr>
      <w:r>
        <w:t xml:space="preserve">U podnesku od 12.6.2018. (list 409-410 spisa) povjerenik predstečajnog postupka je zatražio određivanje jednokratne nagrade za poslove obavljene u ovom predstečajnom postupku. </w:t>
      </w:r>
    </w:p>
    <w:p w:rsidRDefault="00456F6D" w:rsidP="00456F6D" w:rsidR="00456F6D">
      <w:pPr>
        <w:spacing w:after="0"/>
        <w:ind w:firstLine="705"/>
        <w:jc w:val="both"/>
      </w:pPr>
    </w:p>
    <w:p w:rsidRDefault="00456F6D" w:rsidP="00456F6D" w:rsidR="00456F6D">
      <w:pPr>
        <w:spacing w:after="0"/>
        <w:ind w:firstLine="705"/>
        <w:jc w:val="both"/>
      </w:pPr>
      <w:r>
        <w:t xml:space="preserve">Prema čl. 3. st. 1. Uredbe o kriterijima i načinu obračuna i plaćanja nagrada stečajnim upraviteljima, ("Narodne novine" 105/15, dalje u tekstu: Uredba), povjereniku predstečajne </w:t>
      </w:r>
      <w:r>
        <w:lastRenderedPageBreak/>
        <w:t>nagodbe pripada pravo na jednokratnu nagradu za poslove obavljene u predstečajnom postupku u iznosu od 3.000,00 kn do 20.000,00 kn. Nagradu povjereniku određuje sud vodeći računa o složenosti poslova koje je obavio (st. 2. čl. 3. Uredbe), a obveznik isplate nagrade je dužnik (st. 3. čl. 3. Uredbe).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ind w:firstLine="720"/>
        <w:jc w:val="both"/>
      </w:pPr>
      <w:r>
        <w:t>Uzimajući u obzir obujam poslova i rad povjerenika predstečajnog postupka tijekom ovoga postupka, kao i sam njegov prijedlog, sud je primjenom čl. 3. Uredbe odlučio kao pod točkom I izreke i povjereniku predstečajnog postupka je priznata nagrada u iznosu od 10.000,00</w:t>
      </w:r>
      <w:r>
        <w:rPr>
          <w:color w:val="000000"/>
        </w:rPr>
        <w:t xml:space="preserve"> </w:t>
      </w:r>
      <w:r>
        <w:t>kn bruto.</w:t>
      </w:r>
    </w:p>
    <w:p w:rsidRDefault="00456F6D" w:rsidP="00456F6D" w:rsidR="00456F6D">
      <w:pPr>
        <w:spacing w:after="0"/>
        <w:ind w:firstLine="720"/>
        <w:jc w:val="both"/>
      </w:pPr>
    </w:p>
    <w:p w:rsidRDefault="00456F6D" w:rsidP="00456F6D" w:rsidR="00456F6D">
      <w:pPr>
        <w:spacing w:after="0"/>
        <w:ind w:firstLine="720"/>
        <w:jc w:val="both"/>
      </w:pPr>
      <w:r>
        <w:t>Sud se rukovodio složenošću ovog predmeta, brojem vjerovnika, vrijednošću imovine, te ukupnim radnjama koje je povjerenica provela tijekom predstečajnog postupka. Imajući u vidu sve navedene okolnosti, ocijenio je nagradu u iznosu od 10.000,00 kn bruto primjerenu za rad povjerenice u ovom predstečajnom postupku.</w:t>
      </w:r>
    </w:p>
    <w:p w:rsidRDefault="00456F6D" w:rsidP="00456F6D" w:rsidR="00456F6D">
      <w:pPr>
        <w:spacing w:after="0"/>
        <w:ind w:firstLine="720"/>
        <w:jc w:val="both"/>
      </w:pPr>
    </w:p>
    <w:p w:rsidRDefault="00456F6D" w:rsidP="00456F6D" w:rsidR="00456F6D">
      <w:pPr>
        <w:spacing w:after="0"/>
        <w:ind w:firstLine="720"/>
        <w:jc w:val="both"/>
      </w:pPr>
      <w:r>
        <w:t>Navedeni iznos će se temeljem čl. 3. st. 3. Uredbe isplatiti dijelom iz predujma (kojeg je dužnik uplatio u ovome predmetu), a daljnji iznos povrh predujma dužan je platiti dužnik izravno povjereniku, na način kako to stoji u izreci.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center"/>
      </w:pPr>
      <w:r>
        <w:t>Varaždin, 9. srpnja 2018.</w:t>
      </w:r>
    </w:p>
    <w:p w:rsidRDefault="00456F6D" w:rsidP="00456F6D" w:rsidR="00456F6D">
      <w:pPr>
        <w:spacing w:after="0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SUDAC: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  <w:r>
        <w:tab/>
        <w:t>POUKA O PRAVNOM LIJEKU: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  <w:r>
        <w:tab/>
        <w:t xml:space="preserve">Protiv ovog rješenja može se podnijeti žalba ovome sudu u tri primjerka u roku od osam dana od isteka osmog dana od objave rješenja na e-oglasnoj ploči, a o žalbi odlučuje Visoki trgovački sud Republike Hrvatske.  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rPr>
          <w:lang w:val="en-US"/>
        </w:rPr>
      </w:pPr>
      <w:r>
        <w:t>DNA :  1. Povjerenik Vesna Baranašić Horvat iz Čakovca, Matice hrvatske 6</w:t>
      </w:r>
    </w:p>
    <w:p w:rsidRDefault="00456F6D" w:rsidP="00456F6D" w:rsidR="00456F6D">
      <w:pPr>
        <w:spacing w:after="0"/>
        <w:jc w:val="both"/>
      </w:pPr>
      <w:r>
        <w:t xml:space="preserve">             2. e-Oglasna ploča suda</w:t>
      </w:r>
    </w:p>
    <w:p w:rsidRDefault="00456F6D" w:rsidP="00456F6D" w:rsidR="00456F6D">
      <w:pPr>
        <w:spacing w:after="0"/>
        <w:jc w:val="both"/>
        <w:rPr>
          <w:lang w:val="en-US"/>
        </w:rPr>
      </w:pPr>
      <w:r>
        <w:t xml:space="preserve">             3. računovodstvo ovoga suda – nakon pravomoćnosti</w:t>
      </w:r>
    </w:p>
    <w:p w:rsidRDefault="00456F6D" w:rsidP="00456F6D" w:rsidR="00456F6D">
      <w:pPr>
        <w:spacing w:after="0"/>
        <w:jc w:val="both"/>
      </w:pPr>
    </w:p>
    <w:p w:rsidRDefault="00456F6D" w:rsidP="00456F6D" w:rsidR="00456F6D">
      <w:pPr>
        <w:spacing w:after="0"/>
        <w:jc w:val="both"/>
      </w:pPr>
    </w:p>
    <w:p w:rsidRDefault="00AE649C" w:rsidP="00456F6D" w:rsidR="00AE649C" w:rsidRPr="00B76F3C">
      <w:pPr>
        <w:pStyle w:val="NormaleSPIS"/>
        <w:spacing w:after="0"/>
      </w:pPr>
    </w:p>
    <w:p w:rsidRDefault="00AB4602" w:rsidP="00456F6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56F6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C90" w:rsidP="00537B78" w:rsidR="004D1C90">
      <w:r>
        <w:separator/>
      </w:r>
    </w:p>
  </w:endnote>
  <w:endnote w:id="0" w:type="continuationSeparator">
    <w:p w:rsidRDefault="004D1C90" w:rsidP="00537B78" w:rsidR="004D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C90" w:rsidP="00537B78" w:rsidR="004D1C90">
      <w:r>
        <w:separator/>
      </w:r>
    </w:p>
  </w:footnote>
  <w:footnote w:id="0" w:type="continuationSeparator">
    <w:p w:rsidRDefault="004D1C90" w:rsidP="00537B78" w:rsidR="004D1C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EC3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F6D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C9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14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St-1128/2016-32</izvorni_sadrzaj>
    <derivirana_varijabla naziv="DomainObject.Oznaka_1">St-1128/2016-32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2018.</izvorni_sadrzaj>
    <derivirana_varijabla naziv="DomainObject.Predmet.DatumRjesavanja_1">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predstečajngo postupka</izvorni_sadrzaj>
    <derivirana_varijabla naziv="DomainObject.Predmet.Opis_1">Prijedlog dužnika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2 St-48/17</izvorni_sadrzaj>
    <derivirana_varijabla naziv="DomainObject.Predmet.PrimjedbaSuca_1">2 St-48/17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Koncept montaža d.o.o. za trgovinu i usluge</izvorni_sadrzaj>
    <derivirana_varijabla naziv="DomainObject.Predmet.StrankaFormated_1">  Koncept montaža d.o.o. za trgovinu i usluge</derivirana_varijabla>
  </DomainObject.Predmet.StrankaFormated>
  <DomainObject.Predmet.StrankaFormatedOIB>
    <izvorni_sadrzaj>  Koncept montaža d.o.o. za trgovinu i usluge, OIB 30528041301</izvorni_sadrzaj>
    <derivirana_varijabla naziv="DomainObject.Predmet.StrankaFormatedOIB_1">  Koncept montaža d.o.o. za trgovinu i usluge, OIB 30528041301</derivirana_varijabla>
  </DomainObject.Predmet.StrankaFormatedOIB>
  <DomainObject.Predmet.StrankaFormatedWithAdress>
    <izvorni_sadrzaj> Koncept montaža d.o.o. za trgovinu i usluge, Gospodarska 1, 42202 Trnovec</izvorni_sadrzaj>
    <derivirana_varijabla naziv="DomainObject.Predmet.StrankaFormatedWithAdress_1"> Koncept montaža d.o.o. za trgovinu i usluge, Gospodarska 1, 42202 Trnovec</derivirana_varijabla>
  </DomainObject.Predmet.StrankaFormatedWithAdress>
  <DomainObject.Predmet.StrankaFormatedWithAdressOIB>
    <izvorni_sadrzaj> Koncept montaža d.o.o. za trgovinu i usluge, OIB 30528041301, Gospodarska 1, 42202 Trnovec</izvorni_sadrzaj>
    <derivirana_varijabla naziv="DomainObject.Predmet.StrankaFormatedWithAdressOIB_1"> Koncept montaža d.o.o. za trgovinu i usluge, OIB 30528041301, Gospodarska 1, 42202 Trnovec</derivirana_varijabla>
  </DomainObject.Predmet.StrankaFormatedWithAdressOIB>
  <DomainObject.Predmet.StrankaWithAdress>
    <izvorni_sadrzaj>Koncept montaža d.o.o. za trgovinu i usluge Gospodarska 1,42202 Trnovec</izvorni_sadrzaj>
    <derivirana_varijabla naziv="DomainObject.Predmet.StrankaWithAdress_1">Koncept montaža d.o.o. za trgovinu i usluge Gospodarska 1,42202 Trnovec</derivirana_varijabla>
  </DomainObject.Predmet.StrankaWithAdress>
  <DomainObject.Predmet.StrankaWithAdressOIB>
    <izvorni_sadrzaj>Koncept montaža d.o.o. za trgovinu i usluge, OIB 30528041301, Gospodarska 1,42202 Trnovec</izvorni_sadrzaj>
    <derivirana_varijabla naziv="DomainObject.Predmet.StrankaWithAdressOIB_1">Koncept montaža d.o.o. za trgovinu i usluge, OIB 30528041301, Gospodarska 1,42202 Trnovec</derivirana_varijabla>
  </DomainObject.Predmet.StrankaWithAdressOIB>
  <DomainObject.Predmet.StrankaNazivFormated>
    <izvorni_sadrzaj>Koncept montaža d.o.o. za trgovinu i usluge</izvorni_sadrzaj>
    <derivirana_varijabla naziv="DomainObject.Predmet.StrankaNazivFormated_1">Koncept montaža d.o.o. za trgovinu i usluge</derivirana_varijabla>
  </DomainObject.Predmet.StrankaNazivFormated>
  <DomainObject.Predmet.StrankaNazivFormatedOIB>
    <izvorni_sadrzaj>Koncept montaža d.o.o. za trgovinu i usluge, OIB 30528041301</izvorni_sadrzaj>
    <derivirana_varijabla naziv="DomainObject.Predmet.StrankaNazivFormatedOIB_1">Koncept montaža d.o.o. za trgovinu i usluge, OIB 30528041301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385083.06</izvorni_sadrzaj>
    <derivirana_varijabla naziv="DomainObject.Predmet.TrenutnaVrijednost_1">385083.06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Koncept montaža d.o.o. za trgovinu i usluge</item>
    </izvorni_sadrzaj>
    <derivirana_varijabla naziv="DomainObject.Predmet.StrankaListFormated_1">
      <item>Koncept montaža d.o.o. za trgovinu i usluge</item>
    </derivirana_varijabla>
  </DomainObject.Predmet.StrankaListFormated>
  <DomainObject.Predmet.StrankaListFormatedOIB>
    <izvorni_sadrzaj>
      <item>Koncept montaža d.o.o. za trgovinu i usluge, OIB 30528041301</item>
    </izvorni_sadrzaj>
    <derivirana_varijabla naziv="DomainObject.Predmet.StrankaListFormatedOIB_1">
      <item>Koncept montaža d.o.o. za trgovinu i usluge, OIB 30528041301</item>
    </derivirana_varijabla>
  </DomainObject.Predmet.StrankaListFormatedOIB>
  <DomainObject.Predmet.StrankaListFormatedWithAdress>
    <izvorni_sadrzaj>
      <item>Koncept montaža d.o.o. za trgovinu i usluge, Gospodarska 1, 42202 Trnovec</item>
    </izvorni_sadrzaj>
    <derivirana_varijabla naziv="DomainObject.Predmet.StrankaListFormatedWithAdress_1">
      <item>Koncept montaža d.o.o. za trgovinu i usluge, Gospodarska 1, 42202 Trnovec</item>
    </derivirana_varijabla>
  </DomainObject.Predmet.StrankaListFormatedWithAdress>
  <DomainObject.Predmet.StrankaListFormatedWithAdressOIB>
    <izvorni_sadrzaj>
      <item>Koncept montaža d.o.o. za trgovinu i usluge, OIB 30528041301, Gospodarska 1, 42202 Trnovec</item>
    </izvorni_sadrzaj>
    <derivirana_varijabla naziv="DomainObject.Predmet.StrankaListFormatedWithAdressOIB_1">
      <item>Koncept montaža d.o.o. za trgovinu i usluge, OIB 30528041301, Gospodarska 1, 42202 Trnovec</item>
    </derivirana_varijabla>
  </DomainObject.Predmet.StrankaListFormatedWithAdressOIB>
  <DomainObject.Predmet.StrankaListNazivFormated>
    <izvorni_sadrzaj>
      <item>Koncept montaža d.o.o. za trgovinu i usluge</item>
    </izvorni_sadrzaj>
    <derivirana_varijabla naziv="DomainObject.Predmet.StrankaListNazivFormated_1">
      <item>Koncept montaža d.o.o. za trgovinu i usluge</item>
    </derivirana_varijabla>
  </DomainObject.Predmet.StrankaListNazivFormated>
  <DomainObject.Predmet.StrankaListNazivFormatedOIB>
    <izvorni_sadrzaj>
      <item>Koncept montaža d.o.o. za trgovinu i usluge, OIB 30528041301</item>
    </izvorni_sadrzaj>
    <derivirana_varijabla naziv="DomainObject.Predmet.StrankaListNazivFormatedOIB_1">
      <item>Koncept montaža d.o.o. za trgovinu i usluge, OIB 30528041301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Ivica Pranjić</item>
      <item>JUJNOVIĆ LUČIĆ MARKOVIĆ Odvjetničko društvo javno trgovačko društvo</item>
    </izvorni_sadrzaj>
    <derivirana_varijabla naziv="DomainObject.Predmet.OstaliListFormated_1">
      <item>e-Oglasna</item>
      <item>Sudski registar</item>
      <item>Ivica Pranjić</item>
      <item>JUJNOVIĆ LUČIĆ MARKOVIĆ Odvjetničko društvo javno trgovačko društvo</item>
    </derivirana_varijabla>
  </DomainObject.Predmet.OstaliListFormated>
  <DomainObject.Predmet.OstaliListFormatedOIB>
    <izvorni_sadrzaj>
      <item>e-Oglasna</item>
      <item>Sudski registar</item>
      <item>Ivica Pranjić, OIB 21172335819</item>
      <item>JUJNOVIĆ LUČIĆ MARKOVIĆ Odvjetničko društvo javno trgovačko društvo, OIB 46736017727</item>
    </izvorni_sadrzaj>
    <derivirana_varijabla naziv="DomainObject.Predmet.OstaliListFormatedOIB_1">
      <item>e-Oglasna</item>
      <item>Sudski registar</item>
      <item>Ivica Pranjić, OIB 21172335819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e-Oglasna</item>
      <item>Sudski registar</item>
      <item>Ivica Pranjić, Kate Puđak 12, 10360 Sesvete</item>
      <item>JUJNOVIĆ LUČIĆ MARKOVIĆ Odvjetničko društvo javno trgovačko društvo, Strojarska cesta 20, 10000 Zagreb</item>
    </izvorni_sadrzaj>
    <derivirana_varijabla naziv="DomainObject.Predmet.OstaliListFormatedWithAdress_1">
      <item>e-Oglasna</item>
      <item>Sudski registar</item>
      <item>Ivica Pranjić, Kate Puđak 12, 10360 Sesvete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e-Oglasna</item>
      <item>Sudski registar</item>
      <item>Ivica Pranjić, OIB 21172335819, Kate Puđak 12, 10360 Sesvete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e-Oglasna</item>
      <item>Sudski registar</item>
      <item>Ivica Pranjić, OIB 21172335819, Kate Puđak 12, 10360 Sesvete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e-Oglasna</item>
      <item>Sudski registar</item>
      <item>Ivica Pranjić</item>
      <item>JUJNOVIĆ LUČIĆ MARKOVIĆ Odvjetničko društvo javno trgovačko društvo</item>
    </izvorni_sadrzaj>
    <derivirana_varijabla naziv="DomainObject.Predmet.OstaliListNazivFormated_1">
      <item>e-Oglasna</item>
      <item>Sudski registar</item>
      <item>Ivica Pranjić</item>
      <item>JUJNOVIĆ LUČIĆ MARKOVIĆ Odvjetničko društvo javno trgovačko društvo</item>
    </derivirana_varijabla>
  </DomainObject.Predmet.OstaliListNazivFormated>
  <DomainObject.Predmet.OstaliListNazivFormatedOIB>
    <izvorni_sadrzaj>
      <item>e-Oglasna</item>
      <item>Sudski registar</item>
      <item>Ivica Pranjić, OIB 21172335819</item>
      <item>JUJNOVIĆ LUČIĆ MARKOVIĆ Odvjetničko društvo javno trgovačko društvo, OIB 46736017727</item>
    </izvorni_sadrzaj>
    <derivirana_varijabla naziv="DomainObject.Predmet.OstaliListNazivFormatedOIB_1">
      <item>e-Oglasna</item>
      <item>Sudski registar</item>
      <item>Ivica Pranjić, OIB 21172335819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St-1128/2016-32</izvorni_sadrzaj>
    <derivirana_varijabla naziv="DomainObject.PoslovniBrojDokumenta_1">St-1128/2016-32</derivirana_varijabla>
  </DomainObject.PoslovniBrojDokumenta>
  <DomainObject.Predmet.StrankaIDrugi>
    <izvorni_sadrzaj>Koncept montaža d.o.o. za trgovinu i usluge</izvorni_sadrzaj>
    <derivirana_varijabla naziv="DomainObject.Predmet.StrankaIDrugi_1">Koncept montaža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Koncept montaža d.o.o. za trgovinu i usluge, OIB 30528041301, Gospodarska 1, 42202 Trnovec</izvorni_sadrzaj>
    <derivirana_varijabla naziv="DomainObject.Predmet.StrankaIDrugiAdressOIB_1">Koncept montaža d.o.o. za trgovinu i usluge, OIB 30528041301,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>27. ožujka 2018.</izvorni_sadrzaj>
    <derivirana_varijabla naziv="DomainObject.Predmet.OdlukaRjesenje.DatumPravomocnosti_1">27. ožujka 2018.</derivirana_varijabla>
  </DomainObject.Predmet.OdlukaRjesenje.DatumPravomocnosti>
  <DomainObject.Predmet.OdlukaRjesenje.Oznaka>
    <izvorni_sadrzaj>St-1128/2016-22</izvorni_sadrzaj>
    <derivirana_varijabla naziv="DomainObject.Predmet.OdlukaRjesenje.Oznaka_1">St-1128/2016-22</derivirana_varijabla>
  </DomainObject.Predmet.OdlukaRjesenje.Oznaka>
  <DomainObject.Predmet.SudioniciListNaziv>
    <izvorni_sadrzaj>
      <item>Koncept montaža d.o.o. za trgovinu i usluge</item>
      <item>e-Oglasna</item>
      <item>Sudski registar</item>
      <item>Ivica Pranjić</item>
      <item>JUJNOVIĆ LUČIĆ MARKOVIĆ Odvjetničko društvo javno trgovačko društvo</item>
    </izvorni_sadrzaj>
    <derivirana_varijabla naziv="DomainObject.Predmet.SudioniciListNaziv_1">
      <item>Koncept montaža d.o.o. za trgovinu i usluge</item>
      <item>e-Oglasna</item>
      <item>Sudski registar</item>
      <item>Ivica Pranjić</item>
      <item>JUJNOVIĆ LUČIĆ MARKOVIĆ Odvjetničko društvo javno trgovačko društvo</item>
    </derivirana_varijabla>
  </DomainObject.Predmet.SudioniciListNaziv>
  <DomainObject.Predmet.SudioniciListAdressOIB>
    <izvorni_sadrzaj>
      <item>Koncept montaža d.o.o. za trgovinu i usluge, OIB 30528041301, Gospodarska 1,42202 Trnovec</item>
      <item>e-Oglasna</item>
      <item>Sudski registar</item>
      <item>Ivica Pranjić, OIB 21172335819, Kate Puđak 12,10360 Sesvete</item>
      <item>JUJNOVIĆ LUČIĆ MARKOVIĆ Odvjetničko društvo javno trgovačko društvo, OIB 46736017727, Strojarska cesta 20,10000 Zagreb</item>
    </izvorni_sadrzaj>
    <derivirana_varijabla naziv="DomainObject.Predmet.SudioniciListAdressOIB_1">
      <item>Koncept montaža d.o.o. za trgovinu i usluge, OIB 30528041301, Gospodarska 1,42202 Trnovec</item>
      <item>e-Oglasna</item>
      <item>Sudski registar</item>
      <item>Ivica Pranjić, OIB 21172335819, Kate Puđak 12,10360 Sesvete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F7392-85FF-4062-8E0E-CBF5E254A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482</properties:Words>
  <properties:Characters>2646</properties:Characters>
  <properties:Lines>92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2018-07-09T08:33:00Z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St-1128/2016-32 / Odluka - Rješenje - određivanje nagrade povjereniku (odluka_St-1128_2016-32.docx)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