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8c0f" w14:paraId="59a8c0f" w:rsidRDefault="002757AE" w:rsidP="002757AE" w:rsidR="002757AE">
      <w:pPr>
        <w15:collapsed w:val="false"/>
      </w:pPr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</w:t>
      </w:r>
      <w:r w:rsidR="00CF6258" w:rsidRPr="00852CE3">
        <w:rPr>
          <w:b/>
        </w:rPr>
        <w:t>AMADEUS d.o.o. za trgovinu i usluge "u stečaju" Vinkovci, Šokačka 26, OIB: 94318568478, MBS: 030033711</w:t>
      </w:r>
      <w:r>
        <w:rPr>
          <w:b/>
        </w:rPr>
        <w:t xml:space="preserve">,  </w:t>
      </w:r>
      <w:r>
        <w:t xml:space="preserve">dana </w:t>
      </w:r>
      <w:r w:rsidR="00CF6258">
        <w:t>13. lipnja</w:t>
      </w:r>
      <w:r>
        <w:t xml:space="preserve"> 2018. g.,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CF6258" w:rsidR="008F1D5E">
      <w:pPr>
        <w:pStyle w:val="Tijeloteksta"/>
        <w:ind w:firstLine="708"/>
      </w:pPr>
      <w:r>
        <w:t>Daje se suglasje stečajno</w:t>
      </w:r>
      <w:r w:rsidR="00CF6258">
        <w:t>m</w:t>
      </w:r>
      <w:r>
        <w:t xml:space="preserve"> upravitelj</w:t>
      </w:r>
      <w:r w:rsidR="00CF6258">
        <w:t>u</w:t>
      </w:r>
      <w:r>
        <w:t xml:space="preserve"> </w:t>
      </w:r>
      <w:r w:rsidR="00CF6258" w:rsidRPr="00EE2E4D">
        <w:rPr>
          <w:b/>
        </w:rPr>
        <w:t>Željk</w:t>
      </w:r>
      <w:r w:rsidR="00CF6258">
        <w:rPr>
          <w:b/>
        </w:rPr>
        <w:t>u</w:t>
      </w:r>
      <w:r w:rsidR="00CF6258" w:rsidRPr="00EE2E4D">
        <w:rPr>
          <w:b/>
        </w:rPr>
        <w:t xml:space="preserve"> Rupčić dipl. iur. iz Đakova, Božidara </w:t>
      </w:r>
      <w:proofErr w:type="spellStart"/>
      <w:r w:rsidR="00CF6258" w:rsidRPr="00EE2E4D">
        <w:rPr>
          <w:b/>
        </w:rPr>
        <w:t>Adžije</w:t>
      </w:r>
      <w:proofErr w:type="spellEnd"/>
      <w:r w:rsidR="00CF6258" w:rsidRPr="00EE2E4D">
        <w:rPr>
          <w:b/>
        </w:rPr>
        <w:t xml:space="preserve"> 58</w:t>
      </w:r>
      <w:r w:rsidR="00CF6258">
        <w:rPr>
          <w:b/>
        </w:rPr>
        <w:t xml:space="preserve"> </w:t>
      </w:r>
      <w:r>
        <w:t xml:space="preserve">u stečajnom predmetu </w:t>
      </w:r>
      <w:r w:rsidR="00CF6258" w:rsidRPr="00852CE3">
        <w:rPr>
          <w:b/>
        </w:rPr>
        <w:t>AMADEUS d.o.o. za trgovinu i usluge "u stečaju" Vinkovci, Šokačka 26, OIB: 94318568478, MBS: 030033711</w:t>
      </w:r>
      <w:r>
        <w:t xml:space="preserve">, </w:t>
      </w:r>
      <w:r w:rsidR="008F1D5E">
        <w:t xml:space="preserve">na provođenje </w:t>
      </w:r>
      <w:r w:rsidR="002757AE">
        <w:t xml:space="preserve">djelomične diobe vjerovnicima I višeg isplatnog reda u iznosu od </w:t>
      </w:r>
      <w:r w:rsidR="00CF6258">
        <w:t>240.632,32,</w:t>
      </w:r>
      <w:r w:rsidR="002757AE">
        <w:t xml:space="preserve"> kn što čini </w:t>
      </w:r>
      <w:r w:rsidR="00CF6258">
        <w:t>55</w:t>
      </w:r>
      <w:r w:rsidR="002757AE">
        <w:t>% priznatih i utvrđenih tražbina vjerovnika I višeg isplatnog reda.</w:t>
      </w:r>
      <w:r w:rsidR="008F1D5E">
        <w:t xml:space="preserve"> </w:t>
      </w:r>
    </w:p>
    <w:p w:rsidRDefault="008F1D5E" w:rsidP="008F1D5E" w:rsidR="008F1D5E">
      <w:pPr>
        <w:pStyle w:val="Tijeloteksta"/>
        <w:ind w:left="360"/>
      </w:pP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CF6258">
        <w:t>13. lipnja</w:t>
      </w:r>
      <w:r w:rsidR="00700906">
        <w:t xml:space="preserve">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CF6258">
      <w:pPr>
        <w:pStyle w:val="Tijeloteksta"/>
        <w:ind w:left="360"/>
        <w:rPr>
          <w:b/>
        </w:rPr>
      </w:pPr>
      <w:r>
        <w:t xml:space="preserve">1. </w:t>
      </w:r>
      <w:r w:rsidR="00F933C4">
        <w:t xml:space="preserve">st. uprav. </w:t>
      </w:r>
      <w:r w:rsidR="00CF6258" w:rsidRPr="00CF6258">
        <w:t xml:space="preserve">Željko Rupčić dipl. iur. iz Đakova, Božidara </w:t>
      </w:r>
      <w:proofErr w:type="spellStart"/>
      <w:r w:rsidR="00CF6258" w:rsidRPr="00CF6258">
        <w:t>Adžije</w:t>
      </w:r>
      <w:proofErr w:type="spellEnd"/>
      <w:r w:rsidR="00CF6258" w:rsidRPr="00CF6258">
        <w:t xml:space="preserve"> 58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3D1D4F">
        <w:t xml:space="preserve">prijedlog st. uprav. od </w:t>
      </w:r>
      <w:r w:rsidR="00CF6258">
        <w:t>12.6</w:t>
      </w:r>
      <w:r w:rsidR="002757AE">
        <w:t>.2018. g. s prilogom</w:t>
      </w:r>
      <w:r w:rsidR="00CF6258">
        <w:t xml:space="preserve"> – diobni popis</w:t>
      </w:r>
      <w:r w:rsidR="002757AE">
        <w:t xml:space="preserve"> (str. </w:t>
      </w:r>
      <w:r w:rsidR="00CF6258">
        <w:t>571-576</w:t>
      </w:r>
      <w:r w:rsidR="002757AE">
        <w:t xml:space="preserve"> </w:t>
      </w:r>
      <w:r w:rsidR="003D1D4F">
        <w:t>spisa)</w:t>
      </w:r>
      <w:r w:rsidR="00CF6258">
        <w:t xml:space="preserve"> 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CF6258">
        <w:t>R-20.6.</w:t>
      </w: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3C8" w:rsidR="00C743C8">
      <w:r>
        <w:separator/>
      </w:r>
    </w:p>
  </w:endnote>
  <w:endnote w:id="0" w:type="continuationSeparator">
    <w:p w:rsidRDefault="00C743C8" w:rsidR="00C74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3C8" w:rsidR="00C743C8">
      <w:r>
        <w:separator/>
      </w:r>
    </w:p>
  </w:footnote>
  <w:footnote w:id="0" w:type="continuationSeparator">
    <w:p w:rsidRDefault="00C743C8" w:rsidR="00C74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58" w:rsidP="00714A25" w:rsidR="00714A25" w:rsidRPr="00847790">
    <w:pPr>
      <w:jc w:val="right"/>
      <w:rPr>
        <w:rStyle w:val="Naglaeno"/>
        <w:b w:val="false"/>
        <w:bCs w:val="false"/>
      </w:rPr>
    </w:pPr>
    <w:r>
      <w:t xml:space="preserve">Broj: </w:t>
    </w:r>
    <w:r w:rsidR="00714A25" w:rsidRPr="00847790">
      <w:t>6 St-</w:t>
    </w:r>
    <w:r>
      <w:t>135/14-136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76E7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757AE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86F1E"/>
    <w:rsid w:val="007A06CC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72EDD"/>
    <w:rsid w:val="00A91ED3"/>
    <w:rsid w:val="00AB1DA1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743C8"/>
    <w:rsid w:val="00C9197B"/>
    <w:rsid w:val="00CA064A"/>
    <w:rsid w:val="00CA5EA9"/>
    <w:rsid w:val="00CE19FA"/>
    <w:rsid w:val="00CF4431"/>
    <w:rsid w:val="00CF6258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0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0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06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0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EFC02-E780-4DA5-9977-CE62C61BB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803</properties:Characters>
  <properties:Lines>64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2018-02-06T10:08:00Z</dcterms:created>
  <dc:creator>hermanj</dc:creator>
  <cp:lastModifiedBy>Danijela Sekulić</cp:lastModifiedBy>
  <cp:lastPrinted>2018-06-13T09:51:00Z</cp:lastPrinted>
  <dcterms:modified xmlns:xsi="http://www.w3.org/2001/XMLSchema-instance" xsi:type="dcterms:W3CDTF">2018-06-13T09:51:00Z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(DIOBA - DJELOMIČNA.docx)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