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c57a" w14:paraId="11ec57a" w:rsidRDefault="00C80892" w:rsidR="00F7317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St-4858/15-5</w:t>
      </w:r>
    </w:p>
    <w:p w:rsidRDefault="00C80892" w:rsidR="00F731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11FB6" w:rsidR="00F7317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179" w:rsidR="00F73179">
      <w:pPr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80892" w:rsidR="00F731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80892" w:rsidR="00F731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80892" w:rsidR="00F731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73179" w:rsidR="00F73179">
      <w:pPr>
        <w:jc w:val="center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St-4858/15, temeljem odredbe čl.430. Stečajnog zakona (NN br. 71/15),  dana  17. prosinca 2015., objavljuje </w:t>
      </w:r>
    </w:p>
    <w:p w:rsidRDefault="00F73179" w:rsidR="00F73179">
      <w:pPr>
        <w:jc w:val="both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73179" w:rsidR="00F73179">
      <w:pPr>
        <w:jc w:val="center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PRI-SPECT NEKRETNINE d.o.o. Zagreb, Ljubljanica 15D, OIB:3886652820, MBS:080598266.</w:t>
      </w:r>
    </w:p>
    <w:p w:rsidRDefault="00F73179" w:rsidR="00F7317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17.118.309,08 kn.</w:t>
      </w:r>
    </w:p>
    <w:p w:rsidRDefault="00F73179" w:rsidR="00F7317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73179" w:rsidR="00F7317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73179" w:rsidR="00F7317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80892" w:rsidR="00F7317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80892" w:rsidR="00F7317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73179" w:rsidR="00F7317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F73179" w:rsidR="00F73179">
      <w:pPr>
        <w:jc w:val="both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80892" w:rsidR="00F7317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73179" w:rsidR="00F73179">
      <w:pPr>
        <w:jc w:val="right"/>
        <w:rPr>
          <w:rFonts w:hAnsi="Times New Roman" w:ascii="Times New Roman"/>
          <w:szCs w:val="24"/>
          <w:lang w:val="hr-HR"/>
        </w:rPr>
      </w:pPr>
    </w:p>
    <w:p w:rsidRDefault="00F73179" w:rsidR="00F73179">
      <w:pPr>
        <w:jc w:val="right"/>
        <w:rPr>
          <w:rFonts w:hAnsi="Times New Roman" w:ascii="Times New Roman"/>
          <w:szCs w:val="24"/>
          <w:lang w:val="hr-HR"/>
        </w:rPr>
      </w:pPr>
    </w:p>
    <w:p w:rsidRDefault="00C80892" w:rsidR="00F7317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80892" w:rsidR="00F731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80892" w:rsidR="00C80892"/>
    <w:sectPr w:rsidR="00C8089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FB6"/>
    <w:rsid w:val="00211FB6"/>
    <w:rsid w:val="00C80892"/>
    <w:rsid w:val="00E9455B"/>
    <w:rsid w:val="00F7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94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55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9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5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94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55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9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5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4858</izvorni_sadrzaj>
    <derivirana_varijabla naziv="DomainObject.Predmet.Broj_1">4858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St-4858/2015</izvorni_sadrzaj>
    <derivirana_varijabla naziv="DomainObject.Predmet.OznakaBroj_1">St-4858/2015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PRI-SPECT NEKRETNINE d.o.o.</izvorni_sadrzaj>
    <derivirana_varijabla naziv="DomainObject.Predmet.ProtustrankaFormated_1">  PRI-SPECT NEKRETNINE d.o.o.</derivirana_varijabla>
  </DomainObject.Predmet.ProtustrankaFormated>
  <DomainObject.Predmet.ProtustrankaFormatedOIB>
    <izvorni_sadrzaj>  PRI-SPECT NEKRETNINE d.o.o., OIB 38866528520</izvorni_sadrzaj>
    <derivirana_varijabla naziv="DomainObject.Predmet.ProtustrankaFormatedOIB_1">  PRI-SPECT NEKRETNINE d.o.o., OIB 38866528520</derivirana_varijabla>
  </DomainObject.Predmet.ProtustrankaFormatedOIB>
  <DomainObject.Predmet.ProtustrankaFormatedWithAdress>
    <izvorni_sadrzaj> PRI-SPECT NEKRETNINE d.o.o., Ljubljanica 15 d), 10000 Zagreb</izvorni_sadrzaj>
    <derivirana_varijabla naziv="DomainObject.Predmet.ProtustrankaFormatedWithAdress_1"> PRI-SPECT NEKRETNINE d.o.o., Ljubljanica 15 d), 10000 Zagreb</derivirana_varijabla>
  </DomainObject.Predmet.ProtustrankaFormatedWithAdress>
  <DomainObject.Predmet.ProtustrankaFormatedWithAdressOIB>
    <izvorni_sadrzaj> PRI-SPECT NEKRETNINE d.o.o., OIB 38866528520, Ljubljanica 15 d), 10000 Zagreb</izvorni_sadrzaj>
    <derivirana_varijabla naziv="DomainObject.Predmet.ProtustrankaFormatedWithAdressOIB_1"> PRI-SPECT NEKRETNINE d.o.o., OIB 38866528520, Ljubljanica 15 d), 10000 Zagreb</derivirana_varijabla>
  </DomainObject.Predmet.ProtustrankaFormatedWithAdressOIB>
  <DomainObject.Predmet.ProtustrankaWithAdress>
    <izvorni_sadrzaj>PRI-SPECT NEKRETNINE d.o.o. Ljubljanica 15 d), 10000 Zagreb</izvorni_sadrzaj>
    <derivirana_varijabla naziv="DomainObject.Predmet.ProtustrankaWithAdress_1">PRI-SPECT NEKRETNINE d.o.o. Ljubljanica 15 d), 10000 Zagreb</derivirana_varijabla>
  </DomainObject.Predmet.ProtustrankaWithAdress>
  <DomainObject.Predmet.ProtustrankaWithAdressOIB>
    <izvorni_sadrzaj>PRI-SPECT NEKRETNINE d.o.o., OIB 38866528520, Ljubljanica 15 d), 10000 Zagreb</izvorni_sadrzaj>
    <derivirana_varijabla naziv="DomainObject.Predmet.ProtustrankaWithAdressOIB_1">PRI-SPECT NEKRETNINE d.o.o., OIB 38866528520, Ljubljanica 15 d), 10000 Zagreb</derivirana_varijabla>
  </DomainObject.Predmet.ProtustrankaWithAdressOIB>
  <DomainObject.Predmet.ProtustrankaNazivFormated>
    <izvorni_sadrzaj>PRI-SPECT NEKRETNINE d.o.o.</izvorni_sadrzaj>
    <derivirana_varijabla naziv="DomainObject.Predmet.ProtustrankaNazivFormated_1">PRI-SPECT NEKRETNINE d.o.o.</derivirana_varijabla>
  </DomainObject.Predmet.ProtustrankaNazivFormated>
  <DomainObject.Predmet.ProtustrankaNazivFormatedOIB>
    <izvorni_sadrzaj>PRI-SPECT NEKRETNINE d.o.o., OIB 38866528520</izvorni_sadrzaj>
    <derivirana_varijabla naziv="DomainObject.Predmet.ProtustrankaNazivFormatedOIB_1">PRI-SPECT NEKRETNINE d.o.o., OIB 38866528520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PRI-SPECT NEKRETNINE d.o.o.</item>
    </izvorni_sadrzaj>
    <derivirana_varijabla naziv="DomainObject.Predmet.ProtuStrankaListFormated_1">
      <item>PRI-SPECT NEKRETNINE d.o.o.</item>
    </derivirana_varijabla>
  </DomainObject.Predmet.ProtuStrankaListFormated>
  <DomainObject.Predmet.ProtuStrankaListFormatedOIB>
    <izvorni_sadrzaj>
      <item>PRI-SPECT NEKRETNINE d.o.o., OIB 38866528520</item>
    </izvorni_sadrzaj>
    <derivirana_varijabla naziv="DomainObject.Predmet.ProtuStrankaListFormatedOIB_1">
      <item>PRI-SPECT NEKRETNINE d.o.o., OIB 38866528520</item>
    </derivirana_varijabla>
  </DomainObject.Predmet.ProtuStrankaListFormatedOIB>
  <DomainObject.Predmet.ProtuStrankaListFormatedWithAdress>
    <izvorni_sadrzaj>
      <item>PRI-SPECT NEKRETNINE d.o.o., Ljubljanica 15 d), 10000 Zagreb</item>
    </izvorni_sadrzaj>
    <derivirana_varijabla naziv="DomainObject.Predmet.ProtuStrankaListFormatedWithAdress_1">
      <item>PRI-SPECT NEKRETNINE d.o.o., Ljubljanica 15 d), 10000 Zagreb</item>
    </derivirana_varijabla>
  </DomainObject.Predmet.ProtuStrankaListFormatedWithAdress>
  <DomainObject.Predmet.ProtuStrankaListFormatedWithAdressOIB>
    <izvorni_sadrzaj>
      <item>PRI-SPECT NEKRETNINE d.o.o., OIB 38866528520, Ljubljanica 15 d), 10000 Zagreb</item>
    </izvorni_sadrzaj>
    <derivirana_varijabla naziv="DomainObject.Predmet.ProtuStrankaListFormatedWithAdressOIB_1">
      <item>PRI-SPECT NEKRETNINE d.o.o., OIB 38866528520, Ljubljanica 15 d), 10000 Zagreb</item>
    </derivirana_varijabla>
  </DomainObject.Predmet.ProtuStrankaListFormatedWithAdressOIB>
  <DomainObject.Predmet.ProtuStrankaListNazivFormated>
    <izvorni_sadrzaj>
      <item>PRI-SPECT NEKRETNINE d.o.o.</item>
    </izvorni_sadrzaj>
    <derivirana_varijabla naziv="DomainObject.Predmet.ProtuStrankaListNazivFormated_1">
      <item>PRI-SPECT NEKRETNINE d.o.o.</item>
    </derivirana_varijabla>
  </DomainObject.Predmet.ProtuStrankaListNazivFormated>
  <DomainObject.Predmet.ProtuStrankaListNazivFormatedOIB>
    <izvorni_sadrzaj>
      <item>PRI-SPECT NEKRETNINE d.o.o., OIB 38866528520</item>
    </izvorni_sadrzaj>
    <derivirana_varijabla naziv="DomainObject.Predmet.ProtuStrankaListNazivFormatedOIB_1">
      <item>PRI-SPECT NEKRETNINE d.o.o., OIB 38866528520</item>
    </derivirana_varijabla>
  </DomainObject.Predmet.ProtuStrankaListNazivFormatedOIB>
  <DomainObject.Predmet.OstaliListFormated>
    <izvorni_sadrzaj>
      <item>Jurica Prižmić</item>
    </izvorni_sadrzaj>
    <derivirana_varijabla naziv="DomainObject.Predmet.OstaliListFormated_1">
      <item>Jurica Prižmić</item>
    </derivirana_varijabla>
  </DomainObject.Predmet.OstaliListFormated>
  <DomainObject.Predmet.OstaliListFormatedOIB>
    <izvorni_sadrzaj>
      <item>Jurica Prižmić, OIB 43594347719</item>
    </izvorni_sadrzaj>
    <derivirana_varijabla naziv="DomainObject.Predmet.OstaliListFormatedOIB_1">
      <item>Jurica Prižmić, OIB 43594347719</item>
    </derivirana_varijabla>
  </DomainObject.Predmet.OstaliListFormatedOIB>
  <DomainObject.Predmet.OstaliListFormatedWithAdress>
    <izvorni_sadrzaj>
      <item>Jurica Prižmić, Marija Šimenca 7, 10000 Zagreb</item>
    </izvorni_sadrzaj>
    <derivirana_varijabla naziv="DomainObject.Predmet.OstaliListFormatedWithAdress_1">
      <item>Jurica Prižmić, Marija Šimenca 7, 10000 Zagreb</item>
    </derivirana_varijabla>
  </DomainObject.Predmet.OstaliListFormatedWithAdress>
  <DomainObject.Predmet.OstaliListFormatedWithAdressOIB>
    <izvorni_sadrzaj>
      <item>Jurica Prižmić, OIB 43594347719, Marija Šimenca 7, 10000 Zagreb</item>
    </izvorni_sadrzaj>
    <derivirana_varijabla naziv="DomainObject.Predmet.OstaliListFormatedWithAdressOIB_1">
      <item>Jurica Prižmić, OIB 43594347719, Marija Šimenca 7, 10000 Zagreb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PRI-SPECT NEKRETNINE d.o.o.</izvorni_sadrzaj>
    <derivirana_varijabla naziv="DomainObject.Predmet.ProtustrankaIDrugi_1">PRI-SPECT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PRI-SPECT NEKRETNINE d.o.o., OIB 38866528520, Ljubljanica 15 d), 10000 Zagreb</izvorni_sadrzaj>
    <derivirana_varijabla naziv="DomainObject.Predmet.ProtustrankaIDrugiAdressOIB_1">PRI-SPECT NEKRETNINE d.o.o., OIB 38866528520,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PRI-SPECT NEKRETNINE d.o.o.</item>
      <item>FINA Regionalni centar Zagreb</item>
      <item>Jurica Prižmić</item>
    </izvorni_sadrzaj>
    <derivirana_varijabla naziv="DomainObject.Predmet.SudioniciListNaziv_1">
      <item>PRI-SPECT NEKRETNINE d.o.o.</item>
      <item>FINA Regionalni centar Zagreb</item>
      <item>Jurica Prižmić</item>
    </derivirana_varijabla>
  </DomainObject.Predmet.SudioniciListNaziv>
  <DomainObject.Predmet.SudioniciListAdressOIB>
    <izvorni_sadrzaj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izvorni_sadrzaj>
    <derivirana_varijabla naziv="DomainObject.Predmet.SudioniciListAdressOIB_1">
      <item>PRI-SPECT NEKRETNINE d.o.o., OIB 38866528520, Ljubljanica 15 d),10000 Zagreb</item>
      <item>FINA Regionalni centar Zagreb, OIB 85821130368, Trg svibanjskih žrtava 1995. 1,10000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38866528520</item>
      <item>, OIB 85821130368</item>
      <item>, OIB 43594347719</item>
    </izvorni_sadrzaj>
    <derivirana_varijabla naziv="DomainObject.Predmet.SudioniciListNazivOIB_1">
      <item>, OIB 38866528520</item>
      <item>, OIB 85821130368</item>
      <item>, OIB 43594347719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2015-12-17T10:45:00Z</dcterms:created>
  <dc:creator>Sudsko vijeæe</dc:creator>
  <cp:lastModifiedBy>Marina Markić</cp:lastModifiedBy>
  <cp:lastPrinted>2015-12-17T10:45:00Z</cp:lastPrinted>
  <dcterms:modified xmlns:xsi="http://www.w3.org/2001/XMLSchema-instance" xsi:type="dcterms:W3CDTF">2015-12-17T10:46:00Z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