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6105" w14:paraId="9ff6105" w:rsidRDefault="00944420" w:rsidR="006304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6304BE">
        <w:t xml:space="preserve">                             </w:t>
      </w:r>
      <w:r w:rsidR="006304BE">
        <w:tab/>
      </w:r>
      <w:r w:rsidR="006304BE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1D2C3F" w:rsidP="001D2C3F" w:rsidR="001D2C3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 w:rsidR="006E335B">
        <w:t>27</w:t>
      </w:r>
      <w:r w:rsidRPr="002A10EF">
        <w:t>.</w:t>
      </w:r>
      <w:r>
        <w:t xml:space="preserve"> s</w:t>
      </w:r>
      <w:r w:rsidR="006E335B">
        <w:t>rpnja</w:t>
      </w:r>
      <w:r w:rsidRPr="002A10EF">
        <w:t xml:space="preserve"> 2017.</w:t>
      </w:r>
    </w:p>
    <w:p w:rsidRDefault="00352B7A" w:rsidP="00352B7A" w:rsidR="00352B7A" w:rsidRPr="001A6D70">
      <w:pPr>
        <w:jc w:val="both"/>
        <w:rPr>
          <w:sz w:val="40"/>
          <w:szCs w:val="4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4E0985" w:rsidP="000566F6" w:rsidR="00C22779">
      <w:pPr>
        <w:numPr>
          <w:ilvl w:val="0"/>
          <w:numId w:val="2"/>
        </w:numPr>
        <w:jc w:val="both"/>
      </w:pPr>
      <w:r>
        <w:t xml:space="preserve">Poziva se </w:t>
      </w:r>
      <w:r w:rsidR="00C22779">
        <w:t>predloženi</w:t>
      </w:r>
      <w:r>
        <w:t xml:space="preserve">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,  i pristupatelj dugu predloženog stečajnog du</w:t>
      </w:r>
      <w:r w:rsidR="00C22779">
        <w:t>žnika Studio 100 Gesellschaft fü</w:t>
      </w:r>
      <w:r>
        <w:t>r Design mbH,</w:t>
      </w:r>
      <w:r w:rsidR="000A6288">
        <w:t xml:space="preserve"> Austria, Beč, </w:t>
      </w:r>
      <w:r>
        <w:t xml:space="preserve"> </w:t>
      </w:r>
      <w:r w:rsidR="000A6288">
        <w:t xml:space="preserve">sa poslovnom adresom kod Dr. Fritz Pfister, Hackofergasse 8-10, OIB: 84296592467, </w:t>
      </w:r>
      <w:r w:rsidR="00C22779">
        <w:t xml:space="preserve"> u roku </w:t>
      </w:r>
      <w:r>
        <w:t xml:space="preserve">8 dana ispraviti </w:t>
      </w:r>
      <w:r w:rsidR="00C22779">
        <w:t xml:space="preserve">izjavu o pristupanju dugu predloženog stečajnog dužnika na način da u istoj bude </w:t>
      </w:r>
      <w:r w:rsidR="00B92C2B">
        <w:t>preciziran sadržaj i način ispunjenja dužnikovih obveza na način da se točno navedu vjerovnici predloženog stečajnog dužnika sa iznosima duga (potraživanja) prema predloženom stečajnom dužniku, kao i rokovima namirenja tih obaveza</w:t>
      </w:r>
      <w:r w:rsidR="00AA1B8F">
        <w:t>,</w:t>
      </w:r>
      <w:r w:rsidR="00C21847">
        <w:t xml:space="preserve"> a sve u skladu s odredbom članka 124. SZ.</w:t>
      </w:r>
    </w:p>
    <w:p w:rsidRDefault="00C22779" w:rsidP="00C22779" w:rsidR="00C22779">
      <w:pPr>
        <w:ind w:left="1080"/>
      </w:pPr>
    </w:p>
    <w:p w:rsidRDefault="000566F6" w:rsidP="000566F6" w:rsidR="000566F6">
      <w:pPr>
        <w:numPr>
          <w:ilvl w:val="0"/>
          <w:numId w:val="2"/>
        </w:numPr>
        <w:jc w:val="both"/>
      </w:pPr>
      <w:r>
        <w:t xml:space="preserve">Poziva se predloženi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, u roku 8 dana dostaviti ovom sudu popis svojih vjerovnika,</w:t>
      </w:r>
      <w:r w:rsidR="005F6E38">
        <w:t xml:space="preserve"> sa točnim nazivom vjerovnika</w:t>
      </w:r>
      <w:r w:rsidR="00182001">
        <w:t xml:space="preserve"> (tvrtke)</w:t>
      </w:r>
      <w:r w:rsidR="005F6E38">
        <w:t xml:space="preserve">, sjedištem/adresom i OIB-om, </w:t>
      </w:r>
      <w:r>
        <w:t xml:space="preserve"> </w:t>
      </w:r>
      <w:r w:rsidR="00182001">
        <w:t>sa iznosima dugovanja (potraživanja) svakog pojedinog vjerovnika</w:t>
      </w:r>
      <w:r w:rsidR="00AA1B8F">
        <w:t>,</w:t>
      </w:r>
    </w:p>
    <w:p w:rsidRDefault="00182001" w:rsidP="00182001" w:rsidR="00182001">
      <w:pPr>
        <w:ind w:left="1080"/>
        <w:jc w:val="both"/>
      </w:pPr>
    </w:p>
    <w:p w:rsidRDefault="00182001" w:rsidP="00182001" w:rsidR="00182001">
      <w:pPr>
        <w:numPr>
          <w:ilvl w:val="0"/>
          <w:numId w:val="2"/>
        </w:numPr>
        <w:jc w:val="both"/>
      </w:pPr>
      <w:r>
        <w:t xml:space="preserve">Poziva se predloženi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 xml:space="preserve">,  u roku 8 dana </w:t>
      </w:r>
      <w:r w:rsidR="006B2658">
        <w:t>dostaviti</w:t>
      </w:r>
      <w:r>
        <w:t xml:space="preserve"> ovom sudu Očevidnik o redoslijedu plaćanja FINA-e </w:t>
      </w:r>
      <w:r w:rsidR="000874F0">
        <w:t>za predloženog stečajnog dužnika</w:t>
      </w:r>
    </w:p>
    <w:p w:rsidRDefault="00322576" w:rsidP="00322576" w:rsidR="00322576">
      <w:pPr>
        <w:pStyle w:val="Odlomakpopisa"/>
      </w:pPr>
    </w:p>
    <w:p w:rsidRDefault="00322576" w:rsidP="00182001" w:rsidR="00322576">
      <w:pPr>
        <w:numPr>
          <w:ilvl w:val="0"/>
          <w:numId w:val="2"/>
        </w:numPr>
        <w:jc w:val="both"/>
      </w:pPr>
      <w:r>
        <w:t xml:space="preserve">Ukoliko </w:t>
      </w:r>
      <w:r w:rsidR="00C21847">
        <w:t xml:space="preserve">predloženi stečajni dužnik odnosno pristupatelj dugu predloženog stečajnog dužnika ne postupi po točkama I-III ovog zaključka, te ne </w:t>
      </w:r>
      <w:r>
        <w:t>isprav</w:t>
      </w:r>
      <w:r w:rsidR="00883547">
        <w:t>i</w:t>
      </w:r>
      <w:r>
        <w:t xml:space="preserve"> odnosno dopun</w:t>
      </w:r>
      <w:r w:rsidR="00883547">
        <w:t>i</w:t>
      </w:r>
      <w:r>
        <w:t xml:space="preserve"> </w:t>
      </w:r>
      <w:r w:rsidR="00C21847">
        <w:t xml:space="preserve">izjavu </w:t>
      </w:r>
      <w:r w:rsidR="00883547">
        <w:t>o pristupanju dugu, odnosno ne dostavi zatražene podatke s</w:t>
      </w:r>
      <w:r>
        <w:t xml:space="preserve">matrat će se da je </w:t>
      </w:r>
      <w:r w:rsidR="00883547">
        <w:t xml:space="preserve">prijedlog za pristupanje dugu </w:t>
      </w:r>
      <w:r>
        <w:t>povučen, a ako bude vraćen bez ispravka odnosno dopune, odbacit će se.</w:t>
      </w:r>
      <w:r w:rsidR="00883547">
        <w:t xml:space="preserve"> </w:t>
      </w:r>
    </w:p>
    <w:p w:rsidRDefault="00C22779" w:rsidP="00C22779" w:rsidR="00C22779">
      <w:pPr>
        <w:ind w:left="1080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AA1B8F" w:rsidR="00AA1B8F">
      <w:pPr>
        <w:ind w:firstLine="555"/>
        <w:jc w:val="both"/>
      </w:pPr>
      <w:r>
        <w:tab/>
      </w:r>
      <w:r w:rsidR="00AA1B8F">
        <w:t>FINA-e Regionalni centar Zagreb, podnijela je ovom sudu prijedlog za otvaranje stečajnog postupka nad dužnikom.</w:t>
      </w:r>
    </w:p>
    <w:p w:rsidRDefault="00AA1B8F" w:rsidP="00AA1B8F" w:rsidR="00AA1B8F">
      <w:pPr>
        <w:ind w:firstLine="555"/>
        <w:jc w:val="both"/>
      </w:pPr>
    </w:p>
    <w:p w:rsidRDefault="00AA1B8F" w:rsidP="00AA1B8F" w:rsidR="00AA1B8F" w:rsidRPr="00E974B3">
      <w:pPr>
        <w:ind w:firstLine="709"/>
        <w:jc w:val="both"/>
      </w:pPr>
      <w:r w:rsidRPr="00E974B3">
        <w:t xml:space="preserve">Prijedlog je podnesen na temelju čl. 110. st. 1. Stečajnog zakona („Narodne novine“ broj 71/15, dalje: SZ). Prema odredbi čl. 110. st. 1. SZ-a Financijska agencija je dužna  </w:t>
      </w:r>
      <w:r w:rsidRPr="00E974B3">
        <w:lastRenderedPageBreak/>
        <w:t>podnijeti prijedlog za otvaranje stečajnog postupka ako pravna osoba u Očevidniku redoslijeda osnova za plaćanje ima evidentirane neizvršene osnove za plaćanje u neprekinutom razdoblju od 120 dana.</w:t>
      </w:r>
    </w:p>
    <w:p w:rsidRDefault="00AA1B8F" w:rsidP="00AA1B8F" w:rsidR="00AA1B8F" w:rsidRPr="00E974B3">
      <w:pPr>
        <w:ind w:firstLine="709"/>
        <w:jc w:val="both"/>
      </w:pPr>
    </w:p>
    <w:p w:rsidRDefault="00AA1B8F" w:rsidP="00AA1B8F" w:rsidR="00AA1B8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1.470.952,92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B3E70" w:rsidP="00AA1B8F" w:rsidR="002B3E70" w:rsidRPr="00E974B3">
      <w:pPr>
        <w:ind w:firstLine="555"/>
        <w:jc w:val="both"/>
      </w:pPr>
    </w:p>
    <w:p w:rsidRDefault="00AA1B8F" w:rsidP="001313C3" w:rsidR="008104C5">
      <w:pPr>
        <w:ind w:firstLine="708"/>
        <w:jc w:val="both"/>
      </w:pPr>
      <w:r>
        <w:t xml:space="preserve">Na ročištu radi </w:t>
      </w:r>
      <w:r w:rsidR="0092155B">
        <w:t xml:space="preserve">rasprave o pretpostavkama za otvaranje stečajnog postupka održanog 6. lipnja 2017. godine utvđeno je kako je </w:t>
      </w:r>
      <w:r w:rsidR="008104C5">
        <w:t xml:space="preserve">tvrtka </w:t>
      </w:r>
      <w:r w:rsidR="0092155B">
        <w:t>Studio 100 Gesellschaft für Design mbH, Austria, Beč,  sa poslovnom adresom kod Dr. Fritz Pfister, Hackofergasse 8-10, OIB: 84296592467,</w:t>
      </w:r>
      <w:r w:rsidR="0092155B" w:rsidRPr="0092155B">
        <w:t xml:space="preserve"> </w:t>
      </w:r>
      <w:r w:rsidR="0092155B">
        <w:t>pristup</w:t>
      </w:r>
      <w:r w:rsidR="008104C5">
        <w:t>ila</w:t>
      </w:r>
      <w:r w:rsidR="0092155B">
        <w:t xml:space="preserve"> dugu predloženog stečajnog dužnika</w:t>
      </w:r>
      <w:r w:rsidR="008104C5">
        <w:t>, te kako je u spis dostavljena od javnog bilježnika ovjerovljena isprava.</w:t>
      </w:r>
    </w:p>
    <w:p w:rsidRDefault="00045377" w:rsidP="001313C3" w:rsidR="00045377">
      <w:pPr>
        <w:ind w:firstLine="708"/>
        <w:jc w:val="both"/>
      </w:pPr>
    </w:p>
    <w:p w:rsidRDefault="00045377" w:rsidP="001313C3" w:rsidR="00045377">
      <w:pPr>
        <w:ind w:firstLine="708"/>
        <w:jc w:val="both"/>
      </w:pPr>
      <w:r>
        <w:t xml:space="preserve">Odredbom članka 124. Stečajnog zakona (NN 71/15) određeno je </w:t>
      </w:r>
      <w:r w:rsidR="00F2745F">
        <w:t>među ostalim da pristupatelj dugu daje izjavu</w:t>
      </w:r>
      <w:r w:rsidR="00F2745F" w:rsidRPr="00F2745F">
        <w:t xml:space="preserve"> o pris</w:t>
      </w:r>
      <w:r w:rsidR="00F2745F">
        <w:t>tupanju dugu stečajnoga dužnika</w:t>
      </w:r>
      <w:r w:rsidR="00F2745F" w:rsidRPr="00F2745F">
        <w:t xml:space="preserve"> </w:t>
      </w:r>
      <w:r w:rsidR="00F2745F">
        <w:t>u</w:t>
      </w:r>
      <w:r w:rsidR="00F2745F" w:rsidRPr="00F2745F">
        <w:t>z</w:t>
      </w:r>
      <w:r w:rsidR="00F2745F">
        <w:t xml:space="preserve"> koju je dužan</w:t>
      </w:r>
      <w:r w:rsidR="00F2745F" w:rsidRPr="00F2745F">
        <w:t xml:space="preserve"> predočiti sudu od javnoga bilježnika ovjerovljenu ispravu o sadržaju i načinu ispunjenja dužnikovih obveza. Sud će ocijeniti danu izjavu i, prema potrebi, provjeriti je i zatražiti odgovarajuće jamstvo. Radi toga može i odgoditi ročište.</w:t>
      </w:r>
    </w:p>
    <w:p w:rsidRDefault="008104C5" w:rsidP="001313C3" w:rsidR="008104C5">
      <w:pPr>
        <w:ind w:firstLine="708"/>
        <w:jc w:val="both"/>
      </w:pPr>
    </w:p>
    <w:p w:rsidRDefault="00F2745F" w:rsidP="001313C3" w:rsidR="00F2745F">
      <w:pPr>
        <w:ind w:firstLine="708"/>
        <w:jc w:val="both"/>
      </w:pPr>
      <w:r>
        <w:t xml:space="preserve">Dakle, </w:t>
      </w:r>
      <w:r w:rsidR="002B5468">
        <w:t>iz izjave</w:t>
      </w:r>
      <w:r>
        <w:t xml:space="preserve"> o pristupanju dugu zajedno sa od javnog bilježnika ovjerovljenom ispravom u kojoj je naveden sadržaj i način ispunjenja dužnikovih obaveza mora </w:t>
      </w:r>
      <w:r w:rsidR="002B5468">
        <w:t>biti vidljivo kome će pristupatelj dugu podmiriti potraživanje te u kojem roku.</w:t>
      </w:r>
    </w:p>
    <w:p w:rsidRDefault="002B5468" w:rsidP="001313C3" w:rsidR="002B5468">
      <w:pPr>
        <w:ind w:firstLine="708"/>
        <w:jc w:val="both"/>
      </w:pPr>
    </w:p>
    <w:p w:rsidRDefault="008104C5" w:rsidP="001313C3" w:rsidR="008104C5">
      <w:pPr>
        <w:ind w:firstLine="708"/>
        <w:jc w:val="both"/>
      </w:pPr>
      <w:r>
        <w:t>Međutim, uvidom u ispravu ovjerovljenu od javnog bilježni</w:t>
      </w:r>
      <w:r w:rsidR="00045377">
        <w:t xml:space="preserve">ka, </w:t>
      </w:r>
      <w:r w:rsidR="00A06903">
        <w:t xml:space="preserve">dostavljenu u spis, </w:t>
      </w:r>
      <w:r w:rsidR="00045377">
        <w:t>sud je utvrdio kako nedosta</w:t>
      </w:r>
      <w:r>
        <w:t>je precizan sadržaj i način ispunjenja</w:t>
      </w:r>
      <w:r w:rsidR="002B5468">
        <w:t xml:space="preserve"> ob</w:t>
      </w:r>
      <w:r>
        <w:t xml:space="preserve">veza predloženog stečajnog dužnika. </w:t>
      </w:r>
      <w:r w:rsidR="002B5468">
        <w:t>Nedostaje popis vjerovnika, sa iznosima dugovanja (potraživanja), adresom/sjedištem i OIB-om vjerovnika.</w:t>
      </w:r>
    </w:p>
    <w:p w:rsidRDefault="008104C5" w:rsidP="001313C3" w:rsidR="008104C5">
      <w:pPr>
        <w:ind w:firstLine="708"/>
        <w:jc w:val="both"/>
      </w:pPr>
    </w:p>
    <w:p w:rsidRDefault="008104C5" w:rsidP="000874F0" w:rsidR="000874F0">
      <w:pPr>
        <w:ind w:firstLine="708"/>
        <w:jc w:val="both"/>
      </w:pPr>
      <w:r>
        <w:t>Naime, u ispravi ovjerenoj od javnog bilježnika nisu navedeni vjerovnici</w:t>
      </w:r>
      <w:r w:rsidR="000874F0">
        <w:t>, sa točnim nazivom vjerovnika (tvrtke), sjedištem/adresom i OIB-om, sa iznosima dugovanja (potraživanja) svakog pojedinog vjerovnika.</w:t>
      </w:r>
    </w:p>
    <w:p w:rsidRDefault="000874F0" w:rsidP="000874F0" w:rsidR="000874F0">
      <w:pPr>
        <w:ind w:firstLine="708"/>
        <w:jc w:val="both"/>
      </w:pPr>
    </w:p>
    <w:p w:rsidRDefault="000874F0" w:rsidP="001313C3" w:rsidR="007E45A6">
      <w:pPr>
        <w:ind w:firstLine="708"/>
        <w:jc w:val="both"/>
      </w:pPr>
      <w:r>
        <w:t xml:space="preserve">Stoga kako bi sud mogao utvrditi vjerovnike predloženog stečajnog dužnika, </w:t>
      </w:r>
      <w:r w:rsidR="002C256F">
        <w:t>te kako bi izjava i od javno</w:t>
      </w:r>
      <w:r w:rsidR="00C0284A">
        <w:t>g</w:t>
      </w:r>
      <w:r w:rsidR="002C256F">
        <w:t xml:space="preserve"> bijležnika ovjerovljena isprava imala sve </w:t>
      </w:r>
      <w:r w:rsidR="00C0284A">
        <w:t xml:space="preserve">potrebne podatke vezane uz sadržaj i način ispunjenja dužnikovih obaveza, </w:t>
      </w:r>
      <w:r>
        <w:t>a čije se tražbine obvezuje podmiriti pristupatelj dugu, u skladu s odredbom članka 124. Stečajnog zakona (NN 71/15; dalje SZ), odl</w:t>
      </w:r>
      <w:r w:rsidR="00883547">
        <w:t>učeno je kao u izreci zaključka točke I –III.</w:t>
      </w:r>
    </w:p>
    <w:p w:rsidRDefault="00883547" w:rsidP="001313C3" w:rsidR="00883547">
      <w:pPr>
        <w:ind w:firstLine="708"/>
        <w:jc w:val="both"/>
      </w:pPr>
    </w:p>
    <w:p w:rsidRDefault="00883547" w:rsidP="001313C3" w:rsidR="00883547">
      <w:pPr>
        <w:ind w:firstLine="708"/>
        <w:jc w:val="both"/>
      </w:pPr>
      <w:r>
        <w:t xml:space="preserve">Odredbom članka 10. Stečajnog zakona (NN 71/15; dalje SZ) prpisano je kako se u stečajnom </w:t>
      </w:r>
      <w:r w:rsidRPr="00883547">
        <w:t>postupku na odgovarajući način primjenjuju pravila parničnoga postupka u postupku pred trgovačkim sudovima</w:t>
      </w:r>
      <w:r>
        <w:t xml:space="preserve">, slijedom je </w:t>
      </w:r>
      <w:r w:rsidR="00045377">
        <w:t>temeljem članka 109. Zakona o parničnom postupku (</w:t>
      </w:r>
      <w:r w:rsidR="00045377" w:rsidRPr="00045377">
        <w:t>Narodne novine 53/1991, 91/1992, 112/1999, 129/2000, 88/2001, 117/2003, 88/2005, 2/2007, 96/2008, 84/2008, 123/2008, 57/2011, 25/2013, 89/2014</w:t>
      </w:r>
      <w:r w:rsidR="00045377">
        <w:t>; dalje ZPP) odlučeno kao pod točkom IV.</w:t>
      </w:r>
    </w:p>
    <w:p w:rsidRDefault="00045377" w:rsidP="001313C3" w:rsidR="00045377">
      <w:pPr>
        <w:ind w:firstLine="708"/>
        <w:jc w:val="both"/>
      </w:pPr>
    </w:p>
    <w:p w:rsidRDefault="00045377" w:rsidP="001313C3" w:rsidR="00045377">
      <w:pPr>
        <w:ind w:firstLine="708"/>
        <w:jc w:val="both"/>
      </w:pPr>
      <w:r>
        <w:lastRenderedPageBreak/>
        <w:t>Slijedom navedenoga odlučeno je kao u izreci zaključka,</w:t>
      </w:r>
    </w:p>
    <w:p w:rsidRDefault="007E45A6" w:rsidP="001313C3" w:rsidR="007E45A6">
      <w:pPr>
        <w:ind w:firstLine="708"/>
        <w:jc w:val="both"/>
      </w:pPr>
    </w:p>
    <w:p w:rsidRDefault="000874F0" w:rsidP="002873FF" w:rsidR="002873FF">
      <w:pPr>
        <w:jc w:val="center"/>
      </w:pPr>
      <w:r>
        <w:t>U Zagrebu, 27</w:t>
      </w:r>
      <w:r w:rsidR="00BB093B">
        <w:t>.</w:t>
      </w:r>
      <w:r w:rsidR="001313C3">
        <w:t xml:space="preserve"> s</w:t>
      </w:r>
      <w:r>
        <w:t>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6304BE" w:rsidR="006304B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6304B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04BE" w:rsidP="0052300D" w:rsidR="006304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2873FF" w:rsidP="006304BE" w:rsidR="002873FF">
      <w:pPr>
        <w:jc w:val="center"/>
      </w:pPr>
    </w:p>
    <w:p w:rsidRDefault="006304BE" w:rsidP="002873FF" w:rsidR="006304BE"/>
    <w:p w:rsidRDefault="006304BE" w:rsidP="002873FF" w:rsidR="006304BE"/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sectPr w:rsidR="00352B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0D" w:rsidP="006304BE" w:rsidR="0052300D">
      <w:r>
        <w:separator/>
      </w:r>
    </w:p>
  </w:endnote>
  <w:endnote w:id="0" w:type="continuationSeparator">
    <w:p w:rsidRDefault="0052300D" w:rsidP="006304BE" w:rsidR="0052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0D" w:rsidP="006304BE" w:rsidR="0052300D">
      <w:r>
        <w:separator/>
      </w:r>
    </w:p>
  </w:footnote>
  <w:footnote w:id="0" w:type="continuationSeparator">
    <w:p w:rsidRDefault="0052300D" w:rsidP="006304BE" w:rsidR="00523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4BE" w:rsidP="006304BE" w:rsidR="006304BE">
    <w:r>
      <w:fldChar w:fldCharType="begin"/>
    </w:r>
    <w:r>
      <w:instrText>PAGE   \* MERGEFORMAT</w:instrText>
    </w:r>
    <w:r>
      <w:fldChar w:fldCharType="separate"/>
    </w:r>
    <w:r w:rsidR="00EC28BC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72.  St-2340/2016-20</w:t>
    </w:r>
  </w:p>
  <w:p w:rsidRDefault="006304BE" w:rsidR="006304BE">
    <w:pPr>
      <w:pStyle w:val="Zaglavlje"/>
      <w:jc w:val="center"/>
    </w:pPr>
  </w:p>
  <w:p w:rsidRDefault="006304BE" w:rsidR="00630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0DD5"/>
    <w:multiLevelType w:val="hybridMultilevel"/>
    <w:tmpl w:val="7752FA0A"/>
    <w:lvl w:tplc="8F4CEA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45377"/>
    <w:rsid w:val="000566F6"/>
    <w:rsid w:val="000874F0"/>
    <w:rsid w:val="000A6288"/>
    <w:rsid w:val="00110194"/>
    <w:rsid w:val="001313C3"/>
    <w:rsid w:val="00141D9D"/>
    <w:rsid w:val="00182001"/>
    <w:rsid w:val="001D2C3F"/>
    <w:rsid w:val="00266654"/>
    <w:rsid w:val="002873FF"/>
    <w:rsid w:val="002B3E70"/>
    <w:rsid w:val="002B5468"/>
    <w:rsid w:val="002C256F"/>
    <w:rsid w:val="002C2774"/>
    <w:rsid w:val="00322576"/>
    <w:rsid w:val="00332C09"/>
    <w:rsid w:val="0033451E"/>
    <w:rsid w:val="00352B7A"/>
    <w:rsid w:val="004A5DAA"/>
    <w:rsid w:val="004E0985"/>
    <w:rsid w:val="0052300D"/>
    <w:rsid w:val="005B29F1"/>
    <w:rsid w:val="005F6E38"/>
    <w:rsid w:val="0061395A"/>
    <w:rsid w:val="006304BE"/>
    <w:rsid w:val="00674394"/>
    <w:rsid w:val="006872D1"/>
    <w:rsid w:val="006B2658"/>
    <w:rsid w:val="006B2FDB"/>
    <w:rsid w:val="006E335B"/>
    <w:rsid w:val="007E45A6"/>
    <w:rsid w:val="008104C5"/>
    <w:rsid w:val="00883547"/>
    <w:rsid w:val="0092155B"/>
    <w:rsid w:val="0093632C"/>
    <w:rsid w:val="00944420"/>
    <w:rsid w:val="00982611"/>
    <w:rsid w:val="00A06903"/>
    <w:rsid w:val="00AA1B8F"/>
    <w:rsid w:val="00B35B6D"/>
    <w:rsid w:val="00B92C2B"/>
    <w:rsid w:val="00BB093B"/>
    <w:rsid w:val="00C0284A"/>
    <w:rsid w:val="00C21847"/>
    <w:rsid w:val="00C22779"/>
    <w:rsid w:val="00D808B9"/>
    <w:rsid w:val="00E40B22"/>
    <w:rsid w:val="00EC28BC"/>
    <w:rsid w:val="00F2745F"/>
    <w:rsid w:val="00FC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2779"/>
    <w:pPr>
      <w:ind w:left="708"/>
    </w:pPr>
  </w:style>
  <w:style w:styleId="Tekstbalonia" w:type="paragraph">
    <w:name w:val="Balloon Text"/>
    <w:basedOn w:val="Normal"/>
    <w:link w:val="TekstbaloniaChar"/>
    <w:rsid w:val="00C02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0284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30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04BE"/>
    <w:rPr>
      <w:sz w:val="24"/>
      <w:szCs w:val="24"/>
    </w:rPr>
  </w:style>
  <w:style w:styleId="Podnoje" w:type="paragraph">
    <w:name w:val="footer"/>
    <w:basedOn w:val="Normal"/>
    <w:link w:val="PodnojeChar"/>
    <w:rsid w:val="00630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04B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304B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6304B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2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2779"/>
    <w:pPr>
      <w:ind w:left="708"/>
    </w:pPr>
  </w:style>
  <w:style w:styleId="Tekstbalonia" w:type="paragraph">
    <w:name w:val="Balloon Text"/>
    <w:basedOn w:val="Normal"/>
    <w:link w:val="TekstbaloniaChar"/>
    <w:rsid w:val="00C02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0284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30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04BE"/>
    <w:rPr>
      <w:sz w:val="24"/>
      <w:szCs w:val="24"/>
    </w:rPr>
  </w:style>
  <w:style w:styleId="Podnoje" w:type="paragraph">
    <w:name w:val="footer"/>
    <w:basedOn w:val="Normal"/>
    <w:link w:val="PodnojeChar"/>
    <w:rsid w:val="00630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04B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304B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6304B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2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4760</properties:Characters>
  <properties:Lines>110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2017-07-27T11:10:00Z</dcterms:created>
  <dc:creator>nribaric</dc:creator>
  <cp:lastModifiedBy>Jadranka Zelić</cp:lastModifiedBy>
  <cp:lastPrinted>2017-07-27T11:10:00Z</cp:lastPrinted>
  <dcterms:modified xmlns:xsi="http://www.w3.org/2001/XMLSchema-instance" xsi:type="dcterms:W3CDTF">2017-07-27T11:11:00Z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