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3280" w14:paraId="91b3280" w:rsidRDefault="006F2AE4" w:rsidP="00910611" w:rsidR="006F2AE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2AE4" w:rsidP="00910611" w:rsidR="006F2AE4">
      <w:r>
        <w:rPr>
          <w:rFonts w:eastAsia="MS Mincho"/>
        </w:rPr>
        <w:t xml:space="preserve">   REPUBLIKA HRVATSKA</w:t>
      </w:r>
    </w:p>
    <w:p w:rsidRDefault="006F2AE4" w:rsidP="00910611" w:rsidR="006F2AE4">
      <w:r>
        <w:rPr>
          <w:rFonts w:eastAsia="MS Mincho"/>
        </w:rPr>
        <w:t>TRGOVAČKI SUD U RIJECI</w:t>
      </w:r>
    </w:p>
    <w:p w:rsidRDefault="006F2AE4" w:rsidR="006F2AE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144B" w:rsidP="00D5144B" w:rsidR="00D5144B" w:rsidRPr="00E31274">
      <w:pPr>
        <w:jc w:val="both"/>
        <w:rPr>
          <w:b/>
        </w:rPr>
      </w:pPr>
    </w:p>
    <w:p w:rsidRDefault="00D442D0" w:rsidP="00D5144B" w:rsidR="00D442D0" w:rsidRPr="00E31274">
      <w:pPr>
        <w:jc w:val="both"/>
        <w:rPr>
          <w:b/>
        </w:rPr>
      </w:pPr>
    </w:p>
    <w:p w:rsidRDefault="00D442D0" w:rsidP="00D5144B" w:rsidR="00D442D0" w:rsidRPr="00E31274">
      <w:pPr>
        <w:jc w:val="both"/>
        <w:rPr>
          <w:b/>
        </w:rPr>
      </w:pPr>
    </w:p>
    <w:p w:rsidRDefault="00D5144B" w:rsidP="00D5144B" w:rsidR="00D5144B">
      <w:pPr>
        <w:jc w:val="both"/>
        <w:rPr>
          <w:b/>
        </w:rPr>
      </w:pPr>
    </w:p>
    <w:p w:rsidRDefault="00986068" w:rsidP="00D5144B" w:rsidR="00986068" w:rsidRPr="00E31274">
      <w:pPr>
        <w:jc w:val="both"/>
        <w:rPr>
          <w:b/>
        </w:rPr>
      </w:pPr>
    </w:p>
    <w:p w:rsidRDefault="00D5144B" w:rsidP="00D5144B" w:rsidR="00D5144B">
      <w:pPr>
        <w:jc w:val="both"/>
        <w:rPr>
          <w:b/>
        </w:rPr>
      </w:pP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AC7B3B" w:rsidP="00AC7B3B" w:rsidR="00AC7B3B" w:rsidRPr="00AC7B3B">
      <w:pPr>
        <w:rPr>
          <w:lang w:eastAsia="en-US"/>
        </w:rPr>
      </w:pP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8D16B5">
        <w:t xml:space="preserve">OIB 88785964957,  </w:t>
      </w:r>
      <w:r w:rsidRPr="00BB52A2">
        <w:t xml:space="preserve"> po sucu </w:t>
      </w:r>
      <w:r w:rsidR="00C017DB">
        <w:t xml:space="preserve">pojedincu </w:t>
      </w:r>
      <w:r w:rsidRPr="00BB52A2">
        <w:t xml:space="preserve">Danieli Korlević, u </w:t>
      </w:r>
      <w:r w:rsidR="008D16B5">
        <w:t xml:space="preserve">skraćenom </w:t>
      </w:r>
      <w:r w:rsidRPr="00BB52A2">
        <w:t>stečajnom postupku</w:t>
      </w:r>
      <w:r w:rsidR="004302D2">
        <w:t xml:space="preserve"> </w:t>
      </w:r>
      <w:r w:rsidRPr="00BB52A2">
        <w:t>nad dužnikom</w:t>
      </w:r>
      <w:r w:rsidR="008D16B5">
        <w:t xml:space="preserve"> </w:t>
      </w:r>
      <w:r w:rsidR="008D16B5" w:rsidRPr="008D16B5">
        <w:rPr>
          <w:b/>
        </w:rPr>
        <w:t>ANTIČKA KUĆA j. d.o.o. za turizam i ugostiteljstvo, NOVALJA, Dalmatinska 2, OIB45946127542</w:t>
      </w:r>
      <w:r w:rsidR="00C017DB">
        <w:rPr>
          <w:b/>
        </w:rPr>
        <w:t>,</w:t>
      </w:r>
      <w:r w:rsidRPr="00BB52A2">
        <w:rPr>
          <w:b/>
        </w:rPr>
        <w:t xml:space="preserve"> </w:t>
      </w:r>
      <w:r w:rsidRPr="00BB52A2">
        <w:t xml:space="preserve">dana </w:t>
      </w:r>
      <w:r w:rsidR="008D16B5">
        <w:t>28. studenog</w:t>
      </w:r>
      <w:r w:rsidR="004302D2">
        <w:t xml:space="preserve"> </w:t>
      </w:r>
      <w:r w:rsidR="00C017DB">
        <w:t>2016</w:t>
      </w:r>
      <w:r w:rsidRPr="00BB52A2">
        <w:t>. godine</w:t>
      </w:r>
    </w:p>
    <w:p w:rsidRDefault="00BB52A2" w:rsidP="00D5144B" w:rsidR="00BB52A2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>
      <w:pPr>
        <w:jc w:val="center"/>
      </w:pPr>
    </w:p>
    <w:p w:rsidRDefault="00D5144B" w:rsidP="00D5144B" w:rsidR="00112F3F" w:rsidRPr="00C017DB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8D16B5">
        <w:rPr>
          <w:b/>
        </w:rPr>
        <w:t>348/16-6</w:t>
      </w:r>
      <w:r w:rsidR="00BB52A2">
        <w:t xml:space="preserve"> od</w:t>
      </w:r>
      <w:r w:rsidR="004364AA" w:rsidRPr="00E31274">
        <w:t xml:space="preserve"> </w:t>
      </w:r>
      <w:r w:rsidR="008D16B5">
        <w:t>23.</w:t>
      </w:r>
      <w:r w:rsidR="00C017DB">
        <w:t xml:space="preserve"> rujna 2016.</w:t>
      </w:r>
      <w:r w:rsidR="00112F3F">
        <w:t xml:space="preserve"> godine </w:t>
      </w:r>
      <w:r w:rsidR="000E2C93">
        <w:t xml:space="preserve">u </w:t>
      </w:r>
      <w:r w:rsidR="008D16B5">
        <w:t xml:space="preserve">obrazloženju na stranici 1.  redak treći, </w:t>
      </w:r>
      <w:r w:rsidR="00281AA0">
        <w:t xml:space="preserve"> tako</w:t>
      </w:r>
      <w:r w:rsidR="00112F3F">
        <w:t xml:space="preserve"> da umjesto "</w:t>
      </w:r>
      <w:r w:rsidR="008D16B5">
        <w:t>ALEX HU društvo s ograničenom odgovornošću za trgovinu, RIJEKA, Žrtava fašizma 8, OIB 38707766078</w:t>
      </w:r>
      <w:r w:rsidR="00112F3F">
        <w:t>"</w:t>
      </w:r>
      <w:r w:rsidR="00281AA0">
        <w:t>, t</w:t>
      </w:r>
      <w:r w:rsidR="00112F3F">
        <w:t>reba pisati "</w:t>
      </w:r>
      <w:r w:rsidR="008D16B5" w:rsidRPr="008D16B5">
        <w:t xml:space="preserve"> </w:t>
      </w:r>
      <w:r w:rsidR="008D16B5" w:rsidRPr="008D16B5">
        <w:rPr>
          <w:b/>
        </w:rPr>
        <w:t>ANTIČKA KUĆA j. d.o.o. za turizam i ugostiteljstvo, NOVALJA, Dalmatinska 2, OIB45946127542</w:t>
      </w:r>
      <w:r w:rsidR="00112F3F" w:rsidRPr="00C017DB">
        <w:rPr>
          <w:b/>
        </w:rPr>
        <w:t>".</w:t>
      </w: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>
      <w:pPr>
        <w:jc w:val="both"/>
      </w:pPr>
    </w:p>
    <w:p w:rsidRDefault="00AC7B3B" w:rsidP="00D5144B" w:rsidR="00AC7B3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>
      <w:pPr>
        <w:rPr>
          <w:lang w:eastAsia="en-US"/>
        </w:rPr>
      </w:pPr>
    </w:p>
    <w:p w:rsidRDefault="00AC7B3B" w:rsidP="00D5144B" w:rsidR="00AC7B3B" w:rsidRPr="00E31274">
      <w:pPr>
        <w:rPr>
          <w:lang w:eastAsia="en-US"/>
        </w:rPr>
      </w:pPr>
    </w:p>
    <w:p w:rsidRDefault="004364AA" w:rsidP="00D5144B" w:rsidR="00D5144B" w:rsidRPr="00E31274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8D16B5">
        <w:t>348/16-6</w:t>
      </w:r>
      <w:r w:rsidR="00FF6984" w:rsidRPr="00E31274">
        <w:t xml:space="preserve"> </w:t>
      </w:r>
      <w:r w:rsidR="00D5144B" w:rsidRPr="00E31274">
        <w:t>od</w:t>
      </w:r>
      <w:r w:rsidR="008D16B5">
        <w:t xml:space="preserve"> 23</w:t>
      </w:r>
      <w:r w:rsidR="00C017DB">
        <w:t>. rujna</w:t>
      </w:r>
      <w:r w:rsidR="00F571DC" w:rsidRPr="00E31274">
        <w:t xml:space="preserve"> 201</w:t>
      </w:r>
      <w:r w:rsidR="00C017DB">
        <w:t>6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 xml:space="preserve">došlo je do očite pogreške u pisanju, pa je sud 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C017DB">
        <w:t>u vezi čl.10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 xml:space="preserve">(NN </w:t>
      </w:r>
      <w:r w:rsidR="00C017DB">
        <w:rPr>
          <w:bCs/>
        </w:rPr>
        <w:t>71/15</w:t>
      </w:r>
      <w:r w:rsidR="00AE42B4" w:rsidRPr="003D4368">
        <w:rPr>
          <w:bCs/>
        </w:rPr>
        <w:t>)</w:t>
      </w:r>
      <w:r w:rsidR="00AE42B4">
        <w:t>,</w:t>
      </w:r>
      <w:r w:rsidR="00AE42B4" w:rsidRPr="00DA66D5">
        <w:t xml:space="preserve"> </w:t>
      </w:r>
      <w:r w:rsidR="009538AF" w:rsidRPr="00E31274">
        <w:t>riješio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8D16B5">
        <w:t>28. studenog</w:t>
      </w:r>
      <w:r w:rsidR="00F571DC" w:rsidRPr="00E31274">
        <w:t xml:space="preserve"> 201</w:t>
      </w:r>
      <w:r w:rsidR="00C017DB">
        <w:t>6</w:t>
      </w:r>
      <w:r w:rsidR="00F571DC" w:rsidRPr="00E31274">
        <w:t>. godine</w:t>
      </w:r>
    </w:p>
    <w:p w:rsidRDefault="00D5144B" w:rsidP="00D5144B" w:rsidR="00D5144B">
      <w:pPr>
        <w:jc w:val="center"/>
      </w:pPr>
    </w:p>
    <w:p w:rsidRDefault="00BB52A2" w:rsidP="00D5144B" w:rsidR="00BB52A2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C017DB">
        <w:t>S</w:t>
      </w:r>
      <w:r w:rsidR="00D5144B" w:rsidRPr="00E31274">
        <w:t>udac</w:t>
      </w:r>
    </w:p>
    <w:p w:rsidRDefault="00D5144B" w:rsidP="00080619" w:rsidR="00BB52A2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0E2C93">
        <w:t xml:space="preserve"> </w:t>
      </w:r>
      <w:r w:rsidR="00080619">
        <w:t xml:space="preserve"> </w:t>
      </w:r>
    </w:p>
    <w:p w:rsidRDefault="004302D2" w:rsidP="004302D2" w:rsidR="004302D2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  <w:r w:rsidRPr="00E31274">
        <w:tab/>
      </w:r>
    </w:p>
    <w:p w:rsidRDefault="00573844" w:rsidP="00573844" w:rsidR="00573844" w:rsidRPr="00573844">
      <w:pPr>
        <w:jc w:val="both"/>
        <w:rPr>
          <w:b/>
        </w:rPr>
      </w:pPr>
    </w:p>
    <w:p w:rsidRDefault="00573844" w:rsidP="00573844" w:rsidR="00573844" w:rsidRPr="00573844">
      <w:pPr>
        <w:jc w:val="both"/>
        <w:rPr>
          <w:b/>
        </w:rPr>
      </w:pPr>
      <w:r w:rsidRPr="00573844">
        <w:rPr>
          <w:b/>
        </w:rPr>
        <w:t>UPUTA O PRAVNOM LIJEKU:</w:t>
      </w:r>
    </w:p>
    <w:p w:rsidRDefault="00573844" w:rsidP="00573844" w:rsidR="00573844" w:rsidRPr="00573844">
      <w:pPr>
        <w:jc w:val="both"/>
      </w:pPr>
      <w:r w:rsidRPr="00573844">
        <w:lastRenderedPageBreak/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573844" w:rsidP="00573844" w:rsidR="00573844">
      <w:pPr>
        <w:jc w:val="both"/>
        <w:rPr>
          <w:b/>
        </w:rPr>
      </w:pPr>
    </w:p>
    <w:p w:rsidRDefault="00573844" w:rsidP="00573844" w:rsidR="00573844">
      <w:pPr>
        <w:jc w:val="both"/>
        <w:rPr>
          <w:b/>
          <w:sz w:val="20"/>
          <w:szCs w:val="20"/>
        </w:rPr>
      </w:pPr>
    </w:p>
    <w:p w:rsidRDefault="00573844" w:rsidP="00573844" w:rsidR="00573844">
      <w:pPr>
        <w:jc w:val="both"/>
        <w:rPr>
          <w:b/>
          <w:sz w:val="20"/>
          <w:szCs w:val="20"/>
        </w:rPr>
      </w:pPr>
    </w:p>
    <w:p w:rsidRDefault="00573844" w:rsidP="00573844" w:rsidR="00573844">
      <w:pPr>
        <w:jc w:val="both"/>
        <w:rPr>
          <w:b/>
          <w:sz w:val="20"/>
          <w:szCs w:val="20"/>
        </w:rPr>
      </w:pPr>
    </w:p>
    <w:p w:rsidRDefault="00573844" w:rsidP="00573844" w:rsidR="00573844">
      <w:pPr>
        <w:jc w:val="both"/>
        <w:rPr>
          <w:b/>
          <w:sz w:val="20"/>
          <w:szCs w:val="20"/>
        </w:rPr>
      </w:pPr>
    </w:p>
    <w:p w:rsidRDefault="00573844" w:rsidP="00573844" w:rsidR="00573844">
      <w:pPr>
        <w:jc w:val="both"/>
        <w:rPr>
          <w:b/>
          <w:sz w:val="20"/>
          <w:szCs w:val="20"/>
        </w:rPr>
      </w:pPr>
    </w:p>
    <w:p w:rsidRDefault="00BB52A2" w:rsidP="00573844" w:rsidR="00BB52A2" w:rsidRPr="00BB52A2">
      <w:pPr>
        <w:jc w:val="both"/>
        <w:rPr>
          <w:b/>
          <w:sz w:val="20"/>
          <w:szCs w:val="20"/>
        </w:rPr>
      </w:pPr>
      <w:r w:rsidRPr="00BB52A2">
        <w:rPr>
          <w:b/>
          <w:sz w:val="20"/>
          <w:szCs w:val="20"/>
        </w:rPr>
        <w:t>DNA:</w:t>
      </w:r>
    </w:p>
    <w:p w:rsidRDefault="008D16B5" w:rsidP="00BB52A2" w:rsidR="00F22953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sudskom registru po pravomoćnosti</w:t>
      </w:r>
    </w:p>
    <w:p w:rsidRDefault="00112F3F" w:rsidP="00BB52A2" w:rsidR="00BB52A2">
      <w:pPr>
        <w:numPr>
          <w:ilvl w:val="0"/>
          <w:numId w:val="4"/>
        </w:numPr>
        <w:jc w:val="both"/>
        <w:rPr>
          <w:sz w:val="20"/>
          <w:szCs w:val="20"/>
        </w:rPr>
      </w:pPr>
      <w:r w:rsidRPr="008D16B5">
        <w:rPr>
          <w:sz w:val="20"/>
          <w:szCs w:val="20"/>
        </w:rPr>
        <w:t>e-</w:t>
      </w:r>
      <w:r w:rsidR="004302D2" w:rsidRPr="008D16B5">
        <w:rPr>
          <w:sz w:val="20"/>
          <w:szCs w:val="20"/>
        </w:rPr>
        <w:t>oglasna ploča</w:t>
      </w:r>
    </w:p>
    <w:p w:rsidRDefault="008D16B5" w:rsidP="00BE0656" w:rsidR="008D16B5" w:rsidRPr="008D16B5">
      <w:pPr>
        <w:ind w:left="720"/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8D16B5">
        <w:rPr>
          <w:sz w:val="20"/>
          <w:szCs w:val="20"/>
        </w:rPr>
        <w:t>28.11.</w:t>
      </w:r>
      <w:r w:rsidR="00C017DB">
        <w:rPr>
          <w:sz w:val="20"/>
          <w:szCs w:val="20"/>
        </w:rPr>
        <w:t>2016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C017DB" w:rsidP="00BB52A2" w:rsidR="00BB52A2" w:rsidRPr="00BB52A2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BB52A2" w:rsidRPr="00BB52A2">
        <w:rPr>
          <w:sz w:val="20"/>
          <w:szCs w:val="20"/>
        </w:rPr>
        <w:t xml:space="preserve">udac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p w:rsidRDefault="00A50178" w:rsidP="00BB52A2" w:rsidR="00A50178" w:rsidRPr="00E31274">
      <w:pPr>
        <w:jc w:val="both"/>
        <w:rPr>
          <w:sz w:val="20"/>
          <w:szCs w:val="20"/>
        </w:rPr>
      </w:pP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1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BF763A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6C20F4">
      <w:t>348/16-8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77A88"/>
    <w:rsid w:val="00080619"/>
    <w:rsid w:val="000953CA"/>
    <w:rsid w:val="000E2C93"/>
    <w:rsid w:val="00112F3F"/>
    <w:rsid w:val="00161DE3"/>
    <w:rsid w:val="001A21B8"/>
    <w:rsid w:val="00281AA0"/>
    <w:rsid w:val="002F7228"/>
    <w:rsid w:val="00357717"/>
    <w:rsid w:val="00387813"/>
    <w:rsid w:val="00387D25"/>
    <w:rsid w:val="003C0557"/>
    <w:rsid w:val="00427A29"/>
    <w:rsid w:val="004302D2"/>
    <w:rsid w:val="00434DE0"/>
    <w:rsid w:val="004364AA"/>
    <w:rsid w:val="00573844"/>
    <w:rsid w:val="00627A71"/>
    <w:rsid w:val="00667199"/>
    <w:rsid w:val="006C20F4"/>
    <w:rsid w:val="006E5449"/>
    <w:rsid w:val="006F2AE4"/>
    <w:rsid w:val="00735F23"/>
    <w:rsid w:val="007D352C"/>
    <w:rsid w:val="00894211"/>
    <w:rsid w:val="008D16B5"/>
    <w:rsid w:val="0090539B"/>
    <w:rsid w:val="009526C6"/>
    <w:rsid w:val="009538AF"/>
    <w:rsid w:val="00986068"/>
    <w:rsid w:val="009B46DE"/>
    <w:rsid w:val="009D095E"/>
    <w:rsid w:val="00A50178"/>
    <w:rsid w:val="00AC7B3B"/>
    <w:rsid w:val="00AE42B4"/>
    <w:rsid w:val="00B32FDA"/>
    <w:rsid w:val="00B45B54"/>
    <w:rsid w:val="00BB1564"/>
    <w:rsid w:val="00BB52A2"/>
    <w:rsid w:val="00BE0656"/>
    <w:rsid w:val="00BF763A"/>
    <w:rsid w:val="00C017DB"/>
    <w:rsid w:val="00C70229"/>
    <w:rsid w:val="00D02005"/>
    <w:rsid w:val="00D03A40"/>
    <w:rsid w:val="00D442D0"/>
    <w:rsid w:val="00D5144B"/>
    <w:rsid w:val="00DC198B"/>
    <w:rsid w:val="00E31274"/>
    <w:rsid w:val="00E855D0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2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A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A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A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A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F2A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2AE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2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A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A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A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A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F2A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2AE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St-348/2016-8</izvorni_sadrzaj>
    <derivirana_varijabla naziv="DomainObject.Oznaka_1">St-348/2016-8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listopada 2016.</izvorni_sadrzaj>
    <derivirana_varijabla naziv="DomainObject.Predmet.DatumArhiviranja_1">20.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>20. listopada 2047.</izvorni_sadrzaj>
    <derivirana_varijabla naziv="DomainObject.Predmet.DatumRokaCuvanja_1">20. listopada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listopada 2016.</izvorni_sadrzaj>
    <derivirana_varijabla naziv="DomainObject.Predmet.DatumZatvaranja_1">20.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hr.ibm.icms.common.model.sluzbeneosobe.Referada@15c115c1[id=6469, dbStatus=null, naziv=Referada 15, oznaka=null, sudac=null] &lt;-hr.ibm.icms.common.model.sluzbeneosobe.Referada@15c115c1[status dodjele: =false]</izvorni_sadrzaj>
    <derivirana_varijabla naziv="DomainObject.Predmet.MjestoCuvanja_1">hr.ibm.icms.common.model.sluzbeneosobe.Referada@15c115c1[id=6469, dbStatus=null, naziv=Referada 15, oznaka=null, sudac=null] &lt;-hr.ibm.icms.common.model.sluzbeneosobe.Referada@15c115c1[status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ANTIČKA KUĆA j.d.o.o.</izvorni_sadrzaj>
    <derivirana_varijabla naziv="DomainObject.Predmet.ProtustrankaFormated_1">  ANTIČKA KUĆA j.d.o.o.</derivirana_varijabla>
  </DomainObject.Predmet.ProtustrankaFormated>
  <DomainObject.Predmet.ProtustrankaFormatedOIB>
    <izvorni_sadrzaj>  ANTIČKA KUĆA j.d.o.o., OIB 45946127542</izvorni_sadrzaj>
    <derivirana_varijabla naziv="DomainObject.Predmet.ProtustrankaFormatedOIB_1">  ANTIČKA KUĆA j.d.o.o., OIB 45946127542</derivirana_varijabla>
  </DomainObject.Predmet.ProtustrankaFormatedOIB>
  <DomainObject.Predmet.ProtustrankaFormatedWithAdress>
    <izvorni_sadrzaj> ANTIČKA KUĆA j.d.o.o., Dalmatinska 2, 53291 Novalja</izvorni_sadrzaj>
    <derivirana_varijabla naziv="DomainObject.Predmet.ProtustrankaFormatedWithAdress_1"> ANTIČKA KUĆA j.d.o.o., Dalmatinska 2, 53291 Novalja</derivirana_varijabla>
  </DomainObject.Predmet.ProtustrankaFormatedWithAdress>
  <DomainObject.Predmet.ProtustrankaFormatedWithAdressOIB>
    <izvorni_sadrzaj> ANTIČKA KUĆA j.d.o.o., OIB 45946127542, Dalmatinska 2, 53291 Novalja</izvorni_sadrzaj>
    <derivirana_varijabla naziv="DomainObject.Predmet.ProtustrankaFormatedWithAdressOIB_1"> ANTIČKA KUĆA j.d.o.o., OIB 45946127542, Dalmatinska 2, 53291 Novalja</derivirana_varijabla>
  </DomainObject.Predmet.ProtustrankaFormatedWithAdressOIB>
  <DomainObject.Predmet.ProtustrankaWithAdress>
    <izvorni_sadrzaj>ANTIČKA KUĆA j.d.o.o. Dalmatinska 2, 53291 Novalja</izvorni_sadrzaj>
    <derivirana_varijabla naziv="DomainObject.Predmet.ProtustrankaWithAdress_1">ANTIČKA KUĆA j.d.o.o. Dalmatinska 2, 53291 Novalja</derivirana_varijabla>
  </DomainObject.Predmet.ProtustrankaWithAdress>
  <DomainObject.Predmet.ProtustrankaWithAdressOIB>
    <izvorni_sadrzaj>ANTIČKA KUĆA j.d.o.o., OIB 45946127542, Dalmatinska 2, 53291 Novalja</izvorni_sadrzaj>
    <derivirana_varijabla naziv="DomainObject.Predmet.ProtustrankaWithAdressOIB_1">ANTIČKA KUĆA j.d.o.o., OIB 45946127542, Dalmatinska 2, 53291 Novalja</derivirana_varijabla>
  </DomainObject.Predmet.ProtustrankaWithAdressOIB>
  <DomainObject.Predmet.ProtustrankaNazivFormated>
    <izvorni_sadrzaj>ANTIČKA KUĆA j.d.o.o.</izvorni_sadrzaj>
    <derivirana_varijabla naziv="DomainObject.Predmet.ProtustrankaNazivFormated_1">ANTIČKA KUĆA j.d.o.o.</derivirana_varijabla>
  </DomainObject.Predmet.ProtustrankaNazivFormated>
  <DomainObject.Predmet.ProtustrankaNazivFormatedOIB>
    <izvorni_sadrzaj>ANTIČKA KUĆA j.d.o.o., OIB 45946127542</izvorni_sadrzaj>
    <derivirana_varijabla naziv="DomainObject.Predmet.ProtustrankaNazivFormatedOIB_1">ANTIČKA KUĆA j.d.o.o., OIB 45946127542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ANTIČKA KUĆA j.d.o.o.</item>
    </izvorni_sadrzaj>
    <derivirana_varijabla naziv="DomainObject.Predmet.ProtuStrankaListFormated_1">
      <item>ANTIČKA KUĆA j.d.o.o.</item>
    </derivirana_varijabla>
  </DomainObject.Predmet.ProtuStrankaListFormated>
  <DomainObject.Predmet.ProtuStrankaListFormatedOIB>
    <izvorni_sadrzaj>
      <item>ANTIČKA KUĆA j.d.o.o., OIB 45946127542</item>
    </izvorni_sadrzaj>
    <derivirana_varijabla naziv="DomainObject.Predmet.ProtuStrankaListFormatedOIB_1">
      <item>ANTIČKA KUĆA j.d.o.o., OIB 45946127542</item>
    </derivirana_varijabla>
  </DomainObject.Predmet.ProtuStrankaListFormatedOIB>
  <DomainObject.Predmet.ProtuStrankaListFormatedWithAdress>
    <izvorni_sadrzaj>
      <item>ANTIČKA KUĆA j.d.o.o., Dalmatinska 2, 53291 Novalja</item>
    </izvorni_sadrzaj>
    <derivirana_varijabla naziv="DomainObject.Predmet.ProtuStrankaListFormatedWithAdress_1">
      <item>ANTIČKA KUĆA j.d.o.o., Dalmatinska 2, 53291 Novalja</item>
    </derivirana_varijabla>
  </DomainObject.Predmet.ProtuStrankaListFormatedWithAdress>
  <DomainObject.Predmet.ProtuStrankaListFormatedWithAdressOIB>
    <izvorni_sadrzaj>
      <item>ANTIČKA KUĆA j.d.o.o., OIB 45946127542, Dalmatinska 2, 53291 Novalja</item>
    </izvorni_sadrzaj>
    <derivirana_varijabla naziv="DomainObject.Predmet.ProtuStrankaListFormatedWithAdressOIB_1">
      <item>ANTIČKA KUĆA j.d.o.o., OIB 45946127542, Dalmatinska 2, 53291 Novalja</item>
    </derivirana_varijabla>
  </DomainObject.Predmet.ProtuStrankaListFormatedWithAdressOIB>
  <DomainObject.Predmet.ProtuStrankaListNazivFormated>
    <izvorni_sadrzaj>
      <item>ANTIČKA KUĆA j.d.o.o.</item>
    </izvorni_sadrzaj>
    <derivirana_varijabla naziv="DomainObject.Predmet.ProtuStrankaListNazivFormated_1">
      <item>ANTIČKA KUĆA j.d.o.o.</item>
    </derivirana_varijabla>
  </DomainObject.Predmet.ProtuStrankaListNazivFormated>
  <DomainObject.Predmet.ProtuStrankaListNazivFormatedOIB>
    <izvorni_sadrzaj>
      <item>ANTIČKA KUĆA j.d.o.o., OIB 45946127542</item>
    </izvorni_sadrzaj>
    <derivirana_varijabla naziv="DomainObject.Predmet.ProtuStrankaListNazivFormatedOIB_1">
      <item>ANTIČKA KUĆA j.d.o.o., OIB 45946127542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St-348/2016-8</izvorni_sadrzaj>
    <derivirana_varijabla naziv="DomainObject.PoslovniBrojDokumenta_1">St-348/2016-8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ANTIČKA KUĆA j.d.o.o.</izvorni_sadrzaj>
    <derivirana_varijabla naziv="DomainObject.Predmet.ProtustrankaIDrugi_1">ANTIČKA KUĆA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ANTIČKA KUĆA j.d.o.o., OIB 45946127542, Dalmatinska 2, 53291 Novalja</izvorni_sadrzaj>
    <derivirana_varijabla naziv="DomainObject.Predmet.ProtustrankaIDrugiAdressOIB_1">ANTIČKA KUĆA j.d.o.o., OIB 45946127542, Dalmatinska 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>12. listopada 2016.</izvorni_sadrzaj>
    <derivirana_varijabla naziv="DomainObject.Predmet.OdlukaRjesenje.DatumPravomocnosti_1">12. listopada 2016.</derivirana_varijabla>
  </DomainObject.Predmet.OdlukaRjesenje.DatumPravomocnosti>
  <DomainObject.Predmet.OdlukaRjesenje.Oznaka>
    <izvorni_sadrzaj>St-348/2016-6</izvorni_sadrzaj>
    <derivirana_varijabla naziv="DomainObject.Predmet.OdlukaRjesenje.Oznaka_1">St-348/2016-6</derivirana_varijabla>
  </DomainObject.Predmet.OdlukaRjesenje.Oznaka>
  <DomainObject.Predmet.SudioniciListNaziv>
    <izvorni_sadrzaj>
      <item>FINA  Rijeka</item>
      <item>ANTIČKA KUĆA j.d.o.o.</item>
    </izvorni_sadrzaj>
    <derivirana_varijabla naziv="DomainObject.Predmet.SudioniciListNaziv_1">
      <item>FINA  Rijeka</item>
      <item>ANTIČKA KUĆA j.d.o.o.</item>
    </derivirana_varijabla>
  </DomainObject.Predmet.SudioniciListNaziv>
  <DomainObject.Predmet.SudioniciListAdressOIB>
    <izvorni_sadrzaj>
      <item>FINA  Rijeka, OIB 85821130368, Frana Kurelca 8,51000 Rijeka</item>
      <item>ANTIČKA KUĆA j.d.o.o., OIB 45946127542, Dalmatinska 2,53291 Novalja</item>
    </izvorni_sadrzaj>
    <derivirana_varijabla naziv="DomainObject.Predmet.SudioniciListAdressOIB_1">
      <item>FINA  Rijeka, OIB 85821130368, Frana Kurelca 8,51000 Rijeka</item>
      <item>ANTIČKA KUĆA j.d.o.o., OIB 45946127542, Dalmatinska 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45946127542</item>
    </izvorni_sadrzaj>
    <derivirana_varijabla naziv="DomainObject.Predmet.SudioniciListNazivOIB_1">
      <item>, OIB 85821130368</item>
      <item>, OIB 45946127542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265</properties:Words>
  <properties:Characters>1332</properties:Characters>
  <properties:Lines>66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2016-11-28T09:42:00Z</dcterms:created>
  <dc:creator>dcmelik</dc:creator>
  <cp:lastModifiedBy>Jasna Radulović</cp:lastModifiedBy>
  <cp:lastPrinted>2016-11-28T09:49:00Z</cp:lastPrinted>
  <dcterms:modified xmlns:xsi="http://www.w3.org/2001/XMLSchema-instance" xsi:type="dcterms:W3CDTF">2016-11-28T09:51:00Z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St-348/2016-8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