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357a" w14:paraId="0da357a" w:rsidRDefault="00330B1C" w:rsidP="00330B1C" w:rsidR="00330B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B1C" w:rsidP="00330B1C" w:rsidR="00330B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0B1C" w:rsidP="00330B1C" w:rsidR="00330B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0B1C" w:rsidP="00330B1C" w:rsidR="00330B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0B1C" w:rsidP="00330B1C" w:rsidR="00330B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0B1C" w:rsidP="00330B1C" w:rsidR="00330B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0B1C" w:rsidP="00330B1C" w:rsidR="00330B1C" w:rsidRPr="005D578C">
      <w:pPr>
        <w:jc w:val="center"/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</w:t>
      </w:r>
      <w:r w:rsidR="00CE0EF3">
        <w:rPr>
          <w:rFonts w:cs="Times New Roman" w:eastAsia="Times New Roman"/>
        </w:rPr>
        <w:t>RECAM</w:t>
      </w:r>
      <w:r>
        <w:rPr>
          <w:rFonts w:cs="Times New Roman" w:eastAsia="Times New Roman"/>
        </w:rPr>
        <w:t xml:space="preserve"> d. o. o. </w:t>
      </w:r>
      <w:r w:rsidR="00CE0EF3">
        <w:rPr>
          <w:rFonts w:cs="Times New Roman" w:eastAsia="Times New Roman"/>
        </w:rPr>
        <w:t>Novigrad</w:t>
      </w:r>
      <w:r>
        <w:rPr>
          <w:rFonts w:cs="Times New Roman" w:eastAsia="Times New Roman"/>
        </w:rPr>
        <w:t xml:space="preserve">, </w:t>
      </w:r>
      <w:r w:rsidR="00CE0EF3">
        <w:rPr>
          <w:rFonts w:cs="Times New Roman" w:eastAsia="Times New Roman"/>
        </w:rPr>
        <w:t>Salvela 53/a</w:t>
      </w:r>
      <w:r>
        <w:rPr>
          <w:rFonts w:cs="Times New Roman" w:eastAsia="Times New Roman"/>
        </w:rPr>
        <w:t xml:space="preserve">, OIB </w:t>
      </w:r>
      <w:r w:rsidR="00CE0EF3" w:rsidRPr="00CE0EF3">
        <w:rPr>
          <w:rFonts w:cs="Times New Roman" w:eastAsia="Times New Roman"/>
        </w:rPr>
        <w:t>85291562180</w:t>
      </w:r>
      <w:r>
        <w:rPr>
          <w:rFonts w:cs="Times New Roman" w:eastAsia="Times New Roman"/>
        </w:rPr>
        <w:t xml:space="preserve">, MBS </w:t>
      </w:r>
      <w:r w:rsidR="00CE0EF3" w:rsidRPr="00CE0EF3">
        <w:rPr>
          <w:rFonts w:cs="Times New Roman" w:eastAsia="Times New Roman"/>
        </w:rPr>
        <w:t>040089432</w:t>
      </w:r>
      <w:r>
        <w:rPr>
          <w:rFonts w:cs="Times New Roman" w:eastAsia="Times New Roman"/>
          <w:szCs w:val="24"/>
        </w:rPr>
        <w:t>, 23. kolovoza 2017.</w:t>
      </w: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 w:rsidR="00CE0EF3">
        <w:rPr>
          <w:rFonts w:cs="Times New Roman" w:eastAsia="Times New Roman"/>
        </w:rPr>
        <w:t xml:space="preserve">RECAM d. o. o. Novigrad, Salvela 53/a, OIB </w:t>
      </w:r>
      <w:r w:rsidR="00CE0EF3" w:rsidRPr="00CE0EF3">
        <w:rPr>
          <w:rFonts w:cs="Times New Roman" w:eastAsia="Times New Roman"/>
        </w:rPr>
        <w:t>85291562180</w:t>
      </w:r>
      <w:r w:rsidR="00CE0EF3">
        <w:rPr>
          <w:rFonts w:cs="Times New Roman" w:eastAsia="Times New Roman"/>
        </w:rPr>
        <w:t xml:space="preserve">, MBS </w:t>
      </w:r>
      <w:r w:rsidR="00CE0EF3" w:rsidRPr="00CE0EF3">
        <w:rPr>
          <w:rFonts w:cs="Times New Roman" w:eastAsia="Times New Roman"/>
        </w:rPr>
        <w:t>040089432</w:t>
      </w:r>
      <w:r>
        <w:rPr>
          <w:rFonts w:cs="Times New Roman" w:eastAsia="Times New Roman"/>
          <w:szCs w:val="24"/>
        </w:rPr>
        <w:t>.</w:t>
      </w: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CE0EF3"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330B1C" w:rsidP="00330B1C" w:rsidR="00330B1C">
      <w:pPr>
        <w:rPr>
          <w:rFonts w:cs="Times New Roman" w:eastAsia="Times New Roman"/>
          <w:szCs w:val="20"/>
        </w:rPr>
      </w:pPr>
    </w:p>
    <w:p w:rsidRDefault="00330B1C" w:rsidP="00330B1C" w:rsidR="00330B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CE0EF3">
        <w:rPr>
          <w:rFonts w:cs="Times New Roman" w:eastAsia="Times New Roman"/>
        </w:rPr>
        <w:t xml:space="preserve">RECAM d. o. o. Novigrad, Salvela 53/a, OIB </w:t>
      </w:r>
      <w:r w:rsidR="00CE0EF3" w:rsidRPr="00CE0EF3">
        <w:rPr>
          <w:rFonts w:cs="Times New Roman" w:eastAsia="Times New Roman"/>
        </w:rPr>
        <w:t>85291562180</w:t>
      </w:r>
      <w:r w:rsidR="00CE0EF3">
        <w:rPr>
          <w:rFonts w:cs="Times New Roman" w:eastAsia="Times New Roman"/>
        </w:rPr>
        <w:t xml:space="preserve">, MBS </w:t>
      </w:r>
      <w:r w:rsidR="00CE0EF3" w:rsidRPr="00CE0EF3">
        <w:rPr>
          <w:rFonts w:cs="Times New Roman" w:eastAsia="Times New Roman"/>
        </w:rPr>
        <w:t>040089432</w:t>
      </w:r>
      <w:r>
        <w:rPr>
          <w:rFonts w:cs="Times New Roman" w:eastAsia="Times New Roman"/>
          <w:szCs w:val="24"/>
        </w:rPr>
        <w:t>.</w:t>
      </w:r>
    </w:p>
    <w:p w:rsidRDefault="00330B1C" w:rsidP="00330B1C" w:rsidR="00330B1C">
      <w:pPr>
        <w:ind w:firstLine="709"/>
        <w:rPr>
          <w:rFonts w:cs="Times New Roman" w:eastAsia="Times New Roman"/>
          <w:szCs w:val="24"/>
        </w:rPr>
      </w:pPr>
    </w:p>
    <w:p w:rsidRDefault="00330B1C" w:rsidP="00330B1C" w:rsidR="00330B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CE0EF3">
        <w:rPr>
          <w:rFonts w:cs="Times New Roman" w:eastAsia="Times New Roman"/>
        </w:rPr>
        <w:t xml:space="preserve">RECAM d. o. o. Novigrad, Salvela 53/a, OIB </w:t>
      </w:r>
      <w:r w:rsidR="00CE0EF3" w:rsidRPr="00CE0EF3">
        <w:rPr>
          <w:rFonts w:cs="Times New Roman" w:eastAsia="Times New Roman"/>
        </w:rPr>
        <w:t>85291562180</w:t>
      </w:r>
      <w:r w:rsidR="00CE0EF3">
        <w:rPr>
          <w:rFonts w:cs="Times New Roman" w:eastAsia="Times New Roman"/>
        </w:rPr>
        <w:t xml:space="preserve">, MBS </w:t>
      </w:r>
      <w:r w:rsidR="00CE0EF3" w:rsidRPr="00CE0EF3">
        <w:rPr>
          <w:rFonts w:cs="Times New Roman" w:eastAsia="Times New Roman"/>
        </w:rPr>
        <w:t>040089432</w:t>
      </w:r>
      <w:r>
        <w:rPr>
          <w:rFonts w:cs="Times New Roman" w:eastAsia="Times New Roman"/>
          <w:szCs w:val="24"/>
        </w:rPr>
        <w:t>.</w:t>
      </w:r>
    </w:p>
    <w:p w:rsidRDefault="00CE0EF3" w:rsidP="00CE0EF3" w:rsidR="00330B1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0B1C" w:rsidP="00330B1C" w:rsidR="00330B1C">
      <w:pPr>
        <w:ind w:firstLine="708"/>
        <w:rPr>
          <w:rFonts w:cs="Times New Roman" w:eastAsia="Times New Roman"/>
          <w:szCs w:val="24"/>
        </w:rPr>
      </w:pPr>
    </w:p>
    <w:p w:rsidRDefault="00330B1C" w:rsidP="00330B1C" w:rsidR="00330B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CE0EF3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 w:rsidR="00CE0EF3">
        <w:rPr>
          <w:rFonts w:cs="Times New Roman" w:eastAsia="Times New Roman"/>
        </w:rPr>
        <w:t>RECAM d. o. o. Novigrad</w:t>
      </w:r>
      <w:r>
        <w:rPr>
          <w:rFonts w:cs="Times New Roman" w:eastAsia="Times New Roman"/>
          <w:szCs w:val="24"/>
        </w:rPr>
        <w:t>.</w:t>
      </w:r>
    </w:p>
    <w:p w:rsidRDefault="00330B1C" w:rsidP="00330B1C" w:rsidR="00330B1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</w:t>
      </w:r>
      <w:r w:rsidR="00CE0EF3">
        <w:t>26</w:t>
      </w:r>
      <w:r>
        <w:t xml:space="preserve">. svibnja 2017. imao neizvršene osnove za plaćanje u neprekinutom razdoblju od 120 dana u ukupnom iznosu </w:t>
      </w:r>
      <w:r w:rsidR="00CE0EF3">
        <w:t>9</w:t>
      </w:r>
      <w:r>
        <w:t>.</w:t>
      </w:r>
      <w:r w:rsidR="00CE0EF3">
        <w:t>733</w:t>
      </w:r>
      <w:r>
        <w:t>,</w:t>
      </w:r>
      <w:r w:rsidR="00CE0EF3">
        <w:t>95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</w:t>
      </w:r>
      <w:r w:rsidR="00CE0EF3">
        <w:rPr>
          <w:rFonts w:cs="Times New Roman" w:eastAsia="Times New Roman"/>
          <w:szCs w:val="24"/>
        </w:rPr>
        <w:t>320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30B1C" w:rsidP="00330B1C" w:rsidR="00330B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30B1C" w:rsidP="00330B1C" w:rsidR="00330B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30B1C" w:rsidP="00330B1C" w:rsidR="00330B1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30B1C" w:rsidP="00330B1C" w:rsidR="00330B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30B1C" w:rsidP="00330B1C" w:rsidR="00330B1C">
      <w:pPr>
        <w:jc w:val="left"/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left"/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0B1C" w:rsidP="00330B1C" w:rsidR="00330B1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0B1C" w:rsidP="00330B1C" w:rsidR="00330B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30B1C" w:rsidP="00330B1C" w:rsidR="00330B1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rPr>
          <w:rFonts w:cs="Times New Roman" w:eastAsia="Times New Roman"/>
          <w:szCs w:val="24"/>
        </w:rPr>
      </w:pPr>
    </w:p>
    <w:p w:rsidRDefault="00330B1C" w:rsidP="00330B1C" w:rsidR="00330B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30B1C" w:rsidP="00330B1C" w:rsidR="00330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0B1C" w:rsidP="00330B1C" w:rsidR="00330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E0EF3">
        <w:rPr>
          <w:rFonts w:cs="Times New Roman" w:eastAsia="Times New Roman"/>
        </w:rPr>
        <w:t>RECAM d. o. o. Novigrad, Salvela 53/a</w:t>
      </w:r>
      <w:r>
        <w:rPr>
          <w:rFonts w:cs="Times New Roman" w:eastAsia="Times New Roman"/>
        </w:rPr>
        <w:t xml:space="preserve">, </w:t>
      </w:r>
    </w:p>
    <w:p w:rsidRDefault="00330B1C" w:rsidP="00330B1C" w:rsidR="00330B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30B1C" w:rsidP="00330B1C" w:rsidR="00330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30B1C" w:rsidP="00330B1C" w:rsidR="00330B1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="00CE0EF3">
        <w:t>Slaven Gavrić iz Rijeke,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330B1C" w:rsidP="00330B1C" w:rsidR="00330B1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0B1C" w:rsidP="00330B1C" w:rsidR="00330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30B1C" w:rsidP="00330B1C" w:rsidR="00330B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30B1C" w:rsidP="00330B1C" w:rsidR="00330B1C"/>
    <w:p w:rsidRDefault="00330B1C" w:rsidP="00330B1C" w:rsidR="00330B1C"/>
    <w:p w:rsidRDefault="00330B1C" w:rsidP="00330B1C" w:rsidR="00330B1C"/>
    <w:p w:rsidRDefault="00330B1C" w:rsidP="00330B1C" w:rsidR="00330B1C"/>
    <w:p w:rsidRDefault="00330B1C" w:rsidP="00330B1C" w:rsidR="00330B1C"/>
    <w:p w:rsidRDefault="00330B1C" w:rsidP="00330B1C" w:rsidR="00330B1C"/>
    <w:p w:rsidRDefault="00330B1C" w:rsidP="00330B1C" w:rsidR="00330B1C"/>
    <w:p w:rsidRDefault="00330B1C" w:rsidP="00330B1C" w:rsidR="00330B1C"/>
    <w:p w:rsidRDefault="00330B1C" w:rsidP="00330B1C" w:rsidR="00330B1C"/>
    <w:p w:rsidRDefault="00536E64" w:rsidR="00536E64"/>
    <w:sectPr w:rsidSect="00330B1C" w:rsidR="00536E6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EF3" w:rsidR="00604EC2">
      <w:r>
        <w:separator/>
      </w:r>
    </w:p>
  </w:endnote>
  <w:endnote w:id="0" w:type="continuationSeparator">
    <w:p w:rsidRDefault="00CE0EF3" w:rsidR="00604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EF3" w:rsidR="00604EC2">
      <w:r>
        <w:separator/>
      </w:r>
    </w:p>
  </w:footnote>
  <w:footnote w:id="0" w:type="continuationSeparator">
    <w:p w:rsidRDefault="00CE0EF3" w:rsidR="00604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B1C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429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</w:t>
    </w:r>
    <w:r w:rsidR="00CE0EF3">
      <w:rPr>
        <w:szCs w:val="24"/>
      </w:rPr>
      <w:t>320</w:t>
    </w:r>
    <w:r>
      <w:rPr>
        <w:szCs w:val="24"/>
      </w:rP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B1C" w:rsidP="00330B1C" w:rsidR="00330B1C" w:rsidRPr="00970AE0">
    <w:pPr>
      <w:pStyle w:val="Zaglavlje"/>
      <w:jc w:val="right"/>
    </w:pPr>
    <w:r>
      <w:rPr>
        <w:szCs w:val="24"/>
      </w:rPr>
      <w:t>8 St-</w:t>
    </w:r>
    <w:r w:rsidR="00CE0EF3">
      <w:rPr>
        <w:szCs w:val="24"/>
      </w:rPr>
      <w:t>320</w:t>
    </w:r>
    <w:r>
      <w:rPr>
        <w:szCs w:val="24"/>
      </w:rP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4CB"/>
    <w:rsid w:val="00330B1C"/>
    <w:rsid w:val="00536E64"/>
    <w:rsid w:val="005524CB"/>
    <w:rsid w:val="00604EC2"/>
    <w:rsid w:val="00624299"/>
    <w:rsid w:val="00C51251"/>
    <w:rsid w:val="00CE0EF3"/>
    <w:rsid w:val="00DB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B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B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0B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B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0B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E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E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29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429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42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429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B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B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0B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0B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0B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E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E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29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429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42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429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RECAM d.o.o. NOVIGRAD</izvorni_sadrzaj>
    <derivirana_varijabla naziv="DomainObject.Predmet.ProtustrankaFormated_1">  RECAM d.o.o. NOVIGRAD</derivirana_varijabla>
  </DomainObject.Predmet.ProtustrankaFormated>
  <DomainObject.Predmet.ProtustrankaFormatedOIB>
    <izvorni_sadrzaj>  RECAM d.o.o. NOVIGRAD, OIB 85291562180</izvorni_sadrzaj>
    <derivirana_varijabla naziv="DomainObject.Predmet.ProtustrankaFormatedOIB_1">  RECAM d.o.o. NOVIGRAD, OIB 85291562180</derivirana_varijabla>
  </DomainObject.Predmet.ProtustrankaFormatedOIB>
  <DomainObject.Predmet.ProtustrankaFormatedWithAdress>
    <izvorni_sadrzaj> RECAM d.o.o. NOVIGRAD, Salvela 53/a, 52466 Novigrad</izvorni_sadrzaj>
    <derivirana_varijabla naziv="DomainObject.Predmet.ProtustrankaFormatedWithAdress_1"> RECAM d.o.o. NOVIGRAD, Salvela 53/a, 52466 Novigrad</derivirana_varijabla>
  </DomainObject.Predmet.ProtustrankaFormatedWithAdress>
  <DomainObject.Predmet.ProtustrankaFormatedWithAdressOIB>
    <izvorni_sadrzaj> RECAM d.o.o. NOVIGRAD, OIB 85291562180, Salvela 53/a, 52466 Novigrad</izvorni_sadrzaj>
    <derivirana_varijabla naziv="DomainObject.Predmet.ProtustrankaFormatedWithAdressOIB_1"> RECAM d.o.o. NOVIGRAD, OIB 85291562180, Salvela 53/a, 52466 Novigrad</derivirana_varijabla>
  </DomainObject.Predmet.ProtustrankaFormatedWithAdressOIB>
  <DomainObject.Predmet.ProtustrankaWithAdress>
    <izvorni_sadrzaj>RECAM d.o.o. NOVIGRAD Salvela 53/a, 52466 Novigrad</izvorni_sadrzaj>
    <derivirana_varijabla naziv="DomainObject.Predmet.ProtustrankaWithAdress_1">RECAM d.o.o. NOVIGRAD Salvela 53/a, 52466 Novigrad</derivirana_varijabla>
  </DomainObject.Predmet.ProtustrankaWithAdress>
  <DomainObject.Predmet.ProtustrankaWithAdressOIB>
    <izvorni_sadrzaj>RECAM d.o.o. NOVIGRAD, OIB 85291562180, Salvela 53/a, 52466 Novigrad</izvorni_sadrzaj>
    <derivirana_varijabla naziv="DomainObject.Predmet.ProtustrankaWithAdressOIB_1">RECAM d.o.o. NOVIGRAD, OIB 85291562180, Salvela 53/a, 52466 Novigrad</derivirana_varijabla>
  </DomainObject.Predmet.ProtustrankaWithAdressOIB>
  <DomainObject.Predmet.ProtustrankaNazivFormated>
    <izvorni_sadrzaj>RECAM d.o.o. NOVIGRAD</izvorni_sadrzaj>
    <derivirana_varijabla naziv="DomainObject.Predmet.ProtustrankaNazivFormated_1">RECAM d.o.o. NOVIGRAD</derivirana_varijabla>
  </DomainObject.Predmet.ProtustrankaNazivFormated>
  <DomainObject.Predmet.ProtustrankaNazivFormatedOIB>
    <izvorni_sadrzaj>RECAM d.o.o. NOVIGRAD, OIB 85291562180</izvorni_sadrzaj>
    <derivirana_varijabla naziv="DomainObject.Predmet.ProtustrankaNazivFormatedOIB_1">RECAM d.o.o. NOVIGRAD, OIB 85291562180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9733.95</izvorni_sadrzaj>
    <derivirana_varijabla naziv="DomainObject.Predmet.TrenutnaVrijednost_1">9733.95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RECAM d.o.o. NOVIGRAD</item>
    </izvorni_sadrzaj>
    <derivirana_varijabla naziv="DomainObject.Predmet.ProtuStrankaListFormated_1">
      <item>RECAM d.o.o. NOVIGRAD</item>
    </derivirana_varijabla>
  </DomainObject.Predmet.ProtuStrankaListFormated>
  <DomainObject.Predmet.ProtuStrankaListFormatedOIB>
    <izvorni_sadrzaj>
      <item>RECAM d.o.o. NOVIGRAD, OIB 85291562180</item>
    </izvorni_sadrzaj>
    <derivirana_varijabla naziv="DomainObject.Predmet.ProtuStrankaListFormatedOIB_1">
      <item>RECAM d.o.o. NOVIGRAD, OIB 85291562180</item>
    </derivirana_varijabla>
  </DomainObject.Predmet.ProtuStrankaListFormatedOIB>
  <DomainObject.Predmet.ProtuStrankaListFormatedWithAdress>
    <izvorni_sadrzaj>
      <item>RECAM d.o.o. NOVIGRAD, Salvela 53/a, 52466 Novigrad</item>
    </izvorni_sadrzaj>
    <derivirana_varijabla naziv="DomainObject.Predmet.ProtuStrankaListFormatedWithAdress_1">
      <item>RECAM d.o.o. NOVIGRAD, Salvela 53/a, 52466 Novigrad</item>
    </derivirana_varijabla>
  </DomainObject.Predmet.ProtuStrankaListFormatedWithAdress>
  <DomainObject.Predmet.ProtuStrankaListFormatedWithAdressOIB>
    <izvorni_sadrzaj>
      <item>RECAM d.o.o. NOVIGRAD, OIB 85291562180, Salvela 53/a, 52466 Novigrad</item>
    </izvorni_sadrzaj>
    <derivirana_varijabla naziv="DomainObject.Predmet.ProtuStrankaListFormatedWithAdressOIB_1">
      <item>RECAM d.o.o. NOVIGRAD, OIB 85291562180, Salvela 53/a, 52466 Novigrad</item>
    </derivirana_varijabla>
  </DomainObject.Predmet.ProtuStrankaListFormatedWithAdressOIB>
  <DomainObject.Predmet.ProtuStrankaListNazivFormated>
    <izvorni_sadrzaj>
      <item>RECAM d.o.o. NOVIGRAD</item>
    </izvorni_sadrzaj>
    <derivirana_varijabla naziv="DomainObject.Predmet.ProtuStrankaListNazivFormated_1">
      <item>RECAM d.o.o. NOVIGRAD</item>
    </derivirana_varijabla>
  </DomainObject.Predmet.ProtuStrankaListNazivFormated>
  <DomainObject.Predmet.ProtuStrankaListNazivFormatedOIB>
    <izvorni_sadrzaj>
      <item>RECAM d.o.o. NOVIGRAD, OIB 85291562180</item>
    </izvorni_sadrzaj>
    <derivirana_varijabla naziv="DomainObject.Predmet.ProtuStrankaListNazivFormatedOIB_1">
      <item>RECAM d.o.o. NOVIGRAD, OIB 85291562180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RECAM d.o.o. NOVIGRAD</izvorni_sadrzaj>
    <derivirana_varijabla naziv="DomainObject.Predmet.ProtustrankaIDrugi_1">RECAM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RECAM d.o.o. NOVIGRAD, OIB 85291562180, Salvela 53/a, 52466 Novigrad</izvorni_sadrzaj>
    <derivirana_varijabla naziv="DomainObject.Predmet.ProtustrankaIDrugiAdressOIB_1">RECAM d.o.o. NOVIGRAD, OIB 85291562180, Salvela 53/a,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RECAM d.o.o. NOVIGRAD</item>
    </izvorni_sadrzaj>
    <derivirana_varijabla naziv="DomainObject.Predmet.SudioniciListNaziv_1">
      <item>FINANCIJSKA AGENCIJA, RC RIJEKA, PODRUŽNICA PULA, PULA</item>
      <item>RECAM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RECAM d.o.o. NOVIGRAD, OIB 85291562180, Salvela 53/a,52466 Novigrad</item>
    </izvorni_sadrzaj>
    <derivirana_varijabla naziv="DomainObject.Predmet.SudioniciListAdressOIB_1">
      <item>FINANCIJSKA AGENCIJA, RC RIJEKA, PODRUŽNICA PULA, PULA, OIB 85821130368, Giardini 5,52100 Pula</item>
      <item>RECAM d.o.o. NOVIGRAD, OIB 85291562180, Salvela 53/a,52466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85291562180</item>
    </izvorni_sadrzaj>
    <derivirana_varijabla naziv="DomainObject.Predmet.SudioniciListNazivOIB_1">
      <item>, OIB 85821130368</item>
      <item>, OIB 85291562180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3566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2017-08-23T08:28:00Z</dcterms:created>
  <dc:creator>Morena Brajuha</dc:creator>
  <cp:lastModifiedBy>Hani Udovičić</cp:lastModifiedBy>
  <cp:lastPrinted>2017-08-23T10:07:00Z</cp:lastPrinted>
  <dcterms:modified xmlns:xsi="http://www.w3.org/2001/XMLSchema-instance" xsi:type="dcterms:W3CDTF">2017-08-23T10:07:00Z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