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69af" w14:paraId="1b369af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>Zagreb, Amruševa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C64764">
        <w:t>MATONI</w:t>
      </w:r>
      <w:r w:rsidR="00C64764" w:rsidRPr="00C64764">
        <w:t xml:space="preserve"> d.o.o.</w:t>
      </w:r>
      <w:r w:rsidR="008530BC" w:rsidRPr="00C64764">
        <w:t>,</w:t>
      </w:r>
      <w:r w:rsidR="00C64764" w:rsidRPr="00C64764">
        <w:t xml:space="preserve"> OIB: 89239759966,</w:t>
      </w:r>
      <w:r w:rsidR="008530BC" w:rsidRPr="00C64764">
        <w:t xml:space="preserve"> </w:t>
      </w:r>
      <w:r w:rsidRPr="00C64764">
        <w:t xml:space="preserve">Zagreb, </w:t>
      </w:r>
      <w:r w:rsidR="00C64764" w:rsidRPr="00C64764">
        <w:t>Rudeška Cesta 160</w:t>
      </w:r>
      <w:r w:rsidRPr="00C64764">
        <w:t xml:space="preserve">, dana </w:t>
      </w:r>
      <w:r w:rsidR="00C64764" w:rsidRPr="00C64764">
        <w:t>29. studenoga</w:t>
      </w:r>
      <w:r w:rsidR="000B185C" w:rsidRPr="00C64764">
        <w:t xml:space="preserve"> 2018</w:t>
      </w:r>
      <w:r w:rsidRPr="00C64764">
        <w:t>. godine</w:t>
      </w:r>
    </w:p>
    <w:p w:rsidRDefault="006E38D8" w:rsidP="007F268F" w:rsidR="006E38D8" w:rsidRPr="00C64764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C64764">
        <w:t>MATONI d.o.o., OIB: 89239759966, Zagreb, Rudeška Cesta 160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C64764">
        <w:t>8</w:t>
      </w:r>
      <w:r w:rsidR="00C26195" w:rsidRPr="00C64764">
        <w:t>.</w:t>
      </w:r>
      <w:r w:rsidR="00C64764">
        <w:t>11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 </w:t>
      </w:r>
      <w:r w:rsidR="00C64764">
        <w:t>MATONI d.o.o., OIB: 89239759966, Zagreb, Rudeška Cesta 160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C64764">
        <w:t>6</w:t>
      </w:r>
      <w:r w:rsidR="00B86469" w:rsidRPr="00C64764">
        <w:t>.</w:t>
      </w:r>
      <w:r w:rsidR="00C64764">
        <w:t>11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C64764">
        <w:t>13.967,05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 w:rsidRPr="00C64764">
      <w:pPr>
        <w:jc w:val="both"/>
        <w:rPr>
          <w:lang w:val="en-GB"/>
        </w:rPr>
      </w:pPr>
      <w:r w:rsidRPr="00C64764">
        <w:tab/>
      </w:r>
      <w:r w:rsidR="00B86469" w:rsidRPr="00C64764">
        <w:rPr>
          <w:lang w:val="en-GB"/>
        </w:rPr>
        <w:t>Duž</w:t>
      </w:r>
      <w:r w:rsidR="000F44DB" w:rsidRPr="00C64764">
        <w:rPr>
          <w:lang w:val="en-GB"/>
        </w:rPr>
        <w:t>nik</w:t>
      </w:r>
      <w:r w:rsidR="00B86469" w:rsidRPr="00C64764">
        <w:rPr>
          <w:lang w:val="en-GB"/>
        </w:rPr>
        <w:t xml:space="preserve"> je </w:t>
      </w:r>
      <w:r w:rsidR="000F44DB" w:rsidRPr="00C64764">
        <w:rPr>
          <w:lang w:val="en-GB"/>
        </w:rPr>
        <w:t xml:space="preserve">uz podnesak od </w:t>
      </w:r>
      <w:r w:rsidR="00C64764">
        <w:t>23.11.</w:t>
      </w:r>
      <w:r w:rsidR="000F44DB" w:rsidRPr="00C64764">
        <w:t>2018</w:t>
      </w:r>
      <w:r w:rsidR="000F44DB" w:rsidRPr="00C64764">
        <w:rPr>
          <w:lang w:val="en-GB"/>
        </w:rPr>
        <w:t>. dostavio  Potvrdu Financijsk</w:t>
      </w:r>
      <w:r w:rsidR="001B223C" w:rsidRPr="00C64764">
        <w:rPr>
          <w:lang w:val="en-GB"/>
        </w:rPr>
        <w:t>e</w:t>
      </w:r>
      <w:r w:rsidR="000F44DB" w:rsidRPr="00C64764">
        <w:rPr>
          <w:lang w:val="en-GB"/>
        </w:rPr>
        <w:t xml:space="preserve"> agencij</w:t>
      </w:r>
      <w:r w:rsidR="001B223C" w:rsidRPr="00C64764">
        <w:rPr>
          <w:lang w:val="en-GB"/>
        </w:rPr>
        <w:t>e</w:t>
      </w:r>
      <w:r w:rsidR="000F44DB" w:rsidRPr="00C64764">
        <w:rPr>
          <w:lang w:val="en-GB"/>
        </w:rPr>
        <w:t xml:space="preserve">, </w:t>
      </w:r>
      <w:r w:rsidR="00C64764">
        <w:rPr>
          <w:lang w:val="en-GB"/>
        </w:rPr>
        <w:t>RC Zagreb</w:t>
      </w:r>
      <w:r w:rsidR="001B223C" w:rsidRPr="00C64764">
        <w:rPr>
          <w:lang w:val="en-GB"/>
        </w:rPr>
        <w:t xml:space="preserve"> od </w:t>
      </w:r>
      <w:r w:rsidR="00C64764">
        <w:rPr>
          <w:lang w:val="en-GB"/>
        </w:rPr>
        <w:t>14.11</w:t>
      </w:r>
      <w:r w:rsidR="00B86469" w:rsidRPr="00C64764">
        <w:rPr>
          <w:lang w:val="en-GB"/>
        </w:rPr>
        <w:t>.</w:t>
      </w:r>
      <w:r w:rsidR="000F44DB" w:rsidRPr="00C64764">
        <w:rPr>
          <w:lang w:val="en-GB"/>
        </w:rPr>
        <w:t>2018.  (list 3 spisa) iz koje proizlazi kako dužnikov račun nije blokiran</w:t>
      </w:r>
      <w:r w:rsidR="00B86469" w:rsidRPr="00C64764">
        <w:rPr>
          <w:lang w:val="en-GB"/>
        </w:rPr>
        <w:t xml:space="preserve">.  </w:t>
      </w:r>
    </w:p>
    <w:p w:rsidRDefault="00B86469" w:rsidP="00C22C38" w:rsidR="00BB372D" w:rsidRPr="00C64764">
      <w:pPr>
        <w:ind w:firstLine="708"/>
        <w:jc w:val="both"/>
        <w:rPr>
          <w:lang w:val="en-GB"/>
        </w:rPr>
      </w:pPr>
      <w:r w:rsidRPr="00C64764">
        <w:rPr>
          <w:lang w:val="en-GB"/>
        </w:rPr>
        <w:t xml:space="preserve">Obzirom je utvrđeno kako dužnik </w:t>
      </w:r>
      <w:r w:rsidRPr="00C64764">
        <w:t>u Očevidniku redoslijeda osnova za plaćanje nema evidentirane neizvršene osnove za plaćanje</w:t>
      </w:r>
      <w:r w:rsidR="000F44DB" w:rsidRPr="00C64764">
        <w:rPr>
          <w:lang w:val="en-GB"/>
        </w:rPr>
        <w:t>, sud je ocijenio da nisu ispunjene pretpostavke za provedbu skraćenog stečajnog postupka nad dužnikom te je riješeno kao u izreci.</w:t>
      </w:r>
    </w:p>
    <w:p w:rsidRDefault="000F44DB" w:rsidP="00A940F3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C64764" w:rsidRPr="00C64764">
        <w:t>29. studenoga</w:t>
      </w:r>
      <w:r w:rsidR="000F44DB" w:rsidRPr="00C64764">
        <w:t xml:space="preserve"> </w:t>
      </w:r>
      <w:r w:rsidR="00C311DF" w:rsidRPr="00C64764">
        <w:t>2018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F1621B" w:rsidP="00F1621B" w:rsidR="00BB372D" w:rsidRPr="00C64764">
      <w:pPr>
        <w:ind w:left="5664"/>
        <w:jc w:val="both"/>
      </w:pPr>
      <w:r>
        <w:t xml:space="preserve">          </w:t>
      </w:r>
      <w:r w:rsidR="00BB372D" w:rsidRPr="00C64764">
        <w:t xml:space="preserve">Bernardica Novak Šarac </w:t>
      </w:r>
      <w:r>
        <w:t xml:space="preserve">v.r. 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F1621B" w:rsidP="00867960" w:rsidR="00F1621B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Za točnost otpravka-ovlašteni službenik: </w:t>
      </w:r>
    </w:p>
    <w:p w:rsidRDefault="00F1621B" w:rsidP="00867960" w:rsidR="00F1621B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Tatjana Slaviček </w:t>
      </w:r>
    </w:p>
    <w:sectPr w:rsidSect="00B86469" w:rsidR="00F1621B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676DEC">
      <w:t>2</w:t>
    </w:r>
    <w:r w:rsidR="002D6BD7">
      <w:t>858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74FA"/>
    <w:rsid w:val="00252555"/>
    <w:rsid w:val="002D6BD7"/>
    <w:rsid w:val="00321177"/>
    <w:rsid w:val="00330E26"/>
    <w:rsid w:val="00350AD0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67960"/>
    <w:rsid w:val="008956F8"/>
    <w:rsid w:val="009747DE"/>
    <w:rsid w:val="00A02B2E"/>
    <w:rsid w:val="00A126AB"/>
    <w:rsid w:val="00A54C93"/>
    <w:rsid w:val="00A92BD7"/>
    <w:rsid w:val="00A940F3"/>
    <w:rsid w:val="00AD198F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64764"/>
    <w:rsid w:val="00C90200"/>
    <w:rsid w:val="00C907C8"/>
    <w:rsid w:val="00CA60BF"/>
    <w:rsid w:val="00CD1F20"/>
    <w:rsid w:val="00CF34E8"/>
    <w:rsid w:val="00E437C6"/>
    <w:rsid w:val="00EA49D3"/>
    <w:rsid w:val="00EC1931"/>
    <w:rsid w:val="00EC4C38"/>
    <w:rsid w:val="00F06BBA"/>
    <w:rsid w:val="00F14A14"/>
    <w:rsid w:val="00F1621B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St-2858/2018-4</izvorni_sadrzaj>
    <derivirana_varijabla naziv="DomainObject.Oznaka_1">St-2858/2018-4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St-2858/2018</izvorni_sadrzaj>
    <derivirana_varijabla naziv="DomainObject.Predmet.OznakaBroj_1">St-2858/2018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MATONI d.o.o.</izvorni_sadrzaj>
    <derivirana_varijabla naziv="DomainObject.Predmet.ProtustrankaFormated_1">  MATONI d.o.o.</derivirana_varijabla>
  </DomainObject.Predmet.ProtustrankaFormated>
  <DomainObject.Predmet.ProtustrankaFormatedOIB>
    <izvorni_sadrzaj>  MATONI d.o.o., OIB 89239759966</izvorni_sadrzaj>
    <derivirana_varijabla naziv="DomainObject.Predmet.ProtustrankaFormatedOIB_1">  MATONI d.o.o., OIB 89239759966</derivirana_varijabla>
  </DomainObject.Predmet.ProtustrankaFormatedOIB>
  <DomainObject.Predmet.ProtustrankaFormatedWithAdress>
    <izvorni_sadrzaj> MATONI d.o.o., Rudeška Cesta 160, 10000 Zagreb</izvorni_sadrzaj>
    <derivirana_varijabla naziv="DomainObject.Predmet.ProtustrankaFormatedWithAdress_1"> MATONI d.o.o., Rudeška Cesta 160, 10000 Zagreb</derivirana_varijabla>
  </DomainObject.Predmet.ProtustrankaFormatedWithAdress>
  <DomainObject.Predmet.ProtustrankaFormatedWithAdressOIB>
    <izvorni_sadrzaj> MATONI d.o.o., OIB 89239759966, Rudeška Cesta 160, 10000 Zagreb</izvorni_sadrzaj>
    <derivirana_varijabla naziv="DomainObject.Predmet.ProtustrankaFormatedWithAdressOIB_1"> MATONI d.o.o., OIB 89239759966, Rudeška Cesta 160, 10000 Zagreb</derivirana_varijabla>
  </DomainObject.Predmet.ProtustrankaFormatedWithAdressOIB>
  <DomainObject.Predmet.ProtustrankaWithAdress>
    <izvorni_sadrzaj>MATONI d.o.o. Rudeška Cesta 160, 10000 Zagreb</izvorni_sadrzaj>
    <derivirana_varijabla naziv="DomainObject.Predmet.ProtustrankaWithAdress_1">MATONI d.o.o. Rudeška Cesta 160, 10000 Zagreb</derivirana_varijabla>
  </DomainObject.Predmet.ProtustrankaWithAdress>
  <DomainObject.Predmet.ProtustrankaWithAdressOIB>
    <izvorni_sadrzaj>MATONI d.o.o., OIB 89239759966, Rudeška Cesta 160, 10000 Zagreb</izvorni_sadrzaj>
    <derivirana_varijabla naziv="DomainObject.Predmet.ProtustrankaWithAdressOIB_1">MATONI d.o.o., OIB 89239759966, Rudeška Cesta 160, 10000 Zagreb</derivirana_varijabla>
  </DomainObject.Predmet.ProtustrankaWithAdressOIB>
  <DomainObject.Predmet.ProtustrankaNazivFormated>
    <izvorni_sadrzaj>MATONI d.o.o.</izvorni_sadrzaj>
    <derivirana_varijabla naziv="DomainObject.Predmet.ProtustrankaNazivFormated_1">MATONI d.o.o.</derivirana_varijabla>
  </DomainObject.Predmet.ProtustrankaNazivFormated>
  <DomainObject.Predmet.ProtustrankaNazivFormatedOIB>
    <izvorni_sadrzaj>MATONI d.o.o., OIB 89239759966</izvorni_sadrzaj>
    <derivirana_varijabla naziv="DomainObject.Predmet.ProtustrankaNazivFormatedOIB_1">MATONI d.o.o., OIB 89239759966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MATONI d.o.o.</item>
    </izvorni_sadrzaj>
    <derivirana_varijabla naziv="DomainObject.Predmet.ProtuStrankaListFormated_1">
      <item>MATONI d.o.o.</item>
    </derivirana_varijabla>
  </DomainObject.Predmet.ProtuStrankaListFormated>
  <DomainObject.Predmet.ProtuStrankaListFormatedOIB>
    <izvorni_sadrzaj>
      <item>MATONI d.o.o., OIB 89239759966</item>
    </izvorni_sadrzaj>
    <derivirana_varijabla naziv="DomainObject.Predmet.ProtuStrankaListFormatedOIB_1">
      <item>MATONI d.o.o., OIB 89239759966</item>
    </derivirana_varijabla>
  </DomainObject.Predmet.ProtuStrankaListFormatedOIB>
  <DomainObject.Predmet.ProtuStrankaListFormatedWithAdress>
    <izvorni_sadrzaj>
      <item>MATONI d.o.o., Rudeška Cesta 160, 10000 Zagreb</item>
    </izvorni_sadrzaj>
    <derivirana_varijabla naziv="DomainObject.Predmet.ProtuStrankaListFormatedWithAdress_1">
      <item>MATONI d.o.o., Rudeška Cesta 160, 10000 Zagreb</item>
    </derivirana_varijabla>
  </DomainObject.Predmet.ProtuStrankaListFormatedWithAdress>
  <DomainObject.Predmet.ProtuStrankaListFormatedWithAdressOIB>
    <izvorni_sadrzaj>
      <item>MATONI d.o.o., OIB 89239759966, Rudeška Cesta 160, 10000 Zagreb</item>
    </izvorni_sadrzaj>
    <derivirana_varijabla naziv="DomainObject.Predmet.ProtuStrankaListFormatedWithAdressOIB_1">
      <item>MATONI d.o.o., OIB 89239759966, Rudeška Cesta 160, 10000 Zagreb</item>
    </derivirana_varijabla>
  </DomainObject.Predmet.ProtuStrankaListFormatedWithAdressOIB>
  <DomainObject.Predmet.ProtuStrankaListNazivFormated>
    <izvorni_sadrzaj>
      <item>MATONI d.o.o.</item>
    </izvorni_sadrzaj>
    <derivirana_varijabla naziv="DomainObject.Predmet.ProtuStrankaListNazivFormated_1">
      <item>MATONI d.o.o.</item>
    </derivirana_varijabla>
  </DomainObject.Predmet.ProtuStrankaListNazivFormated>
  <DomainObject.Predmet.ProtuStrankaListNazivFormatedOIB>
    <izvorni_sadrzaj>
      <item>MATONI d.o.o., OIB 89239759966</item>
    </izvorni_sadrzaj>
    <derivirana_varijabla naziv="DomainObject.Predmet.ProtuStrankaListNazivFormatedOIB_1">
      <item>MATONI d.o.o., OIB 89239759966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St-2858/2018-4</izvorni_sadrzaj>
    <derivirana_varijabla naziv="DomainObject.PoslovniBrojDokumenta_1">St-2858/2018-4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MATONI d.o.o.</izvorni_sadrzaj>
    <derivirana_varijabla naziv="DomainObject.Predmet.ProtustrankaIDrugi_1">MATONI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MATONI d.o.o., OIB 89239759966, Rudeška Cesta 160, 10000 Zagreb</izvorni_sadrzaj>
    <derivirana_varijabla naziv="DomainObject.Predmet.ProtustrankaIDrugiAdressOIB_1">MATONI d.o.o., OIB 89239759966, Rudeška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MATONI d.o.o.</item>
      <item>FINA Regionalni centar Zagreb</item>
    </izvorni_sadrzaj>
    <derivirana_varijabla naziv="DomainObject.Predmet.SudioniciListNaziv_1">
      <item>MATONI d.o.o.</item>
      <item>FINA Regionalni centar Zagreb</item>
    </derivirana_varijabla>
  </DomainObject.Predmet.SudioniciListNaziv>
  <DomainObject.Predmet.SudioniciListAdressOIB>
    <izvorni_sadrzaj>
      <item>MATONI d.o.o., OIB 89239759966, Rudeška Cesta 160,10000 Zagreb</item>
      <item>FINA Regionalni centar Zagreb, OIB 85821130368, Trg svibanjskih žrtava 1995. 1,10000 Zagreb</item>
    </izvorni_sadrzaj>
    <derivirana_varijabla naziv="DomainObject.Predmet.SudioniciListAdressOIB_1">
      <item>MATONI d.o.o., OIB 89239759966, Rudeška Cesta 160,10000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89239759966</item>
      <item>, OIB 85821130368</item>
    </izvorni_sadrzaj>
    <derivirana_varijabla naziv="DomainObject.Predmet.SudioniciListNazivOIB_1">
      <item>, OIB 89239759966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601B5-7990-4F51-B178-8E9EA7C1F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1929</properties:Characters>
  <properties:Lines>48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2018-11-29T10:47:00Z</dcterms:created>
  <dc:creator>gzubak</dc:creator>
  <cp:lastModifiedBy>Tatjana Slaviček</cp:lastModifiedBy>
  <cp:lastPrinted>2018-11-29T13:41:00Z</cp:lastPrinted>
  <dcterms:modified xmlns:xsi="http://www.w3.org/2001/XMLSchema-instance" xsi:type="dcterms:W3CDTF">2018-11-29T13:42:00Z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St-2858/2018-4 / Odluka - Rješenje o odbačaju zahtjeva za skraćeni stečajni postupak (St-2858-18_Rj_odbačaj_-_nije_u_blokadi.docx)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