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4eab" w14:paraId="d1e4eab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90A8B">
      <w:pPr>
        <w:jc w:val="center"/>
      </w:pP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623680">
        <w:rPr>
          <w:bCs/>
        </w:rPr>
        <w:t>SNAUTIS</w:t>
      </w:r>
      <w:r w:rsidR="00623680">
        <w:t xml:space="preserve"> društvo s ograničenom odgovornošću za usluge i trgovinu Ravna Gora, Kralja Tomislava 11, OIB: 78628188865, MBS: 040294671</w:t>
      </w:r>
      <w:r w:rsidRPr="006319A6">
        <w:t xml:space="preserve">, dana </w:t>
      </w:r>
      <w:r w:rsidR="00F4344B">
        <w:t>1</w:t>
      </w:r>
      <w:r w:rsidR="00623680">
        <w:t>3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623680">
        <w:rPr>
          <w:bCs/>
        </w:rPr>
        <w:t>SNAUTIS</w:t>
      </w:r>
      <w:r w:rsidR="00623680">
        <w:t xml:space="preserve"> društvo s ograničenom odgovornošću za usluge i trgovinu Ravna Gora, Kralja Tomislava 11, OIB: 78628188865, MBS: 040294671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4344B" w:rsidRPr="00F4344B">
        <w:t>1</w:t>
      </w:r>
      <w:r w:rsidR="00623680">
        <w:t>3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623680">
        <w:t>9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174CF8">
      <w:pPr>
        <w:numPr>
          <w:ilvl w:val="0"/>
          <w:numId w:val="1"/>
        </w:numPr>
        <w:jc w:val="both"/>
        <w:rPr>
          <w:bCs/>
        </w:rPr>
      </w:pPr>
      <w:r w:rsidRPr="00174CF8">
        <w:t>Za stečajnog upravitelja imenuje se</w:t>
      </w:r>
      <w:r w:rsidR="00990A8B" w:rsidRPr="00174CF8">
        <w:t xml:space="preserve"> </w:t>
      </w:r>
      <w:r w:rsidR="00623680" w:rsidRPr="004F34E9">
        <w:t>Mark</w:t>
      </w:r>
      <w:r w:rsidR="00623680">
        <w:t>o</w:t>
      </w:r>
      <w:r w:rsidR="00623680" w:rsidRPr="004F34E9">
        <w:t xml:space="preserve"> Zagor</w:t>
      </w:r>
      <w:r w:rsidR="00623680">
        <w:t>a</w:t>
      </w:r>
      <w:r w:rsidR="00623680" w:rsidRPr="004F34E9">
        <w:t>c, OIB: 82182414496, Ante Starčevića 5, Rijeka</w:t>
      </w:r>
      <w:r w:rsidR="0081532F" w:rsidRPr="00174CF8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623680">
        <w:rPr>
          <w:bCs/>
        </w:rPr>
        <w:t>SNAUTIS</w:t>
      </w:r>
      <w:r w:rsidR="00623680">
        <w:t xml:space="preserve"> društvo s ograničenom odgovornošću za usluge i trgovinu Ravna Gora, Kralja Tomislava 11, OIB: 78628188865, MBS: 040294671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174CF8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174CF8">
        <w:t>9</w:t>
      </w:r>
      <w:r w:rsidR="00623680">
        <w:t>28</w:t>
      </w:r>
      <w:r w:rsidR="00723C61" w:rsidRPr="00F4344B">
        <w:t>/2016</w:t>
      </w:r>
      <w:r w:rsidRPr="00F4344B">
        <w:t xml:space="preserve"> od </w:t>
      </w:r>
      <w:r w:rsidR="00852FC6">
        <w:t>13. siječnja 2017</w:t>
      </w:r>
      <w:r w:rsidRPr="00F4344B">
        <w:t xml:space="preserve">. godine o imenovanju </w:t>
      </w:r>
      <w:r w:rsidRPr="00174CF8">
        <w:t xml:space="preserve">privremenog stečajnog upravitelja </w:t>
      </w:r>
      <w:r w:rsidR="00623680" w:rsidRPr="004F34E9">
        <w:t>Mark</w:t>
      </w:r>
      <w:r w:rsidR="00623680">
        <w:t>a</w:t>
      </w:r>
      <w:r w:rsidR="00623680" w:rsidRPr="004F34E9">
        <w:t xml:space="preserve"> Zagorc</w:t>
      </w:r>
      <w:r w:rsidR="00623680">
        <w:t>a</w:t>
      </w:r>
      <w:r w:rsidR="00623680" w:rsidRPr="004F34E9">
        <w:t>, OIB: 82182414496, Ante Starčevića 5, Rijeka</w:t>
      </w:r>
      <w:r w:rsidRPr="00174CF8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852FC6">
        <w:rPr>
          <w:bCs/>
        </w:rPr>
        <w:t>SNAUTIS</w:t>
      </w:r>
      <w:r w:rsidR="00852FC6">
        <w:t xml:space="preserve"> društvo s ograničenom odgovornošću za usluge i trgovinu Ravna Gora, Kralja Tomislava 11, OIB: 78628188865, MBS: 040294671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74CF8">
        <w:rPr>
          <w:bCs/>
        </w:rPr>
        <w:t>9</w:t>
      </w:r>
      <w:r w:rsidR="00852FC6">
        <w:rPr>
          <w:bCs/>
        </w:rPr>
        <w:t>28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852FC6">
        <w:rPr>
          <w:bCs/>
        </w:rPr>
        <w:t>9</w:t>
      </w:r>
      <w:r w:rsidR="00174CF8">
        <w:rPr>
          <w:bCs/>
        </w:rPr>
        <w:t xml:space="preserve">. prosinca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852FC6">
        <w:rPr>
          <w:bCs/>
        </w:rPr>
        <w:t>SNAUTIS</w:t>
      </w:r>
      <w:r w:rsidR="00852FC6">
        <w:t xml:space="preserve"> društvo s ograničenom odgovornošću za usluge i trgovinu Ravna Gora, Kralja Tomislava 11, OIB: 78628188865, MBS: 040294671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174CF8">
        <w:t>1</w:t>
      </w:r>
      <w:r w:rsidR="00852FC6">
        <w:t>3</w:t>
      </w:r>
      <w:r w:rsidR="00174CF8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>
        <w:rPr>
          <w:bCs/>
        </w:rPr>
        <w:t>1</w:t>
      </w:r>
      <w:r w:rsidR="00852FC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>
        <w:rPr>
          <w:bCs/>
        </w:rPr>
        <w:t>31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B70B9">
        <w:rPr>
          <w:bCs/>
        </w:rPr>
        <w:t>1</w:t>
      </w:r>
      <w:r w:rsidR="00852FC6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174CF8" w:rsidP="00570F32" w:rsidR="00174CF8">
      <w:pPr>
        <w:jc w:val="both"/>
      </w:pPr>
    </w:p>
    <w:p w:rsidRDefault="00174CF8" w:rsidP="00570F32" w:rsidR="00174CF8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B70B9">
        <w:t>1</w:t>
      </w:r>
      <w:r w:rsidR="00852FC6">
        <w:t>3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218" w:rsidR="00B27218">
      <w:r>
        <w:separator/>
      </w:r>
    </w:p>
  </w:endnote>
  <w:endnote w:id="0" w:type="continuationSeparator">
    <w:p w:rsidRDefault="00B27218" w:rsidR="00B2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C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218" w:rsidR="00B27218">
      <w:r>
        <w:separator/>
      </w:r>
    </w:p>
  </w:footnote>
  <w:footnote w:id="0" w:type="continuationSeparator">
    <w:p w:rsidRDefault="00B27218" w:rsidR="00B27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74CF8">
      <w:t>9</w:t>
    </w:r>
    <w:r w:rsidR="00852FC6">
      <w:t>28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C06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2757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5F51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21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4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4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SNAUTIS d.o.o.</izvorni_sadrzaj>
    <derivirana_varijabla naziv="DomainObject.Predmet.ProtustrankaFormated_1">  SNAUTIS d.o.o.</derivirana_varijabla>
  </DomainObject.Predmet.ProtustrankaFormated>
  <DomainObject.Predmet.ProtustrankaFormatedOIB>
    <izvorni_sadrzaj>  SNAUTIS d.o.o., OIB 78628188865</izvorni_sadrzaj>
    <derivirana_varijabla naziv="DomainObject.Predmet.ProtustrankaFormatedOIB_1">  SNAUTIS d.o.o., OIB 78628188865</derivirana_varijabla>
  </DomainObject.Predmet.ProtustrankaFormatedOIB>
  <DomainObject.Predmet.ProtustrankaFormatedWithAdress>
    <izvorni_sadrzaj> SNAUTIS d.o.o., Kralja Tomislava 11, 51314 Ravna Gora</izvorni_sadrzaj>
    <derivirana_varijabla naziv="DomainObject.Predmet.ProtustrankaFormatedWithAdress_1"> SNAUTIS d.o.o., Kralja Tomislava 11, 51314 Ravna Gora</derivirana_varijabla>
  </DomainObject.Predmet.ProtustrankaFormatedWithAdress>
  <DomainObject.Predmet.ProtustrankaFormatedWithAdressOIB>
    <izvorni_sadrzaj> SNAUTIS d.o.o., OIB 78628188865, Kralja Tomislava 11, 51314 Ravna Gora</izvorni_sadrzaj>
    <derivirana_varijabla naziv="DomainObject.Predmet.ProtustrankaFormatedWithAdressOIB_1"> SNAUTIS d.o.o., OIB 78628188865, Kralja Tomislava 11, 51314 Ravna Gora</derivirana_varijabla>
  </DomainObject.Predmet.ProtustrankaFormatedWithAdressOIB>
  <DomainObject.Predmet.ProtustrankaWithAdress>
    <izvorni_sadrzaj>SNAUTIS d.o.o. Kralja Tomislava 11, 51314 Ravna Gora</izvorni_sadrzaj>
    <derivirana_varijabla naziv="DomainObject.Predmet.ProtustrankaWithAdress_1">SNAUTIS d.o.o. Kralja Tomislava 11, 51314 Ravna Gora</derivirana_varijabla>
  </DomainObject.Predmet.ProtustrankaWithAdress>
  <DomainObject.Predmet.ProtustrankaWithAdressOIB>
    <izvorni_sadrzaj>SNAUTIS d.o.o., OIB 78628188865, Kralja Tomislava 11, 51314 Ravna Gora</izvorni_sadrzaj>
    <derivirana_varijabla naziv="DomainObject.Predmet.ProtustrankaWithAdressOIB_1">SNAUTIS d.o.o., OIB 78628188865, Kralja Tomislava 11, 51314 Ravna Gora</derivirana_varijabla>
  </DomainObject.Predmet.ProtustrankaWithAdressOIB>
  <DomainObject.Predmet.ProtustrankaNazivFormated>
    <izvorni_sadrzaj>SNAUTIS d.o.o.</izvorni_sadrzaj>
    <derivirana_varijabla naziv="DomainObject.Predmet.ProtustrankaNazivFormated_1">SNAUTIS d.o.o.</derivirana_varijabla>
  </DomainObject.Predmet.ProtustrankaNazivFormated>
  <DomainObject.Predmet.ProtustrankaNazivFormatedOIB>
    <izvorni_sadrzaj>SNAUTIS d.o.o., OIB 78628188865</izvorni_sadrzaj>
    <derivirana_varijabla naziv="DomainObject.Predmet.ProtustrankaNazivFormatedOIB_1">SNAUTIS d.o.o., OIB 78628188865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SNAUTIS d.o.o.</item>
    </izvorni_sadrzaj>
    <derivirana_varijabla naziv="DomainObject.Predmet.ProtuStrankaListFormated_1">
      <item>SNAUTIS d.o.o.</item>
    </derivirana_varijabla>
  </DomainObject.Predmet.ProtuStrankaListFormated>
  <DomainObject.Predmet.ProtuStrankaListFormatedOIB>
    <izvorni_sadrzaj>
      <item>SNAUTIS d.o.o., OIB 78628188865</item>
    </izvorni_sadrzaj>
    <derivirana_varijabla naziv="DomainObject.Predmet.ProtuStrankaListFormatedOIB_1">
      <item>SNAUTIS d.o.o., OIB 78628188865</item>
    </derivirana_varijabla>
  </DomainObject.Predmet.ProtuStrankaListFormatedOIB>
  <DomainObject.Predmet.ProtuStrankaListFormatedWithAdress>
    <izvorni_sadrzaj>
      <item>SNAUTIS d.o.o., Kralja Tomislava 11, 51314 Ravna Gora</item>
    </izvorni_sadrzaj>
    <derivirana_varijabla naziv="DomainObject.Predmet.ProtuStrankaListFormatedWithAdress_1">
      <item>SNAUTIS d.o.o., Kralja Tomislava 11, 51314 Ravna Gora</item>
    </derivirana_varijabla>
  </DomainObject.Predmet.ProtuStrankaListFormatedWithAdress>
  <DomainObject.Predmet.ProtuStrankaListFormatedWithAdressOIB>
    <izvorni_sadrzaj>
      <item>SNAUTIS d.o.o., OIB 78628188865, Kralja Tomislava 11, 51314 Ravna Gora</item>
    </izvorni_sadrzaj>
    <derivirana_varijabla naziv="DomainObject.Predmet.ProtuStrankaListFormatedWithAdressOIB_1">
      <item>SNAUTIS d.o.o., OIB 78628188865, Kralja Tomislava 11, 51314 Ravna Gora</item>
    </derivirana_varijabla>
  </DomainObject.Predmet.ProtuStrankaListFormatedWithAdressOIB>
  <DomainObject.Predmet.ProtuStrankaListNazivFormated>
    <izvorni_sadrzaj>
      <item>SNAUTIS d.o.o.</item>
    </izvorni_sadrzaj>
    <derivirana_varijabla naziv="DomainObject.Predmet.ProtuStrankaListNazivFormated_1">
      <item>SNAUTIS d.o.o.</item>
    </derivirana_varijabla>
  </DomainObject.Predmet.ProtuStrankaListNazivFormated>
  <DomainObject.Predmet.ProtuStrankaListNazivFormatedOIB>
    <izvorni_sadrzaj>
      <item>SNAUTIS d.o.o., OIB 78628188865</item>
    </izvorni_sadrzaj>
    <derivirana_varijabla naziv="DomainObject.Predmet.ProtuStrankaListNazivFormatedOIB_1">
      <item>SNAUTIS d.o.o., OIB 78628188865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SNAUTIS d.o.o.</izvorni_sadrzaj>
    <derivirana_varijabla naziv="DomainObject.Predmet.ProtustrankaIDrugi_1">SNAUTIS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SNAUTIS d.o.o., OIB 78628188865, Kralja Tomislava 11, 51314 Ravna Gora</izvorni_sadrzaj>
    <derivirana_varijabla naziv="DomainObject.Predmet.ProtustrankaIDrugiAdressOIB_1">SNAUTIS d.o.o., OIB 78628188865, Kralja Tomislava 11,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SNAUTIS d.o.o.</item>
    </izvorni_sadrzaj>
    <derivirana_varijabla naziv="DomainObject.Predmet.SudioniciListNaziv_1">
      <item>FINA  Rijeka</item>
      <item>SNAUTIS d.o.o.</item>
    </derivirana_varijabla>
  </DomainObject.Predmet.SudioniciListNaziv>
  <DomainObject.Predmet.SudioniciListAdressOIB>
    <izvorni_sadrzaj>
      <item>FINA  Rijeka, OIB 85821130368, Frana Kurelca 8,51000 Rijeka</item>
      <item>SNAUTIS d.o.o., OIB 78628188865, Kralja Tomislava 11,51314 Ravna Gora</item>
    </izvorni_sadrzaj>
    <derivirana_varijabla naziv="DomainObject.Predmet.SudioniciListAdressOIB_1">
      <item>FINA  Rijeka, OIB 85821130368, Frana Kurelca 8,51000 Rijeka</item>
      <item>SNAUTIS d.o.o., OIB 78628188865, Kralja Tomislava 11,51314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78628188865</item>
    </izvorni_sadrzaj>
    <derivirana_varijabla naziv="DomainObject.Predmet.SudioniciListNazivOIB_1">
      <item>, OIB 85821130368</item>
      <item>, OIB 78628188865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1549B-8871-4F9B-8DC8-7C8123C6B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832</properties:Words>
  <properties:Characters>4535</properties:Characters>
  <properties:Lines>125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2017-03-13T07:29:00Z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2017-03-13T07:37:00Z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