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c191" w14:paraId="8c1c191" w:rsidRDefault="00A65A76" w:rsidP="00A65A76" w:rsidR="00A65A76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5A76" w:rsidP="00A65A76" w:rsidR="00A65A76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A65A76" w:rsidP="00A65A76" w:rsidR="00A65A76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65A76" w:rsidP="00A65A76" w:rsidR="00A65A76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A65A76" w:rsidP="00A65A76" w:rsidR="00A65A76" w:rsidRPr="00814D55"/>
    <w:p w:rsidRDefault="00A65A76" w:rsidP="00A65A76" w:rsidR="00A65A7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2681 od 8</w:t>
      </w:r>
      <w:r w:rsidRPr="00814D55">
        <w:rPr>
          <w:rFonts w:cs="Times New Roman" w:eastAsia="Times New Roman"/>
          <w:szCs w:val="24"/>
          <w:lang w:eastAsia="hr-HR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EKONOMIK d. o. o. Poreč, Tina Ujevića 7, OIB 63295095162, MBS 040114575,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10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A65A76" w:rsidP="00A65A76" w:rsidR="00A65A76" w:rsidRPr="00814D55">
      <w:pPr>
        <w:jc w:val="center"/>
      </w:pPr>
      <w:r w:rsidRPr="00814D55">
        <w:t>O G L A S</w:t>
      </w:r>
    </w:p>
    <w:p w:rsidRDefault="00A65A76" w:rsidP="00A65A76" w:rsidR="00A65A76" w:rsidRPr="00814D55">
      <w:pPr>
        <w:ind w:firstLine="708"/>
      </w:pPr>
    </w:p>
    <w:p w:rsidRDefault="00A65A76" w:rsidP="00A65A76" w:rsidR="00A65A7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EKONOMIK d. o. o. Poreč, Tina Ujevića 7, OIB 63295095162, MBS 040114575</w:t>
      </w:r>
      <w:r w:rsidRPr="00814D55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132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A65A76" w:rsidP="00A65A76" w:rsidR="00A65A76" w:rsidRPr="00814D55">
      <w:pPr>
        <w:ind w:firstLine="708"/>
      </w:pPr>
    </w:p>
    <w:p w:rsidRDefault="00A65A76" w:rsidP="00A65A76" w:rsidR="00A65A76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</w:t>
      </w:r>
      <w:r w:rsidRPr="00814D55">
        <w:t xml:space="preserve"> </w:t>
      </w:r>
      <w:r>
        <w:t>1.959,50</w:t>
      </w:r>
      <w:r w:rsidRPr="00814D55">
        <w:t xml:space="preserve"> kuna.</w:t>
      </w:r>
    </w:p>
    <w:p w:rsidRDefault="00A65A76" w:rsidP="00A65A76" w:rsidR="00A65A76" w:rsidRPr="00814D55"/>
    <w:p w:rsidRDefault="00A65A76" w:rsidP="00A65A76" w:rsidR="00A65A7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>Anamarija Tomčić</w:t>
      </w:r>
      <w:r w:rsidRPr="00814D55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A65A76" w:rsidP="00A65A76" w:rsidR="00A65A76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5A76" w:rsidP="00A65A76" w:rsidR="00A65A76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A65A76" w:rsidP="00A65A76" w:rsidR="00A65A76" w:rsidRPr="00814D55">
      <w:pPr>
        <w:rPr>
          <w:rFonts w:cs="Times New Roman" w:eastAsia="Times New Roman"/>
          <w:szCs w:val="24"/>
          <w:lang w:eastAsia="hr-HR"/>
        </w:rPr>
      </w:pPr>
    </w:p>
    <w:p w:rsidRDefault="00A65A76" w:rsidP="00A65A76" w:rsidR="00A65A76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65A76" w:rsidP="00A65A76" w:rsidR="00A65A76" w:rsidRPr="00814D55">
      <w:pPr>
        <w:ind w:firstLine="708"/>
      </w:pPr>
    </w:p>
    <w:p w:rsidRDefault="00A65A76" w:rsidP="00A65A76" w:rsidR="00A65A76" w:rsidRPr="00814D55">
      <w:pPr>
        <w:jc w:val="center"/>
      </w:pPr>
      <w:r w:rsidRPr="00814D55">
        <w:t xml:space="preserve">U Pazinu </w:t>
      </w:r>
      <w:r>
        <w:t>10.</w:t>
      </w:r>
      <w:r w:rsidRPr="00814D55">
        <w:t xml:space="preserve"> veljače 2016.</w:t>
      </w:r>
    </w:p>
    <w:p w:rsidRDefault="00A65A76" w:rsidP="00A65A76" w:rsidR="00A65A76" w:rsidRPr="00814D55">
      <w:pPr>
        <w:ind w:firstLine="708" w:left="5664"/>
        <w:jc w:val="center"/>
      </w:pPr>
      <w:r w:rsidRPr="00814D55">
        <w:t>Sudska savjetnica</w:t>
      </w:r>
    </w:p>
    <w:p w:rsidRDefault="00A65A76" w:rsidP="00A65A76" w:rsidR="00A65A76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A65A76" w:rsidP="00A65A76" w:rsidR="00A65A76" w:rsidRPr="00814D55">
      <w:r w:rsidRPr="00814D55">
        <w:t>DNA:</w:t>
      </w:r>
    </w:p>
    <w:p w:rsidRDefault="00A65A76" w:rsidP="00A65A76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A76" w:rsidP="00A65A76" w:rsidR="00A65A76">
      <w:r>
        <w:separator/>
      </w:r>
    </w:p>
  </w:endnote>
  <w:endnote w:id="0" w:type="continuationSeparator">
    <w:p w:rsidRDefault="00A65A76" w:rsidP="00A65A76" w:rsidR="00A6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A76" w:rsidP="00A65A76" w:rsidR="00A65A76">
      <w:r>
        <w:separator/>
      </w:r>
    </w:p>
  </w:footnote>
  <w:footnote w:id="0" w:type="continuationSeparator">
    <w:p w:rsidRDefault="00A65A76" w:rsidP="00A65A76" w:rsidR="00A6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A76" w:rsidP="00456491" w:rsidR="00456491">
    <w:pPr>
      <w:pStyle w:val="Zaglavlje"/>
      <w:jc w:val="right"/>
    </w:pPr>
    <w:r>
      <w:t>11 St-258/2016-3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F5"/>
    <w:rsid w:val="004F5027"/>
    <w:rsid w:val="00876ECA"/>
    <w:rsid w:val="00A65A76"/>
    <w:rsid w:val="00BF56F5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A7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5A7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65A7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A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A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5A7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6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EC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EC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E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EC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A7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5A7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65A7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A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A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5A7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76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EC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EC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E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EC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St-258/2016</izvorni_sadrzaj>
    <derivirana_varijabla naziv="DomainObject.Predmet.OznakaBroj_1">St-258/2016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EKONOMIK d. o. o. POREČ</izvorni_sadrzaj>
    <derivirana_varijabla naziv="DomainObject.Predmet.ProtustrankaFormated_1">  EKONOMIK d. o. o. POREČ</derivirana_varijabla>
  </DomainObject.Predmet.ProtustrankaFormated>
  <DomainObject.Predmet.ProtustrankaFormatedOIB>
    <izvorni_sadrzaj>  EKONOMIK d. o. o. POREČ, OIB 63295095162</izvorni_sadrzaj>
    <derivirana_varijabla naziv="DomainObject.Predmet.ProtustrankaFormatedOIB_1">  EKONOMIK d. o. o. POREČ, OIB 63295095162</derivirana_varijabla>
  </DomainObject.Predmet.ProtustrankaFormatedOIB>
  <DomainObject.Predmet.ProtustrankaFormatedWithAdress>
    <izvorni_sadrzaj> EKONOMIK d. o. o. POREČ, Tina Ujevića 7, 52440 Poreč</izvorni_sadrzaj>
    <derivirana_varijabla naziv="DomainObject.Predmet.ProtustrankaFormatedWithAdress_1"> EKONOMIK d. o. o. POREČ, Tina Ujevića 7, 52440 Poreč</derivirana_varijabla>
  </DomainObject.Predmet.ProtustrankaFormatedWithAdress>
  <DomainObject.Predmet.ProtustrankaFormatedWithAdressOIB>
    <izvorni_sadrzaj> EKONOMIK d. o. o. POREČ, OIB 63295095162, Tina Ujevića 7, 52440 Poreč</izvorni_sadrzaj>
    <derivirana_varijabla naziv="DomainObject.Predmet.ProtustrankaFormatedWithAdressOIB_1"> EKONOMIK d. o. o. POREČ, OIB 63295095162, Tina Ujevića 7, 52440 Poreč</derivirana_varijabla>
  </DomainObject.Predmet.ProtustrankaFormatedWithAdressOIB>
  <DomainObject.Predmet.ProtustrankaWithAdress>
    <izvorni_sadrzaj>EKONOMIK d. o. o. POREČ Tina Ujevića 7, 52440 Poreč</izvorni_sadrzaj>
    <derivirana_varijabla naziv="DomainObject.Predmet.ProtustrankaWithAdress_1">EKONOMIK d. o. o. POREČ Tina Ujevića 7, 52440 Poreč</derivirana_varijabla>
  </DomainObject.Predmet.ProtustrankaWithAdress>
  <DomainObject.Predmet.ProtustrankaWithAdressOIB>
    <izvorni_sadrzaj>EKONOMIK d. o. o. POREČ, OIB 63295095162, Tina Ujevića 7, 52440 Poreč</izvorni_sadrzaj>
    <derivirana_varijabla naziv="DomainObject.Predmet.ProtustrankaWithAdressOIB_1">EKONOMIK d. o. o. POREČ, OIB 63295095162, Tina Ujevića 7, 52440 Poreč</derivirana_varijabla>
  </DomainObject.Predmet.ProtustrankaWithAdressOIB>
  <DomainObject.Predmet.ProtustrankaNazivFormated>
    <izvorni_sadrzaj>EKONOMIK d. o. o. POREČ</izvorni_sadrzaj>
    <derivirana_varijabla naziv="DomainObject.Predmet.ProtustrankaNazivFormated_1">EKONOMIK d. o. o. POREČ</derivirana_varijabla>
  </DomainObject.Predmet.ProtustrankaNazivFormated>
  <DomainObject.Predmet.ProtustrankaNazivFormatedOIB>
    <izvorni_sadrzaj>EKONOMIK d. o. o. POREČ, OIB 63295095162</izvorni_sadrzaj>
    <derivirana_varijabla naziv="DomainObject.Predmet.ProtustrankaNazivFormatedOIB_1">EKONOMIK d. o. o. POREČ, OIB 63295095162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1959.50</izvorni_sadrzaj>
    <derivirana_varijabla naziv="DomainObject.Predmet.TrenutnaVrijednost_1">1959.50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EKONOMIK d. o. o. POREČ</item>
    </izvorni_sadrzaj>
    <derivirana_varijabla naziv="DomainObject.Predmet.ProtuStrankaListFormated_1">
      <item>EKONOMIK d. o. o. POREČ</item>
    </derivirana_varijabla>
  </DomainObject.Predmet.ProtuStrankaListFormated>
  <DomainObject.Predmet.ProtuStrankaListFormatedOIB>
    <izvorni_sadrzaj>
      <item>EKONOMIK d. o. o. POREČ, OIB 63295095162</item>
    </izvorni_sadrzaj>
    <derivirana_varijabla naziv="DomainObject.Predmet.ProtuStrankaListFormatedOIB_1">
      <item>EKONOMIK d. o. o. POREČ, OIB 63295095162</item>
    </derivirana_varijabla>
  </DomainObject.Predmet.ProtuStrankaListFormatedOIB>
  <DomainObject.Predmet.ProtuStrankaListFormatedWithAdress>
    <izvorni_sadrzaj>
      <item>EKONOMIK d. o. o. POREČ, Tina Ujevića 7, 52440 Poreč</item>
    </izvorni_sadrzaj>
    <derivirana_varijabla naziv="DomainObject.Predmet.ProtuStrankaListFormatedWithAdress_1">
      <item>EKONOMIK d. o. o. POREČ, Tina Ujevića 7, 52440 Poreč</item>
    </derivirana_varijabla>
  </DomainObject.Predmet.ProtuStrankaListFormatedWithAdress>
  <DomainObject.Predmet.ProtuStrankaListFormatedWithAdressOIB>
    <izvorni_sadrzaj>
      <item>EKONOMIK d. o. o. POREČ, OIB 63295095162, Tina Ujevića 7, 52440 Poreč</item>
    </izvorni_sadrzaj>
    <derivirana_varijabla naziv="DomainObject.Predmet.ProtuStrankaListFormatedWithAdressOIB_1">
      <item>EKONOMIK d. o. o. POREČ, OIB 63295095162, Tina Ujevića 7, 52440 Poreč</item>
    </derivirana_varijabla>
  </DomainObject.Predmet.ProtuStrankaListFormatedWithAdressOIB>
  <DomainObject.Predmet.ProtuStrankaListNazivFormated>
    <izvorni_sadrzaj>
      <item>EKONOMIK d. o. o. POREČ</item>
    </izvorni_sadrzaj>
    <derivirana_varijabla naziv="DomainObject.Predmet.ProtuStrankaListNazivFormated_1">
      <item>EKONOMIK d. o. o. POREČ</item>
    </derivirana_varijabla>
  </DomainObject.Predmet.ProtuStrankaListNazivFormated>
  <DomainObject.Predmet.ProtuStrankaListNazivFormatedOIB>
    <izvorni_sadrzaj>
      <item>EKONOMIK d. o. o. POREČ, OIB 63295095162</item>
    </izvorni_sadrzaj>
    <derivirana_varijabla naziv="DomainObject.Predmet.ProtuStrankaListNazivFormatedOIB_1">
      <item>EKONOMIK d. o. o. POREČ, OIB 63295095162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EKONOMIK d. o. o. POREČ</izvorni_sadrzaj>
    <derivirana_varijabla naziv="DomainObject.Predmet.ProtustrankaIDrugi_1">EKONOMIK d. o. 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EKONOMIK d. o. o. POREČ, OIB 63295095162, Tina Ujevića 7, 52440 Poreč</izvorni_sadrzaj>
    <derivirana_varijabla naziv="DomainObject.Predmet.ProtustrankaIDrugiAdressOIB_1">EKONOMIK d. o. o. POREČ, OIB 63295095162, Tina Ujevića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EKONOMIK d. o. o. POREČ</item>
    </izvorni_sadrzaj>
    <derivirana_varijabla naziv="DomainObject.Predmet.SudioniciListNaziv_1">
      <item>FINANCIJSKA AGENCIJA, RC RIJEKA, PODRUŽNICA PULA, PULA</item>
      <item>EKONOMIK d. o. 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EKONOMIK d. o. o. POREČ, OIB 63295095162, Tina Ujevića 7,52440 Poreč</item>
    </izvorni_sadrzaj>
    <derivirana_varijabla naziv="DomainObject.Predmet.SudioniciListAdressOIB_1">
      <item>FINANCIJSKA AGENCIJA, RC RIJEKA, PODRUŽNICA PULA, PULA, OIB 85821130368, Ulica grada Vukovara 70,10000 Zagreb</item>
      <item>EKONOMIK d. o. o. POREČ, OIB 63295095162, Tina Ujevića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63295095162</item>
    </izvorni_sadrzaj>
    <derivirana_varijabla naziv="DomainObject.Predmet.SudioniciListNazivOIB_1">
      <item>, OIB 85821130368</item>
      <item>, OIB 63295095162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2135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2016-02-10T09:44:00Z</dcterms:created>
  <dc:creator>Mihaela Kaligari</dc:creator>
  <dc:description/>
  <cp:keywords/>
  <cp:lastModifiedBy>Jasmina Matika</cp:lastModifiedBy>
  <cp:lastPrinted>2016-02-10T09:46:00Z</cp:lastPrinted>
  <dcterms:modified xmlns:xsi="http://www.w3.org/2001/XMLSchema-instance" xsi:type="dcterms:W3CDTF">2016-02-11T07:00:00Z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