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cab9" w14:paraId="3dfcab9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94491" w:rsidP="00E94491" w:rsidR="00E94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94755E" w:rsidP="00E94491" w:rsidR="00D37596" w:rsidRPr="00B167AD">
      <w:r>
        <w:t xml:space="preserve">           </w:t>
      </w:r>
      <w:r>
        <w:tab/>
        <w:t xml:space="preserve">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r w:rsidR="000800B7">
        <w:t xml:space="preserve">Stečajna masa iza </w:t>
      </w:r>
      <w:proofErr w:type="spellStart"/>
      <w:r w:rsidR="000800B7">
        <w:t>UNIANIMUS</w:t>
      </w:r>
      <w:proofErr w:type="spellEnd"/>
      <w:r w:rsidR="000800B7">
        <w:t xml:space="preserve"> d.o.o. u stečaju, Pula, </w:t>
      </w:r>
      <w:proofErr w:type="spellStart"/>
      <w:r w:rsidR="000800B7">
        <w:t>Laginjina</w:t>
      </w:r>
      <w:proofErr w:type="spellEnd"/>
      <w:r w:rsidR="000800B7">
        <w:t xml:space="preserve"> 6, </w:t>
      </w:r>
      <w:proofErr w:type="spellStart"/>
      <w:r w:rsidR="000800B7">
        <w:t>OIB</w:t>
      </w:r>
      <w:proofErr w:type="spellEnd"/>
      <w:r w:rsidR="000800B7">
        <w:t xml:space="preserve">: </w:t>
      </w:r>
      <w:proofErr w:type="spellStart"/>
      <w:r w:rsidR="000800B7">
        <w:t>29978207731</w:t>
      </w:r>
      <w:proofErr w:type="spellEnd"/>
      <w:r w:rsidR="00B167AD" w:rsidRPr="00B167AD">
        <w:t xml:space="preserve">, </w:t>
      </w:r>
      <w:r w:rsidR="000923D4" w:rsidRPr="00B167AD">
        <w:t xml:space="preserve">temeljem članka </w:t>
      </w:r>
      <w:proofErr w:type="spellStart"/>
      <w:r w:rsidR="005C75A8">
        <w:t>103</w:t>
      </w:r>
      <w:proofErr w:type="spellEnd"/>
      <w:r w:rsidR="005C75A8">
        <w:t xml:space="preserve">. </w:t>
      </w:r>
      <w:proofErr w:type="spellStart"/>
      <w:r w:rsidR="005C75A8">
        <w:t>st.1</w:t>
      </w:r>
      <w:proofErr w:type="spellEnd"/>
      <w:r w:rsidR="005C75A8">
        <w:t>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</w:t>
      </w:r>
      <w:proofErr w:type="spellStart"/>
      <w:r w:rsidR="000800B7">
        <w:t>10</w:t>
      </w:r>
      <w:proofErr w:type="spellEnd"/>
      <w:r w:rsidR="000800B7">
        <w:t>. rujna</w:t>
      </w:r>
      <w:r w:rsidR="0094755E">
        <w:t xml:space="preserve"> </w:t>
      </w:r>
      <w:proofErr w:type="spellStart"/>
      <w:r w:rsidR="0094755E">
        <w:t>2018</w:t>
      </w:r>
      <w:proofErr w:type="spellEnd"/>
      <w:r w:rsidRPr="00B167AD">
        <w:t xml:space="preserve">. 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r w:rsidR="000800B7">
        <w:t xml:space="preserve">Stečajna masa iza </w:t>
      </w:r>
      <w:proofErr w:type="spellStart"/>
      <w:r w:rsidR="000800B7">
        <w:t>UNIANIMUS</w:t>
      </w:r>
      <w:proofErr w:type="spellEnd"/>
      <w:r w:rsidR="000800B7">
        <w:t xml:space="preserve"> d.o.o. u stečaju, Pula, </w:t>
      </w:r>
      <w:proofErr w:type="spellStart"/>
      <w:r w:rsidR="000800B7">
        <w:t>Laginjina</w:t>
      </w:r>
      <w:proofErr w:type="spellEnd"/>
      <w:r w:rsidR="000800B7">
        <w:t xml:space="preserve"> 6, </w:t>
      </w:r>
      <w:proofErr w:type="spellStart"/>
      <w:r w:rsidR="000800B7">
        <w:t>OIB</w:t>
      </w:r>
      <w:proofErr w:type="spellEnd"/>
      <w:r w:rsidR="000800B7">
        <w:t xml:space="preserve">: </w:t>
      </w:r>
      <w:proofErr w:type="spellStart"/>
      <w:r w:rsidR="000800B7">
        <w:t>29978207731</w:t>
      </w:r>
      <w:proofErr w:type="spellEnd"/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r w:rsidR="000800B7">
        <w:t>4. listopada</w:t>
      </w:r>
      <w:r w:rsidR="0094755E">
        <w:t xml:space="preserve"> </w:t>
      </w:r>
      <w:proofErr w:type="spellStart"/>
      <w:r w:rsidR="0094755E">
        <w:t>2018</w:t>
      </w:r>
      <w:proofErr w:type="spellEnd"/>
      <w:r w:rsidR="00B167AD">
        <w:t xml:space="preserve">. godine u </w:t>
      </w:r>
      <w:r w:rsidR="000800B7">
        <w:t>9</w:t>
      </w:r>
      <w:r w:rsidR="00FB269A">
        <w:t>,</w:t>
      </w:r>
      <w:proofErr w:type="spellStart"/>
      <w:r w:rsidR="000800B7">
        <w:t>0</w:t>
      </w:r>
      <w:r w:rsidR="00FB269A">
        <w:t>0</w:t>
      </w:r>
      <w:proofErr w:type="spellEnd"/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proofErr w:type="spellStart"/>
      <w:r w:rsidRPr="00B167AD">
        <w:t>Dršćevka</w:t>
      </w:r>
      <w:proofErr w:type="spellEnd"/>
      <w:r w:rsidRPr="00B167AD">
        <w:t xml:space="preserve">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25058A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Utvrđivanje vrijednosti i način</w:t>
      </w:r>
      <w:r w:rsidR="00154142">
        <w:rPr>
          <w:color w:val="000000"/>
          <w:szCs w:val="20"/>
        </w:rPr>
        <w:t>a</w:t>
      </w:r>
      <w:r>
        <w:rPr>
          <w:color w:val="000000"/>
          <w:szCs w:val="20"/>
        </w:rPr>
        <w:t xml:space="preserve"> prodaje pokretnina</w:t>
      </w:r>
      <w:r w:rsidR="0094755E">
        <w:rPr>
          <w:color w:val="000000"/>
          <w:szCs w:val="20"/>
        </w:rPr>
        <w:t>.</w:t>
      </w:r>
    </w:p>
    <w:p w:rsidRDefault="00FB269A" w:rsidP="00FB269A" w:rsidR="00FB269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156989" w:rsidP="00D37596" w:rsidR="00156989">
      <w:pPr>
        <w:jc w:val="both"/>
      </w:pPr>
    </w:p>
    <w:p w:rsidRDefault="0025058A" w:rsidP="00D37596" w:rsidR="0025058A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proofErr w:type="spellStart"/>
      <w:r w:rsidR="005C75A8">
        <w:t>103</w:t>
      </w:r>
      <w:proofErr w:type="spellEnd"/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 xml:space="preserve">U Pazinu, </w:t>
      </w:r>
      <w:proofErr w:type="spellStart"/>
      <w:r w:rsidR="000800B7">
        <w:t>10</w:t>
      </w:r>
      <w:proofErr w:type="spellEnd"/>
      <w:r w:rsidR="000800B7">
        <w:t>. rujna</w:t>
      </w:r>
      <w:r w:rsidR="0094755E">
        <w:t xml:space="preserve"> </w:t>
      </w:r>
      <w:proofErr w:type="spellStart"/>
      <w:r w:rsidR="0094755E">
        <w:t>2018</w:t>
      </w:r>
      <w:proofErr w:type="spellEnd"/>
      <w:r w:rsidR="00E94491">
        <w:t>.</w:t>
      </w:r>
    </w:p>
    <w:p w:rsidRDefault="009448BB" w:rsidP="0094755E" w:rsidR="0094755E">
      <w:pPr>
        <w:jc w:val="center"/>
      </w:pPr>
      <w:r>
        <w:t xml:space="preserve">  </w:t>
      </w:r>
    </w:p>
    <w:p w:rsidRDefault="0094755E" w:rsidP="00D37596" w:rsidR="0094755E" w:rsidRPr="00B167AD">
      <w:pPr>
        <w:jc w:val="center"/>
      </w:pP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 </w:t>
      </w:r>
      <w:r w:rsidR="00EC7769">
        <w:t xml:space="preserve"> </w:t>
      </w:r>
      <w:r w:rsidR="0025058A">
        <w:t xml:space="preserve">  </w:t>
      </w:r>
      <w:r w:rsidR="00154142">
        <w:t xml:space="preserve"> </w:t>
      </w:r>
      <w:r w:rsidR="00104375" w:rsidRPr="00B167AD">
        <w:t>Damir Rabar</w:t>
      </w:r>
      <w:r w:rsidR="002F0F39">
        <w:t>, v.r.</w:t>
      </w:r>
    </w:p>
    <w:p w:rsidRDefault="007D443C" w:rsidP="00D37596" w:rsidR="007D443C" w:rsidRPr="00B167AD">
      <w:pPr>
        <w:jc w:val="both"/>
      </w:pPr>
    </w:p>
    <w:p w:rsidRDefault="0094755E" w:rsidP="00D37596" w:rsidR="0094755E">
      <w:pPr>
        <w:jc w:val="both"/>
      </w:pPr>
    </w:p>
    <w:p w:rsidRDefault="0025058A" w:rsidP="00D37596" w:rsidR="0025058A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203" w:rsidR="00B66203">
      <w:r>
        <w:separator/>
      </w:r>
    </w:p>
  </w:endnote>
  <w:endnote w:id="0" w:type="continuationSeparator">
    <w:p w:rsidRDefault="00B66203" w:rsidR="00B6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203" w:rsidR="00B66203">
      <w:r>
        <w:separator/>
      </w:r>
    </w:p>
  </w:footnote>
  <w:footnote w:id="0" w:type="continuationSeparator">
    <w:p w:rsidRDefault="00B66203" w:rsidR="00B66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203" w:rsidR="00B66203" w:rsidRPr="00062910">
    <w:pPr>
      <w:pStyle w:val="Zaglavlje"/>
    </w:pPr>
    <w:r>
      <w:tab/>
    </w:r>
    <w:r>
      <w:tab/>
    </w:r>
    <w:r>
      <w:t>1</w:t>
    </w:r>
    <w:r w:rsidRPr="00062910">
      <w:t xml:space="preserve"> St-</w:t>
    </w:r>
    <w:proofErr w:type="spellStart"/>
    <w:r w:rsidR="000800B7">
      <w:t>604</w:t>
    </w:r>
    <w:proofErr w:type="spellEnd"/>
    <w:r w:rsidR="0094755E">
      <w:t>/</w:t>
    </w:r>
    <w:proofErr w:type="spellStart"/>
    <w:r w:rsidR="000800B7">
      <w:t>20</w:t>
    </w:r>
    <w:r w:rsidR="0094755E">
      <w:t>1</w:t>
    </w:r>
    <w:r w:rsidR="0025058A">
      <w:t>7</w:t>
    </w:r>
    <w:proofErr w:type="spellEnd"/>
    <w:r w:rsidR="0094755E">
      <w:t>-</w:t>
    </w:r>
    <w:proofErr w:type="spellStart"/>
    <w:r w:rsidR="000800B7">
      <w:t>45</w:t>
    </w:r>
    <w:proofErr w:type="spellEnd"/>
    <w:r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800B7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41302"/>
    <w:rsid w:val="00150E92"/>
    <w:rsid w:val="00154142"/>
    <w:rsid w:val="00156989"/>
    <w:rsid w:val="00165A84"/>
    <w:rsid w:val="001D4AF5"/>
    <w:rsid w:val="001E5203"/>
    <w:rsid w:val="0025058A"/>
    <w:rsid w:val="00276C59"/>
    <w:rsid w:val="00283D28"/>
    <w:rsid w:val="002A0D13"/>
    <w:rsid w:val="002A6D2B"/>
    <w:rsid w:val="002B5398"/>
    <w:rsid w:val="002C3671"/>
    <w:rsid w:val="002C64E9"/>
    <w:rsid w:val="002F0F39"/>
    <w:rsid w:val="00375832"/>
    <w:rsid w:val="003802C9"/>
    <w:rsid w:val="00392704"/>
    <w:rsid w:val="003A2FD5"/>
    <w:rsid w:val="003B4D8E"/>
    <w:rsid w:val="00412468"/>
    <w:rsid w:val="00416719"/>
    <w:rsid w:val="004365DA"/>
    <w:rsid w:val="0047418F"/>
    <w:rsid w:val="004B4846"/>
    <w:rsid w:val="00511196"/>
    <w:rsid w:val="00521499"/>
    <w:rsid w:val="00535408"/>
    <w:rsid w:val="005745EA"/>
    <w:rsid w:val="00590EB0"/>
    <w:rsid w:val="00591801"/>
    <w:rsid w:val="005931E3"/>
    <w:rsid w:val="005A7573"/>
    <w:rsid w:val="005A7E62"/>
    <w:rsid w:val="005C4F94"/>
    <w:rsid w:val="005C75A8"/>
    <w:rsid w:val="005D580D"/>
    <w:rsid w:val="00650A87"/>
    <w:rsid w:val="00662479"/>
    <w:rsid w:val="006713DD"/>
    <w:rsid w:val="006A2BFB"/>
    <w:rsid w:val="006E28EE"/>
    <w:rsid w:val="006F391F"/>
    <w:rsid w:val="00761E37"/>
    <w:rsid w:val="0079357A"/>
    <w:rsid w:val="007A0008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D466E"/>
    <w:rsid w:val="008E23A2"/>
    <w:rsid w:val="009448BB"/>
    <w:rsid w:val="0094755E"/>
    <w:rsid w:val="00963C82"/>
    <w:rsid w:val="0096730F"/>
    <w:rsid w:val="009952F0"/>
    <w:rsid w:val="009A3DE9"/>
    <w:rsid w:val="009D794D"/>
    <w:rsid w:val="009F388B"/>
    <w:rsid w:val="00A320E6"/>
    <w:rsid w:val="00A33D1F"/>
    <w:rsid w:val="00A50257"/>
    <w:rsid w:val="00A52B76"/>
    <w:rsid w:val="00A90C1B"/>
    <w:rsid w:val="00A94C57"/>
    <w:rsid w:val="00AC2030"/>
    <w:rsid w:val="00AC4465"/>
    <w:rsid w:val="00AC7E25"/>
    <w:rsid w:val="00AD18DD"/>
    <w:rsid w:val="00B10781"/>
    <w:rsid w:val="00B1526A"/>
    <w:rsid w:val="00B167AD"/>
    <w:rsid w:val="00B22F27"/>
    <w:rsid w:val="00B3303A"/>
    <w:rsid w:val="00B3368F"/>
    <w:rsid w:val="00B3559A"/>
    <w:rsid w:val="00B41E9F"/>
    <w:rsid w:val="00B66203"/>
    <w:rsid w:val="00B835EF"/>
    <w:rsid w:val="00B9168B"/>
    <w:rsid w:val="00BA67F0"/>
    <w:rsid w:val="00BC5579"/>
    <w:rsid w:val="00C546B2"/>
    <w:rsid w:val="00C7039F"/>
    <w:rsid w:val="00CB3A01"/>
    <w:rsid w:val="00CB752C"/>
    <w:rsid w:val="00CC3F69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B4328"/>
    <w:rsid w:val="00DC15C8"/>
    <w:rsid w:val="00DD14AD"/>
    <w:rsid w:val="00DE342A"/>
    <w:rsid w:val="00DE4C11"/>
    <w:rsid w:val="00E03C71"/>
    <w:rsid w:val="00E41275"/>
    <w:rsid w:val="00E5372F"/>
    <w:rsid w:val="00E637FC"/>
    <w:rsid w:val="00E94491"/>
    <w:rsid w:val="00E96CDA"/>
    <w:rsid w:val="00E97407"/>
    <w:rsid w:val="00EA0F29"/>
    <w:rsid w:val="00EC7769"/>
    <w:rsid w:val="00EF1FB7"/>
    <w:rsid w:val="00F2505F"/>
    <w:rsid w:val="00F60B82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6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6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4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prijedl. za nastavak
postupka</izvorni_sadrzaj>
    <derivirana_varijabla naziv="DomainObject.Predmet.Opis_1">novi br. radi prijedl.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St-604/2017</izvorni_sadrzaj>
    <derivirana_varijabla naziv="DomainObject.Predmet.OznakaBroj_1">St-604/2017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UNIANIMUS društvo s ograničenom odgovornošću za pružanje usluga elektronske obrade podataka i savjetovan</izvorni_sadrzaj>
    <derivirana_varijabla naziv="DomainObject.Predmet.ProtustrankaFormated_1">  Stečajna masa iza UNIANIMUS društvo s ograničenom odgovornošću za pružanje usluga elektronske obrade podataka i savjetovan</derivirana_varijabla>
  </DomainObject.Predmet.ProtustrankaFormated>
  <DomainObject.Predmet.ProtustrankaFormatedOIB>
    <izvorni_sadrzaj>  Stečajna masa iza UNIANIMUS društvo s ograničenom odgovornošću za pružanje usluga elektronske obrade podataka i savjetovan, OIB 29978207731</izvorni_sadrzaj>
    <derivirana_varijabla naziv="DomainObject.Predmet.ProtustrankaFormatedOIB_1">  Stečajna masa iza UNIANIMUS društvo s ograničenom odgovornošću za pružanje usluga elektronske obrade podataka i savjetovan, OIB 29978207731</derivirana_varijabla>
  </DomainObject.Predmet.ProtustrankaFormatedOIB>
  <DomainObject.Predmet.ProtustrankaFormatedWithAdress>
    <izvorni_sadrzaj> Stečajna masa iza UNIANIMUS društvo s ograničenom odgovornošću za pružanje usluga elektronske obrade podataka i savjetovan, Laginjina 6, 52100 Pula</izvorni_sadrzaj>
    <derivirana_varijabla naziv="DomainObject.Predmet.ProtustrankaFormatedWithAdress_1"> Stečajna masa iza UNIANIMUS društvo s ograničenom odgovornošću za pružanje usluga elektronske obrade podataka i savjetovan, Laginjina 6, 52100 Pula</derivirana_varijabla>
  </DomainObject.Predmet.ProtustrankaFormatedWithAdress>
  <DomainObject.Predmet.ProtustrankaFormatedWithAdressOIB>
    <izvorni_sadrzaj> Stečajna masa iza UNIANIMUS društvo s ograničenom odgovornošću za pružanje usluga elektronske obrade podataka i savjetovan, OIB 29978207731, Laginjina 6, 52100 Pula</izvorni_sadrzaj>
    <derivirana_varijabla naziv="DomainObject.Predmet.ProtustrankaFormatedWithAdressOIB_1"> Stečajna masa iza UNIANIMUS društvo s ograničenom odgovornošću za pružanje usluga elektronske obrade podataka i savjetovan, OIB 29978207731, Laginjina 6, 52100 Pula</derivirana_varijabla>
  </DomainObject.Predmet.ProtustrankaFormatedWithAdressOIB>
  <DomainObject.Predmet.ProtustrankaWithAdress>
    <izvorni_sadrzaj>Stečajna masa iza UNIANIMUS društvo s ograničenom odgovornošću za pružanje usluga elektronske obrade podataka i savjetovan Laginjina 6, 52100 Pula</izvorni_sadrzaj>
    <derivirana_varijabla naziv="DomainObject.Predmet.ProtustrankaWithAdress_1">Stečajna masa iza UNIANIMUS društvo s ograničenom odgovornošću za pružanje usluga elektronske obrade podataka i savjetovan Laginjina 6, 52100 Pula</derivirana_varijabla>
  </DomainObject.Predmet.ProtustrankaWithAdress>
  <DomainObject.Predmet.ProtustrankaWithAdressOIB>
    <izvorni_sadrzaj>Stečajna masa iza UNIANIMUS društvo s ograničenom odgovornošću za pružanje usluga elektronske obrade podataka i savjetovan, OIB 29978207731, Laginjina 6, 52100 Pula</izvorni_sadrzaj>
    <derivirana_varijabla naziv="DomainObject.Predmet.ProtustrankaWithAdressOIB_1">Stečajna masa iza UNIANIMUS društvo s ograničenom odgovornošću za pružanje usluga elektronske obrade podataka i savjetovan, OIB 29978207731, Laginjina 6, 52100 Pula</derivirana_varijabla>
  </DomainObject.Predmet.ProtustrankaWithAdressOIB>
  <DomainObject.Predmet.ProtustrankaNazivFormated>
    <izvorni_sadrzaj>Stečajna masa iza UNIANIMUS društvo s ograničenom odgovornošću za pružanje usluga elektronske obrade podataka i savjetovan</izvorni_sadrzaj>
    <derivirana_varijabla naziv="DomainObject.Predmet.ProtustrankaNazivFormated_1">Stečajna masa iza UNIANIMUS društvo s ograničenom odgovornošću za pružanje usluga elektronske obrade podataka i savjetovan</derivirana_varijabla>
  </DomainObject.Predmet.ProtustrankaNazivFormated>
  <DomainObject.Predmet.ProtustrankaNazivFormatedOIB>
    <izvorni_sadrzaj>Stečajna masa iza UNIANIMUS društvo s ograničenom odgovornošću za pružanje usluga elektronske obrade podataka i savjetovan, OIB 29978207731</izvorni_sadrzaj>
    <derivirana_varijabla naziv="DomainObject.Predmet.ProtustrankaNazivFormatedOIB_1">Stečajna masa iza UNIANIMUS društvo s ograničenom odgovornošću za pružanje usluga elektronske obrade podataka i savjetovan, OIB 29978207731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FRANCESCO MASO, Feltre, Italija; MONYA ARNOFFI, Feltre, Italija</izvorni_sadrzaj>
    <derivirana_varijabla naziv="DomainObject.Predmet.StrankaFormated_1">  FRANCESCO MASO, Feltre, Italija; MONYA ARNOFFI, Feltre, Italija</derivirana_varijabla>
  </DomainObject.Predmet.StrankaFormated>
  <DomainObject.Predmet.StrankaFormatedOIB>
    <izvorni_sadrzaj>  FRANCESCO MASO, Feltre, Italija, OIB 53210484394; MONYA ARNOFFI, Feltre, Italija, OIB 15650457069</izvorni_sadrzaj>
    <derivirana_varijabla naziv="DomainObject.Predmet.StrankaFormatedOIB_1">  FRANCESCO MASO, Feltre, Italija, OIB 53210484394; MONYA ARNOFFI, Feltre, Italija, OIB 15650457069</derivirana_varijabla>
  </DomainObject.Predmet.StrankaFormatedOIB>
  <DomainObject.Predmet.StrankaFormatedWithAdress>
    <izvorni_sadrzaj> FRANCESCO MASO, Feltre, Italija, Via Nuova 13, Feltre; MONYA ARNOFFI, Feltre, Italija, Via Eccelino Di Celarda 57, Feltro</izvorni_sadrzaj>
    <derivirana_varijabla naziv="DomainObject.Predmet.StrankaFormatedWithAdress_1"> FRANCESCO MASO, Feltre, Italija, Via Nuova 13, Feltre; MONYA ARNOFFI, Feltre, Italija, Via Eccelino Di Celarda 57, Feltro</derivirana_varijabla>
  </DomainObject.Predmet.StrankaFormatedWithAdress>
  <DomainObject.Predmet.StrankaFormatedWithAdressOIB>
    <izvorni_sadrzaj> FRANCESCO MASO, Feltre, Italija, OIB 53210484394, Via Nuova 13, Feltre; MONYA ARNOFFI, Feltre, Italija, OIB 15650457069, Via Eccelino Di Celarda 57, Feltro</izvorni_sadrzaj>
    <derivirana_varijabla naziv="DomainObject.Predmet.StrankaFormatedWithAdressOIB_1"> FRANCESCO MASO, Feltre, Italija, OIB 53210484394, Via Nuova 13, Feltre; MONYA ARNOFFI, Feltre, Italija, OIB 15650457069, Via Eccelino Di Celarda 57, Feltro</derivirana_varijabla>
  </DomainObject.Predmet.StrankaFormatedWithAdressOIB>
  <DomainObject.Predmet.StrankaWithAdress>
    <izvorni_sadrzaj>FRANCESCO MASO, Feltre, Italija Via Nuova 13,Feltre,MONYA ARNOFFI, Feltre, Italija Via Eccelino Di Celarda 57,Feltro</izvorni_sadrzaj>
    <derivirana_varijabla naziv="DomainObject.Predmet.StrankaWithAdress_1">FRANCESCO MASO, Feltre, Italija Via Nuova 13,Feltre,MONYA ARNOFFI, Feltre, Italija Via Eccelino Di Celarda 57,Feltro</derivirana_varijabla>
  </DomainObject.Predmet.StrankaWithAdress>
  <DomainObject.Predmet.StrankaWithAdressOIB>
    <izvorni_sadrzaj>FRANCESCO MASO, Feltre, Italija, OIB 53210484394, Via Nuova 13,Feltre,MONYA ARNOFFI, Feltre, Italija, OIB 15650457069, Via Eccelino Di Celarda 57,Feltro</izvorni_sadrzaj>
    <derivirana_varijabla naziv="DomainObject.Predmet.StrankaWithAdressOIB_1">FRANCESCO MASO, Feltre, Italija, OIB 53210484394, Via Nuova 13,Feltre,MONYA ARNOFFI, Feltre, Italija, OIB 15650457069, Via Eccelino Di Celarda 57,Feltro</derivirana_varijabla>
  </DomainObject.Predmet.StrankaWithAdressOIB>
  <DomainObject.Predmet.StrankaNazivFormated>
    <izvorni_sadrzaj>FRANCESCO MASO, Feltre, Italija,MONYA ARNOFFI, Feltre, Italija</izvorni_sadrzaj>
    <derivirana_varijabla naziv="DomainObject.Predmet.StrankaNazivFormated_1">FRANCESCO MASO, Feltre, Italija,MONYA ARNOFFI, Feltre, Italija</derivirana_varijabla>
  </DomainObject.Predmet.StrankaNazivFormated>
  <DomainObject.Predmet.StrankaNazivFormatedOIB>
    <izvorni_sadrzaj>FRANCESCO MASO, Feltre, Italija, OIB 53210484394,MONYA ARNOFFI, Feltre, Italija, OIB 15650457069</izvorni_sadrzaj>
    <derivirana_varijabla naziv="DomainObject.Predmet.StrankaNazivFormatedOIB_1">FRANCESCO MASO, Feltre, Italija, OIB 53210484394,MONYA ARNOFFI, Feltre, Italija, OIB 15650457069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200269.00</izvorni_sadrzaj>
    <derivirana_varijabla naziv="DomainObject.Predmet.TrenutnaVrijednost_1">200269.00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FRANCESCO MASO, Feltre, Italija</item>
      <item>MONYA ARNOFFI, Feltre, Italija</item>
    </izvorni_sadrzaj>
    <derivirana_varijabla naziv="DomainObject.Predmet.StrankaListFormated_1">
      <item>FRANCESCO MASO, Feltre, Italija</item>
      <item>MONYA ARNOFFI, Feltre, Italija</item>
    </derivirana_varijabla>
  </DomainObject.Predmet.StrankaListFormated>
  <DomainObject.Predmet.StrankaListFormatedOIB>
    <izvorni_sadrzaj>
      <item>FRANCESCO MASO, Feltre, Italija, OIB 53210484394</item>
      <item>MONYA ARNOFFI, Feltre, Italija, OIB 15650457069</item>
    </izvorni_sadrzaj>
    <derivirana_varijabla naziv="DomainObject.Predmet.StrankaListFormatedOIB_1">
      <item>FRANCESCO MASO, Feltre, Italija, OIB 53210484394</item>
      <item>MONYA ARNOFFI, Feltre, Italija, OIB 15650457069</item>
    </derivirana_varijabla>
  </DomainObject.Predmet.StrankaListFormatedOIB>
  <DomainObject.Predmet.StrankaListFormatedWithAdress>
    <izvorni_sadrzaj>
      <item>FRANCESCO MASO, Feltre, Italija, Via Nuova 13, Feltre</item>
      <item>MONYA ARNOFFI, Feltre, Italija, Via Eccelino Di Celarda 57, Feltro</item>
    </izvorni_sadrzaj>
    <derivirana_varijabla naziv="DomainObject.Predmet.StrankaListFormatedWithAdress_1">
      <item>FRANCESCO MASO, Feltre, Italija, Via Nuova 13, Feltre</item>
      <item>MONYA ARNOFFI, Feltre, Italija, Via Eccelino Di Celarda 57, Feltro</item>
    </derivirana_varijabla>
  </DomainObject.Predmet.StrankaListFormatedWithAdress>
  <DomainObject.Predmet.StrankaListFormatedWithAdressOIB>
    <izvorni_sadrzaj>
      <item>FRANCESCO MASO, Feltre, Italija, OIB 53210484394, Via Nuova 13, Feltre</item>
      <item>MONYA ARNOFFI, Feltre, Italija, OIB 15650457069, Via Eccelino Di Celarda 57, Feltro</item>
    </izvorni_sadrzaj>
    <derivirana_varijabla naziv="DomainObject.Predmet.StrankaListFormatedWithAdressOIB_1">
      <item>FRANCESCO MASO, Feltre, Italija, OIB 53210484394, Via Nuova 13, Feltre</item>
      <item>MONYA ARNOFFI, Feltre, Italija, OIB 15650457069, Via Eccelino Di Celarda 57, Feltro</item>
    </derivirana_varijabla>
  </DomainObject.Predmet.StrankaListFormatedWithAdressOIB>
  <DomainObject.Predmet.StrankaListNazivFormated>
    <izvorni_sadrzaj>
      <item>FRANCESCO MASO, Feltre, Italija</item>
      <item>MONYA ARNOFFI, Feltre, Italija</item>
    </izvorni_sadrzaj>
    <derivirana_varijabla naziv="DomainObject.Predmet.StrankaListNazivFormated_1">
      <item>FRANCESCO MASO, Feltre, Italija</item>
      <item>MONYA ARNOFFI, Feltre, Italija</item>
    </derivirana_varijabla>
  </DomainObject.Predmet.StrankaListNazivFormated>
  <DomainObject.Predmet.StrankaListNazivFormatedOIB>
    <izvorni_sadrzaj>
      <item>FRANCESCO MASO, Feltre, Italija, OIB 53210484394</item>
      <item>MONYA ARNOFFI, Feltre, Italija, OIB 15650457069</item>
    </izvorni_sadrzaj>
    <derivirana_varijabla naziv="DomainObject.Predmet.StrankaListNazivFormatedOIB_1">
      <item>FRANCESCO MASO, Feltre, Italija, OIB 53210484394</item>
      <item>MONYA ARNOFFI, Feltre, Italija, OIB 15650457069</item>
    </derivirana_varijabla>
  </DomainObject.Predmet.StrankaListNazivFormatedOIB>
  <DomainObject.Predmet.ProtuStrankaListFormated>
    <izvorni_sadrzaj>
      <item>Stečajna masa iza UNIANIMUS društvo s ograničenom odgovornošću za pružanje usluga elektronske obrade podataka i savjetovan</item>
    </izvorni_sadrzaj>
    <derivirana_varijabla naziv="DomainObject.Predmet.ProtuStrankaListFormated_1">
      <item>Stečajna masa iza UNIANIMUS društvo s ograničenom odgovornošću za pružanje usluga elektronske obrade podataka i savjetovan</item>
    </derivirana_varijabla>
  </DomainObject.Predmet.ProtuStrankaListFormated>
  <DomainObject.Predmet.ProtuStrankaListFormatedOIB>
    <izvorni_sadrzaj>
      <item>Stečajna masa iza UNIANIMUS društvo s ograničenom odgovornošću za pružanje usluga elektronske obrade podataka i savjetovan, OIB 29978207731</item>
    </izvorni_sadrzaj>
    <derivirana_varijabla naziv="DomainObject.Predmet.ProtuStrankaListFormatedOIB_1">
      <item>Stečajna masa iza UNIANIMUS društvo s ograničenom odgovornošću za pružanje usluga elektronske obrade podataka i savjetovan, OIB 29978207731</item>
    </derivirana_varijabla>
  </DomainObject.Predmet.ProtuStrankaListFormatedOIB>
  <DomainObject.Predmet.ProtuStrankaListFormatedWithAdress>
    <izvorni_sadrzaj>
      <item>Stečajna masa iza UNIANIMUS društvo s ograničenom odgovornošću za pružanje usluga elektronske obrade podataka i savjetovan, Laginjina 6, 52100 Pula</item>
    </izvorni_sadrzaj>
    <derivirana_varijabla naziv="DomainObject.Predmet.ProtuStrankaListFormatedWithAdress_1">
      <item>Stečajna masa iza UNIANIMUS društvo s ograničenom odgovornošću za pružanje usluga elektronske obrade podataka i savjetovan, Laginjina 6, 52100 Pula</item>
    </derivirana_varijabla>
  </DomainObject.Predmet.ProtuStrankaListFormatedWithAdress>
  <DomainObject.Predmet.ProtuStrankaListFormatedWithAdressOIB>
    <izvorni_sadrzaj>
      <item>Stečajna masa iza UNIANIMUS društvo s ograničenom odgovornošću za pružanje usluga elektronske obrade podataka i savjetovan, OIB 29978207731, Laginjina 6, 52100 Pula</item>
    </izvorni_sadrzaj>
    <derivirana_varijabla naziv="DomainObject.Predmet.ProtuStrankaListFormatedWithAdressOIB_1">
      <item>Stečajna masa iza UNIANIMUS društvo s ograničenom odgovornošću za pružanje usluga elektronske obrade podataka i savjetovan, OIB 29978207731, Laginjina 6, 52100 Pula</item>
    </derivirana_varijabla>
  </DomainObject.Predmet.ProtuStrankaListFormatedWithAdressOIB>
  <DomainObject.Predmet.ProtuStrankaListNazivFormated>
    <izvorni_sadrzaj>
      <item>Stečajna masa iza UNIANIMUS društvo s ograničenom odgovornošću za pružanje usluga elektronske obrade podataka i savjetovan</item>
    </izvorni_sadrzaj>
    <derivirana_varijabla naziv="DomainObject.Predmet.ProtuStrankaListNazivFormated_1">
      <item>Stečajna masa iza UNIANIMUS društvo s ograničenom odgovornošću za pružanje usluga elektronske obrade podataka i savjetovan</item>
    </derivirana_varijabla>
  </DomainObject.Predmet.ProtuStrankaListNazivFormated>
  <DomainObject.Predmet.ProtuStrankaListNazivFormatedOIB>
    <izvorni_sadrzaj>
      <item>Stečajna masa iza UNIANIMUS društvo s ograničenom odgovornošću za pružanje usluga elektronske obrade podataka i savjetovan, OIB 29978207731</item>
    </izvorni_sadrzaj>
    <derivirana_varijabla naziv="DomainObject.Predmet.ProtuStrankaListNazivFormatedOIB_1">
      <item>Stečajna masa iza UNIANIMUS društvo s ograničenom odgovornošću za pružanje usluga elektronske obrade podataka i savjetovan, OIB 29978207731</item>
    </derivirana_varijabla>
  </DomainObject.Predmet.ProtuStrankaListNazivFormatedOIB>
  <DomainObject.Predmet.OstaliListFormated>
    <izvorni_sadrzaj>
      <item>odvj. ADRIANA PETROVIĆ</item>
    </izvorni_sadrzaj>
    <derivirana_varijabla naziv="DomainObject.Predmet.OstaliListFormated_1">
      <item>odvj. ADRIANA PETROVIĆ</item>
    </derivirana_varijabla>
  </DomainObject.Predmet.OstaliListFormated>
  <DomainObject.Predmet.OstaliListFormatedOIB>
    <izvorni_sadrzaj>
      <item>odvj. ADRIANA PETROVIĆ, OIB 99407979274</item>
    </izvorni_sadrzaj>
    <derivirana_varijabla naziv="DomainObject.Predmet.OstaliListFormatedOIB_1">
      <item>odvj. ADRIANA PETROVIĆ, OIB 99407979274</item>
    </derivirana_varijabla>
  </DomainObject.Predmet.OstaliListFormatedOIB>
  <DomainObject.Predmet.OstaliListFormatedWithAdress>
    <izvorni_sadrzaj>
      <item>odvj. ADRIANA PETROVIĆ, Partizanska 4/1, 52440 Poreč</item>
    </izvorni_sadrzaj>
    <derivirana_varijabla naziv="DomainObject.Predmet.OstaliListFormatedWithAdress_1">
      <item>odvj. ADRIANA PETROVIĆ, Partizanska 4/1, 52440 Poreč</item>
    </derivirana_varijabla>
  </DomainObject.Predmet.OstaliListFormatedWithAdress>
  <DomainObject.Predmet.OstaliListFormatedWithAdressOIB>
    <izvorni_sadrzaj>
      <item>odvj. ADRIANA PETROVIĆ, OIB 99407979274, Partizanska 4/1, 52440 Poreč</item>
    </izvorni_sadrzaj>
    <derivirana_varijabla naziv="DomainObject.Predmet.OstaliListFormatedWithAdressOIB_1">
      <item>odvj. ADRIANA PETROVIĆ, OIB 99407979274, Partizanska 4/1, 52440 Poreč</item>
    </derivirana_varijabla>
  </DomainObject.Predmet.OstaliListFormatedWithAdressOIB>
  <DomainObject.Predmet.OstaliListNazivFormated>
    <izvorni_sadrzaj>
      <item>odvj. ADRIANA PETROVIĆ</item>
    </izvorni_sadrzaj>
    <derivirana_varijabla naziv="DomainObject.Predmet.OstaliListNazivFormated_1">
      <item>odvj. ADRIANA PETROVIĆ</item>
    </derivirana_varijabla>
  </DomainObject.Predmet.OstaliListNazivFormated>
  <DomainObject.Predmet.OstaliListNazivFormatedOIB>
    <izvorni_sadrzaj>
      <item>odvj. ADRIANA PETROVIĆ, OIB 99407979274</item>
    </izvorni_sadrzaj>
    <derivirana_varijabla naziv="DomainObject.Predmet.OstaliListNazivFormatedOIB_1">
      <item>odvj. ADRIANA PETROVIĆ, OIB 99407979274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FRANCESCO MASO, Feltre, Italija i dr.</izvorni_sadrzaj>
    <derivirana_varijabla naziv="DomainObject.Predmet.StrankaIDrugi_1">FRANCESCO MASO, Feltre, Italija i dr.</derivirana_varijabla>
  </DomainObject.Predmet.StrankaIDrugi>
  <DomainObject.Predmet.ProtustrankaIDrugi>
    <izvorni_sadrzaj>Stečajna masa iza UNIANIMUS društvo s ograničenom odgovornošću za pružanje usluga elektronske obrade podataka i savjetovan</izvorni_sadrzaj>
    <derivirana_varijabla naziv="DomainObject.Predmet.ProtustrankaIDrugi_1">Stečajna masa iza UNIANIMUS društvo s ograničenom odgovornošću za pružanje usluga elektronske obrade podataka i savjetovan</derivirana_varijabla>
  </DomainObject.Predmet.ProtustrankaIDrugi>
  <DomainObject.Predmet.StrankaIDrugiAdressOIB>
    <izvorni_sadrzaj>FRANCESCO MASO, Feltre, Italija, OIB 53210484394, Via Nuova 13, Feltre i dr.</izvorni_sadrzaj>
    <derivirana_varijabla naziv="DomainObject.Predmet.StrankaIDrugiAdressOIB_1">FRANCESCO MASO, Feltre, Italija, OIB 53210484394, Via Nuova 13, Feltre i dr.</derivirana_varijabla>
  </DomainObject.Predmet.StrankaIDrugiAdressOIB>
  <DomainObject.Predmet.ProtustrankaIDrugiAdressOIB>
    <izvorni_sadrzaj>Stečajna masa iza UNIANIMUS društvo s ograničenom odgovornošću za pružanje usluga elektronske obrade podataka i savjetovan, OIB 29978207731, Laginjina 6, 52100 Pula</izvorni_sadrzaj>
    <derivirana_varijabla naziv="DomainObject.Predmet.ProtustrankaIDrugiAdressOIB_1">Stečajna masa iza UNIANIMUS društvo s ograničenom odgovornošću za pružanje usluga elektronske obrade podataka i savjetovan, OIB 29978207731,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UNIANIMUS društvo s ograničenom odgovornošću za pružanje usluga elektronske obrade podataka i savjetovan</item>
      <item>odvj. ADRIANA PETROVIĆ</item>
      <item>FRANCESCO MASO, Feltre, Italija</item>
      <item>MONYA ARNOFFI, Feltre, Italija</item>
    </izvorni_sadrzaj>
    <derivirana_varijabla naziv="DomainObject.Predmet.SudioniciListNaziv_1">
      <item>Stečajna masa iza UNIANIMUS društvo s ograničenom odgovornošću za pružanje usluga elektronske obrade podataka i savjetovan</item>
      <item>odvj. ADRIANA PETROVIĆ</item>
      <item>FRANCESCO MASO, Feltre, Italija</item>
      <item>MONYA ARNOFFI, Feltre, Italija</item>
    </derivirana_varijabla>
  </DomainObject.Predmet.SudioniciListNaziv>
  <DomainObject.Predmet.SudioniciListAdressOIB>
    <izvorni_sadrzaj>
      <item>Stečajna masa iza UNIANIMUS društvo s ograničenom odgovornošću za pružanje usluga elektronske obrade podataka i savjetovan, OIB 29978207731, Laginjina 6,52100 Pula</item>
      <item>odvj. ADRIANA PETROVIĆ, OIB 99407979274, Partizanska 4/1,52440 Poreč</item>
      <item>FRANCESCO MASO, Feltre, Italija, OIB 53210484394, Via Nuova 13,Feltre</item>
      <item>MONYA ARNOFFI, Feltre, Italija, OIB 15650457069, Via Eccelino Di Celarda 57,Feltro</item>
    </izvorni_sadrzaj>
    <derivirana_varijabla naziv="DomainObject.Predmet.SudioniciListAdressOIB_1">
      <item>Stečajna masa iza UNIANIMUS društvo s ograničenom odgovornošću za pružanje usluga elektronske obrade podataka i savjetovan, OIB 29978207731, Laginjina 6,52100 Pula</item>
      <item>odvj. ADRIANA PETROVIĆ, OIB 99407979274, Partizanska 4/1,52440 Poreč</item>
      <item>FRANCESCO MASO, Feltre, Italija, OIB 53210484394, Via Nuova 13,Feltre</item>
      <item>MONYA ARNOFFI, Feltre, Italija, OIB 15650457069, Via Eccelino Di Celarda 57,Feltro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29978207731</item>
      <item>, OIB 99407979274</item>
      <item>, OIB 53210484394</item>
      <item>, OIB 15650457069</item>
    </izvorni_sadrzaj>
    <derivirana_varijabla naziv="DomainObject.Predmet.SudioniciListNazivOIB_1">
      <item>, OIB 29978207731</item>
      <item>, OIB 99407979274</item>
      <item>, OIB 53210484394</item>
      <item>, OIB 15650457069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4B3BCC-F34E-4D34-8CAD-DBD291572E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816</properties:Characters>
  <properties:Lines>45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2018-09-10T10:24:00Z</dcterms:created>
  <dc:creator>jjeromela</dc:creator>
  <cp:lastModifiedBy>Lorena Paris Aničić</cp:lastModifiedBy>
  <cp:lastPrinted>2018-09-10T10:26:00Z</cp:lastPrinted>
  <dcterms:modified xmlns:xsi="http://www.w3.org/2001/XMLSchema-instance" xsi:type="dcterms:W3CDTF">2018-09-10T10:30:00Z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(Poziv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