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be8c" w14:paraId="208be8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16C06">
        <w:t>79</w:t>
      </w:r>
      <w:r w:rsidR="00044090">
        <w:t>7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44090">
        <w:t>LUDIS ANIMACIJA j.d.o.o., Šibenik, Ante Starčevića 7, OIB: 42379430272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52429">
        <w:t>02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44090">
        <w:t>LUDIS ANIMACIJA j.d.o.o., Šibenik, Ante Starčevića 7, OIB: 42379430272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16C06" w:rsidP="00516C06" w:rsidR="00A70A5D">
      <w:pPr>
        <w:jc w:val="center"/>
      </w:pPr>
      <w:r>
        <w:t>17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10</w:t>
      </w:r>
      <w:r w:rsidR="00A70A5D">
        <w:t>,</w:t>
      </w:r>
      <w:r w:rsidR="00044090">
        <w:t>45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</w:t>
      </w:r>
      <w:r w:rsidRPr="00F60CD9">
        <w:t xml:space="preserve">, </w:t>
      </w:r>
      <w:r>
        <w:t>Stjepana Radića 81/II</w:t>
      </w:r>
      <w:r w:rsidRPr="00F60CD9">
        <w:t>,</w:t>
      </w:r>
      <w:r>
        <w:t xml:space="preserve"> Šibenik,</w:t>
      </w:r>
      <w:r w:rsidRPr="00F60CD9">
        <w:t xml:space="preserve"> sudnica br, </w:t>
      </w:r>
      <w:r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16C06" w:rsidP="00516C06" w:rsidR="00CC3921">
      <w:pPr>
        <w:jc w:val="center"/>
      </w:pPr>
      <w:r>
        <w:t>17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10</w:t>
      </w:r>
      <w:r w:rsidR="00F92198">
        <w:t>,</w:t>
      </w:r>
      <w:r w:rsidR="00044090">
        <w:t>47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</w:t>
      </w:r>
      <w:r w:rsidRPr="00F60CD9">
        <w:t xml:space="preserve">, </w:t>
      </w:r>
      <w:r>
        <w:t>Stjepana Radića 81/II</w:t>
      </w:r>
      <w:r w:rsidRPr="00F60CD9">
        <w:t>,</w:t>
      </w:r>
      <w:r>
        <w:t xml:space="preserve"> Šibenik,</w:t>
      </w:r>
      <w:r w:rsidRPr="00F60CD9">
        <w:t xml:space="preserve"> sudnica br, </w:t>
      </w:r>
      <w:r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44090">
        <w:t>LUDIS ANIMACIJA j.d.o.o.,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16C06">
        <w:t>1</w:t>
      </w:r>
      <w:r w:rsidR="005579B0">
        <w:t>6</w:t>
      </w:r>
      <w:r w:rsidR="00516C06">
        <w:t>. svibnja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516C06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044090">
        <w:t>54.936,55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5579B0">
        <w:t>jednog</w:t>
      </w:r>
      <w:r w:rsidR="00374B9C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>0</w:t>
      </w:r>
      <w:r w:rsidR="00D52429">
        <w:t>2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44090">
        <w:t>LUDIS ANIMACIJA j.d.o.o., Šibenik</w:t>
      </w:r>
      <w:r w:rsidR="00044090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044090" w:rsidP="00D52429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ALEKSANDAR NALETILIĆ, Šibenik, Ante Starčevića 7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8719F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044090">
      <w:t>797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090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19FE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1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1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LUDIS ANIMACIJA  j.d.o.o. za usluge u turizmu</izvorni_sadrzaj>
    <derivirana_varijabla naziv="DomainObject.Predmet.ProtustrankaFormated_1">  LUDIS ANIMACIJA  j.d.o.o. za usluge u turizmu</derivirana_varijabla>
  </DomainObject.Predmet.ProtustrankaFormated>
  <DomainObject.Predmet.ProtustrankaFormatedOIB>
    <izvorni_sadrzaj>  LUDIS ANIMACIJA  j.d.o.o. za usluge u turizmu, OIB 42379430272</izvorni_sadrzaj>
    <derivirana_varijabla naziv="DomainObject.Predmet.ProtustrankaFormatedOIB_1">  LUDIS ANIMACIJA  j.d.o.o. za usluge u turizmu, OIB 42379430272</derivirana_varijabla>
  </DomainObject.Predmet.ProtustrankaFormatedOIB>
  <DomainObject.Predmet.ProtustrankaFormatedWithAdress>
    <izvorni_sadrzaj> LUDIS ANIMACIJA  j.d.o.o. za usluge u turizmu, Ante Starčevića 7, 22000 Šibenik</izvorni_sadrzaj>
    <derivirana_varijabla naziv="DomainObject.Predmet.ProtustrankaFormatedWithAdress_1"> LUDIS ANIMACIJA  j.d.o.o. za usluge u turizmu, Ante Starčevića 7, 22000 Šibenik</derivirana_varijabla>
  </DomainObject.Predmet.ProtustrankaFormatedWithAdress>
  <DomainObject.Predmet.ProtustrankaFormatedWithAdressOIB>
    <izvorni_sadrzaj> LUDIS ANIMACIJA  j.d.o.o. za usluge u turizmu, OIB 42379430272, Ante Starčevića 7, 22000 Šibenik</izvorni_sadrzaj>
    <derivirana_varijabla naziv="DomainObject.Predmet.ProtustrankaFormatedWithAdressOIB_1"> LUDIS ANIMACIJA  j.d.o.o. za usluge u turizmu, OIB 42379430272, Ante Starčevića 7, 22000 Šibenik</derivirana_varijabla>
  </DomainObject.Predmet.ProtustrankaFormatedWithAdressOIB>
  <DomainObject.Predmet.ProtustrankaWithAdress>
    <izvorni_sadrzaj>LUDIS ANIMACIJA  j.d.o.o. za usluge u turizmu Ante Starčevića 7, 22000 Šibenik</izvorni_sadrzaj>
    <derivirana_varijabla naziv="DomainObject.Predmet.ProtustrankaWithAdress_1">LUDIS ANIMACIJA  j.d.o.o. za usluge u turizmu Ante Starčevića 7, 22000 Šibenik</derivirana_varijabla>
  </DomainObject.Predmet.ProtustrankaWithAdress>
  <DomainObject.Predmet.ProtustrankaWithAdressOIB>
    <izvorni_sadrzaj>LUDIS ANIMACIJA  j.d.o.o. za usluge u turizmu, OIB 42379430272, Ante Starčevića 7, 22000 Šibenik</izvorni_sadrzaj>
    <derivirana_varijabla naziv="DomainObject.Predmet.ProtustrankaWithAdressOIB_1">LUDIS ANIMACIJA  j.d.o.o. za usluge u turizmu, OIB 42379430272, Ante Starčevića 7, 22000 Šibenik</derivirana_varijabla>
  </DomainObject.Predmet.ProtustrankaWithAdressOIB>
  <DomainObject.Predmet.ProtustrankaNazivFormated>
    <izvorni_sadrzaj>LUDIS ANIMACIJA  j.d.o.o. za usluge u turizmu</izvorni_sadrzaj>
    <derivirana_varijabla naziv="DomainObject.Predmet.ProtustrankaNazivFormated_1">LUDIS ANIMACIJA  j.d.o.o. za usluge u turizmu</derivirana_varijabla>
  </DomainObject.Predmet.ProtustrankaNazivFormated>
  <DomainObject.Predmet.ProtustrankaNazivFormatedOIB>
    <izvorni_sadrzaj>LUDIS ANIMACIJA  j.d.o.o. za usluge u turizmu, OIB 42379430272</izvorni_sadrzaj>
    <derivirana_varijabla naziv="DomainObject.Predmet.ProtustrankaNazivFormatedOIB_1">LUDIS ANIMACIJA  j.d.o.o. za usluge u turizmu, OIB 42379430272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LUDIS ANIMACIJA  j.d.o.o. za usluge u turizmu</item>
    </izvorni_sadrzaj>
    <derivirana_varijabla naziv="DomainObject.Predmet.ProtuStrankaListFormated_1">
      <item>LUDIS ANIMACIJA  j.d.o.o. za usluge u turizmu</item>
    </derivirana_varijabla>
  </DomainObject.Predmet.ProtuStrankaListFormated>
  <DomainObject.Predmet.ProtuStrankaListFormatedOIB>
    <izvorni_sadrzaj>
      <item>LUDIS ANIMACIJA  j.d.o.o. za usluge u turizmu, OIB 42379430272</item>
    </izvorni_sadrzaj>
    <derivirana_varijabla naziv="DomainObject.Predmet.ProtuStrankaListFormatedOIB_1">
      <item>LUDIS ANIMACIJA  j.d.o.o. za usluge u turizmu, OIB 42379430272</item>
    </derivirana_varijabla>
  </DomainObject.Predmet.ProtuStrankaListFormatedOIB>
  <DomainObject.Predmet.ProtuStrankaListFormatedWithAdress>
    <izvorni_sadrzaj>
      <item>LUDIS ANIMACIJA  j.d.o.o. za usluge u turizmu, Ante Starčevića 7, 22000 Šibenik</item>
    </izvorni_sadrzaj>
    <derivirana_varijabla naziv="DomainObject.Predmet.ProtuStrankaListFormatedWithAdress_1">
      <item>LUDIS ANIMACIJA  j.d.o.o. za usluge u turizmu, Ante Starčevića 7, 22000 Šibenik</item>
    </derivirana_varijabla>
  </DomainObject.Predmet.ProtuStrankaListFormatedWithAdress>
  <DomainObject.Predmet.ProtuStrankaListFormatedWithAdressOIB>
    <izvorni_sadrzaj>
      <item>LUDIS ANIMACIJA  j.d.o.o. za usluge u turizmu, OIB 42379430272, Ante Starčevića 7, 22000 Šibenik</item>
    </izvorni_sadrzaj>
    <derivirana_varijabla naziv="DomainObject.Predmet.ProtuStrankaListFormatedWithAdressOIB_1">
      <item>LUDIS ANIMACIJA  j.d.o.o. za usluge u turizmu, OIB 42379430272, Ante Starčevića 7, 22000 Šibenik</item>
    </derivirana_varijabla>
  </DomainObject.Predmet.ProtuStrankaListFormatedWithAdressOIB>
  <DomainObject.Predmet.ProtuStrankaListNazivFormated>
    <izvorni_sadrzaj>
      <item>LUDIS ANIMACIJA  j.d.o.o. za usluge u turizmu</item>
    </izvorni_sadrzaj>
    <derivirana_varijabla naziv="DomainObject.Predmet.ProtuStrankaListNazivFormated_1">
      <item>LUDIS ANIMACIJA  j.d.o.o. za usluge u turizmu</item>
    </derivirana_varijabla>
  </DomainObject.Predmet.ProtuStrankaListNazivFormated>
  <DomainObject.Predmet.ProtuStrankaListNazivFormatedOIB>
    <izvorni_sadrzaj>
      <item>LUDIS ANIMACIJA  j.d.o.o. za usluge u turizmu, OIB 42379430272</item>
    </izvorni_sadrzaj>
    <derivirana_varijabla naziv="DomainObject.Predmet.ProtuStrankaListNazivFormatedOIB_1">
      <item>LUDIS ANIMACIJA  j.d.o.o. za usluge u turizmu, OIB 42379430272</item>
    </derivirana_varijabla>
  </DomainObject.Predmet.ProtuStrankaListNazivFormatedOIB>
  <DomainObject.Predmet.OstaliListFormated>
    <izvorni_sadrzaj>
      <item>Aleksandar Naletilić</item>
    </izvorni_sadrzaj>
    <derivirana_varijabla naziv="DomainObject.Predmet.OstaliListFormated_1">
      <item>Aleksandar Naletilić</item>
    </derivirana_varijabla>
  </DomainObject.Predmet.OstaliListFormated>
  <DomainObject.Predmet.OstaliListFormatedOIB>
    <izvorni_sadrzaj>
      <item>Aleksandar Naletilić, OIB 02316768690</item>
    </izvorni_sadrzaj>
    <derivirana_varijabla naziv="DomainObject.Predmet.OstaliListFormatedOIB_1">
      <item>Aleksandar Naletilić, OIB 02316768690</item>
    </derivirana_varijabla>
  </DomainObject.Predmet.OstaliListFormatedOIB>
  <DomainObject.Predmet.OstaliListFormatedWithAdress>
    <izvorni_sadrzaj>
      <item>Aleksandar Naletilić, Ante Starčevića 7, 22000 Šibenik</item>
    </izvorni_sadrzaj>
    <derivirana_varijabla naziv="DomainObject.Predmet.OstaliListFormatedWithAdress_1">
      <item>Aleksandar Naletilić, Ante Starčevića 7, 22000 Šibenik</item>
    </derivirana_varijabla>
  </DomainObject.Predmet.OstaliListFormatedWithAdress>
  <DomainObject.Predmet.OstaliListFormatedWithAdressOIB>
    <izvorni_sadrzaj>
      <item>Aleksandar Naletilić, OIB 02316768690, Ante Starčevića 7, 22000 Šibenik</item>
    </izvorni_sadrzaj>
    <derivirana_varijabla naziv="DomainObject.Predmet.OstaliListFormatedWithAdressOIB_1">
      <item>Aleksandar Naletilić, OIB 02316768690, Ante Starčevića 7, 22000 Šibenik</item>
    </derivirana_varijabla>
  </DomainObject.Predmet.OstaliListFormatedWithAdressOIB>
  <DomainObject.Predmet.OstaliListNazivFormated>
    <izvorni_sadrzaj>
      <item>Aleksandar Naletilić</item>
    </izvorni_sadrzaj>
    <derivirana_varijabla naziv="DomainObject.Predmet.OstaliListNazivFormated_1">
      <item>Aleksandar Naletilić</item>
    </derivirana_varijabla>
  </DomainObject.Predmet.OstaliListNazivFormated>
  <DomainObject.Predmet.OstaliListNazivFormatedOIB>
    <izvorni_sadrzaj>
      <item>Aleksandar Naletilić, OIB 02316768690</item>
    </izvorni_sadrzaj>
    <derivirana_varijabla naziv="DomainObject.Predmet.OstaliListNazivFormatedOIB_1">
      <item>Aleksandar Naletilić, OIB 02316768690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LUDIS ANIMACIJA  j.d.o.o. za usluge u turizmu</izvorni_sadrzaj>
    <derivirana_varijabla naziv="DomainObject.Predmet.ProtustrankaIDrugi_1">LUDIS ANIMACIJA  j.d.o.o. za usluge u turizmu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LUDIS ANIMACIJA  j.d.o.o. za usluge u turizmu, OIB 42379430272, Ante Starčevića 7, 22000 Šibenik</izvorni_sadrzaj>
    <derivirana_varijabla naziv="DomainObject.Predmet.ProtustrankaIDrugiAdressOIB_1">LUDIS ANIMACIJA  j.d.o.o. za usluge u turizmu, OIB 42379430272, Ante Starčevića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LUDIS ANIMACIJA  j.d.o.o. za usluge u turizmu</item>
      <item>Aleksandar Naletilić</item>
    </izvorni_sadrzaj>
    <derivirana_varijabla naziv="DomainObject.Predmet.SudioniciListNaziv_1">
      <item>FINA - Podružnica Šibenik</item>
      <item>LUDIS ANIMACIJA  j.d.o.o. za usluge u turizmu</item>
      <item>Aleksandar Naletilić</item>
    </derivirana_varijabla>
  </DomainObject.Predmet.SudioniciListNaziv>
  <DomainObject.Predmet.SudioniciListAdressOIB>
    <izvorni_sadrzaj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izvorni_sadrzaj>
    <derivirana_varijabla naziv="DomainObject.Predmet.SudioniciListAdressOIB_1"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42379430272</item>
      <item>, OIB 02316768690</item>
    </izvorni_sadrzaj>
    <derivirana_varijabla naziv="DomainObject.Predmet.SudioniciListNazivOIB_1">
      <item>, OIB 85821130368</item>
      <item>, OIB 42379430272</item>
      <item>, OIB 02316768690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DB39C-4C95-421D-BAAB-93C59B80B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1961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2016-06-02T07:15:00Z</dcterms:created>
  <dc:creator>Administrator</dc:creator>
  <cp:lastModifiedBy>Martina Kalmeta</cp:lastModifiedBy>
  <cp:lastPrinted>2016-05-30T08:26:00Z</cp:lastPrinted>
  <dcterms:modified xmlns:xsi="http://www.w3.org/2001/XMLSchema-instance" xsi:type="dcterms:W3CDTF">2016-06-02T11:21:00Z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