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b4c7" w14:paraId="4c3b4c7" w:rsidRDefault="00AC76A5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7.St.842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693F0C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MUNIVRANA j.d.o.o. Solin, Put Blaca 8, OIB: 94651682376, </w:t>
      </w:r>
      <w:r w:rsidRPr="00F14A92">
        <w:t xml:space="preserve">dana </w:t>
      </w:r>
      <w:r w:rsidR="00693F0C">
        <w:t>02. siječnja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693F0C">
        <w:t>MUNIVRANA j.d.o.o. Solin, Put Blaca 8, OIB: 94651682376</w:t>
      </w:r>
      <w:r w:rsidR="001E068E">
        <w:t>.</w:t>
      </w:r>
    </w:p>
    <w:p w:rsidRDefault="001E068E" w:rsidP="001E068E" w:rsidR="001E068E">
      <w:pPr>
        <w:jc w:val="both"/>
      </w:pPr>
    </w:p>
    <w:p w:rsidRDefault="00D331D9" w:rsidP="001E068E" w:rsidR="00824DEA" w:rsidRPr="0097630A">
      <w:pPr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3352B8">
        <w:t>Nada Mikulandra</w:t>
      </w:r>
      <w:r w:rsidR="00454110">
        <w:t>,</w:t>
      </w:r>
      <w:r w:rsidR="00200E7B">
        <w:t xml:space="preserve"> </w:t>
      </w:r>
      <w:r w:rsidR="00F7655F">
        <w:t>Stubalj 238</w:t>
      </w:r>
      <w:r w:rsidR="00E152F6">
        <w:t>,</w:t>
      </w:r>
      <w:r w:rsidR="00163350">
        <w:t xml:space="preserve"> </w:t>
      </w:r>
      <w:r w:rsidR="00F7655F">
        <w:t>Bilice</w:t>
      </w:r>
      <w:r w:rsidR="00163350">
        <w:t xml:space="preserve">, OIB: </w:t>
      </w:r>
      <w:r w:rsidR="003352B8">
        <w:t>01343352417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693F0C">
        <w:t xml:space="preserve">MUNIVRANA j.d.o.o. Solin, Put Blaca 8, OIB: 94651682376,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AC76A5">
        <w:t>15</w:t>
      </w:r>
      <w:r w:rsidR="003E7BC1" w:rsidRPr="0097630A">
        <w:t>.</w:t>
      </w:r>
      <w:r w:rsidR="006108BC" w:rsidRPr="0097630A">
        <w:t xml:space="preserve"> </w:t>
      </w:r>
      <w:r w:rsidR="00AC76A5">
        <w:t>prosinca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AC76A5">
        <w:t>392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9D62FB" w:rsidP="0085535D" w:rsidR="009D62FB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AC76A5">
        <w:t>19</w:t>
      </w:r>
      <w:r w:rsidR="00987A3F" w:rsidRPr="0097630A">
        <w:t xml:space="preserve">. </w:t>
      </w:r>
      <w:r w:rsidR="00AC76A5">
        <w:t>kolov</w:t>
      </w:r>
      <w:r w:rsidR="00693F0C">
        <w:t>o</w:t>
      </w:r>
      <w:r w:rsidR="00AC76A5">
        <w:t>za</w:t>
      </w:r>
      <w:r w:rsidR="005362A0">
        <w:t xml:space="preserve"> 2016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AC76A5">
        <w:t>19</w:t>
      </w:r>
      <w:r w:rsidR="00987A3F" w:rsidRPr="0097630A">
        <w:t>.</w:t>
      </w:r>
      <w:r w:rsidR="005362A0">
        <w:t xml:space="preserve"> </w:t>
      </w:r>
      <w:r w:rsidR="00AC76A5">
        <w:t>kolovoza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93F0C">
        <w:rPr>
          <w:b/>
        </w:rPr>
        <w:t>02. siječnja 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494132">
        <w:rPr>
          <w:b/>
        </w:rPr>
        <w:t xml:space="preserve">, v.r. 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11B">
          <w:rPr>
            <w:noProof/>
          </w:rPr>
          <w:t>2</w:t>
        </w:r>
        <w:r>
          <w:fldChar w:fldCharType="end"/>
        </w:r>
        <w:r w:rsidR="00454110">
          <w:t xml:space="preserve"> </w:t>
        </w:r>
        <w:r w:rsidR="00454110">
          <w:tab/>
        </w:r>
        <w:r w:rsidR="00454110">
          <w:tab/>
          <w:t xml:space="preserve"> Posl.br.7.St.84</w:t>
        </w:r>
        <w:r w:rsidR="00AC76A5">
          <w:t>2</w:t>
        </w:r>
        <w:r w:rsidR="00F31D1A">
          <w:t>/1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A206E"/>
    <w:rsid w:val="001E068E"/>
    <w:rsid w:val="00200E7B"/>
    <w:rsid w:val="002216B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5054E"/>
    <w:rsid w:val="00BB08D8"/>
    <w:rsid w:val="00BD77F4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611B"/>
    <w:rsid w:val="00E67190"/>
    <w:rsid w:val="00E747A9"/>
    <w:rsid w:val="00F31D1A"/>
    <w:rsid w:val="00F7655F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6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1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1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1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1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6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1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1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1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1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MUNIVRANA jednostavno društvo s ograničenom odgovornošću za ugostiteljstvo  i usluge</izvorni_sadrzaj>
    <derivirana_varijabla naziv="DomainObject.Predmet.ProtustrankaFormated_1">  MUNIVRANA jednostavno društvo s ograničenom odgovornošću za ugostiteljstvo  i usluge</derivirana_varijabla>
  </DomainObject.Predmet.ProtustrankaFormated>
  <DomainObject.Predmet.ProtustrankaFormatedOIB>
    <izvorni_sadrzaj>  MUNIVRANA jednostavno društvo s ograničenom odgovornošću za ugostiteljstvo  i usluge, OIB 94651682376</izvorni_sadrzaj>
    <derivirana_varijabla naziv="DomainObject.Predmet.ProtustrankaFormatedOIB_1">  MUNIVRANA jednostavno društvo s ograničenom odgovornošću za ugostiteljstvo  i usluge, OIB 94651682376</derivirana_varijabla>
  </DomainObject.Predmet.ProtustrankaFormatedOIB>
  <DomainObject.Predmet.ProtustrankaFormatedWithAdress>
    <izvorni_sadrzaj> MUNIVRANA jednostavno društvo s ograničenom odgovornošću za ugostiteljstvo  i usluge, Put Blaca 8, 21210 Solin</izvorni_sadrzaj>
    <derivirana_varijabla naziv="DomainObject.Predmet.ProtustrankaFormatedWithAdress_1"> MUNIVRANA jednostavno društvo s ograničenom odgovornošću za ugostiteljstvo  i usluge, Put Blaca 8, 21210 Solin</derivirana_varijabla>
  </DomainObject.Predmet.ProtustrankaFormatedWithAdress>
  <DomainObject.Predmet.ProtustrankaFormatedWithAdressOIB>
    <izvorni_sadrzaj> MUNIVRANA jednostavno društvo s ograničenom odgovornošću za ugostiteljstvo  i usluge, OIB 94651682376, Put Blaca 8, 21210 Solin</izvorni_sadrzaj>
    <derivirana_varijabla naziv="DomainObject.Predmet.ProtustrankaFormatedWithAdressOIB_1"> MUNIVRANA jednostavno društvo s ograničenom odgovornošću za ugostiteljstvo  i usluge, OIB 94651682376, Put Blaca 8, 21210 Solin</derivirana_varijabla>
  </DomainObject.Predmet.ProtustrankaFormatedWithAdressOIB>
  <DomainObject.Predmet.ProtustrankaWithAdress>
    <izvorni_sadrzaj>MUNIVRANA jednostavno društvo s ograničenom odgovornošću za ugostiteljstvo  i usluge Put Blaca 8, 21210 Solin</izvorni_sadrzaj>
    <derivirana_varijabla naziv="DomainObject.Predmet.ProtustrankaWithAdress_1">MUNIVRANA jednostavno društvo s ograničenom odgovornošću za ugostiteljstvo  i usluge Put Blaca 8, 21210 Solin</derivirana_varijabla>
  </DomainObject.Predmet.ProtustrankaWithAdress>
  <DomainObject.Predmet.ProtustrankaWithAdressOIB>
    <izvorni_sadrzaj>MUNIVRANA jednostavno društvo s ograničenom odgovornošću za ugostiteljstvo  i usluge, OIB 94651682376, Put Blaca 8, 21210 Solin</izvorni_sadrzaj>
    <derivirana_varijabla naziv="DomainObject.Predmet.ProtustrankaWithAdressOIB_1">MUNIVRANA jednostavno društvo s ograničenom odgovornošću za ugostiteljstvo  i usluge, OIB 94651682376, Put Blaca 8, 21210 Solin</derivirana_varijabla>
  </DomainObject.Predmet.ProtustrankaWithAdressOIB>
  <DomainObject.Predmet.ProtustrankaNazivFormated>
    <izvorni_sadrzaj>MUNIVRANA jednostavno društvo s ograničenom odgovornošću za ugostiteljstvo  i usluge</izvorni_sadrzaj>
    <derivirana_varijabla naziv="DomainObject.Predmet.ProtustrankaNazivFormated_1">MUNIVRANA jednostavno društvo s ograničenom odgovornošću za ugostiteljstvo  i usluge</derivirana_varijabla>
  </DomainObject.Predmet.ProtustrankaNazivFormated>
  <DomainObject.Predmet.ProtustrankaNazivFormatedOIB>
    <izvorni_sadrzaj>MUNIVRANA jednostavno društvo s ograničenom odgovornošću za ugostiteljstvo  i usluge, OIB 94651682376</izvorni_sadrzaj>
    <derivirana_varijabla naziv="DomainObject.Predmet.ProtustrankaNazivFormatedOIB_1">MUNIVRANA jednostavno društvo s ograničenom odgovornošću za ugostiteljstvo  i usluge, OIB 94651682376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17643.20</izvorni_sadrzaj>
    <derivirana_varijabla naziv="DomainObject.Predmet.TrenutnaVrijednost_1">17643.20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MUNIVRANA jednostavno društvo s ograničenom odgovornošću za ugostiteljstvo  i usluge</item>
    </izvorni_sadrzaj>
    <derivirana_varijabla naziv="DomainObject.Predmet.ProtuStrankaListFormated_1">
      <item>MUNIVRANA jednostavno društvo s ograničenom odgovornošću za ugostiteljstvo  i usluge</item>
    </derivirana_varijabla>
  </DomainObject.Predmet.ProtuStrankaListFormated>
  <DomainObject.Predmet.ProtuStrankaListFormatedOIB>
    <izvorni_sadrzaj>
      <item>MUNIVRANA jednostavno društvo s ograničenom odgovornošću za ugostiteljstvo  i usluge, OIB 94651682376</item>
    </izvorni_sadrzaj>
    <derivirana_varijabla naziv="DomainObject.Predmet.ProtuStrankaListFormatedOIB_1">
      <item>MUNIVRANA jednostavno društvo s ograničenom odgovornošću za ugostiteljstvo  i usluge, OIB 94651682376</item>
    </derivirana_varijabla>
  </DomainObject.Predmet.ProtuStrankaListFormatedOIB>
  <DomainObject.Predmet.ProtuStrankaListFormatedWithAdress>
    <izvorni_sadrzaj>
      <item>MUNIVRANA jednostavno društvo s ograničenom odgovornošću za ugostiteljstvo  i usluge, Put Blaca 8, 21210 Solin</item>
    </izvorni_sadrzaj>
    <derivirana_varijabla naziv="DomainObject.Predmet.ProtuStrankaListFormatedWithAdress_1">
      <item>MUNIVRANA jednostavno društvo s ograničenom odgovornošću za ugostiteljstvo  i usluge, Put Blaca 8, 21210 Solin</item>
    </derivirana_varijabla>
  </DomainObject.Predmet.ProtuStrankaListFormatedWithAdress>
  <DomainObject.Predmet.ProtuStrankaListFormatedWithAdressOIB>
    <izvorni_sadrzaj>
      <item>MUNIVRANA jednostavno društvo s ograničenom odgovornošću za ugostiteljstvo  i usluge, OIB 94651682376, Put Blaca 8, 21210 Solin</item>
    </izvorni_sadrzaj>
    <derivirana_varijabla naziv="DomainObject.Predmet.ProtuStrankaListFormatedWithAdressOIB_1">
      <item>MUNIVRANA jednostavno društvo s ograničenom odgovornošću za ugostiteljstvo  i usluge, OIB 94651682376, Put Blaca 8, 21210 Solin</item>
    </derivirana_varijabla>
  </DomainObject.Predmet.ProtuStrankaListFormatedWithAdressOIB>
  <DomainObject.Predmet.ProtuStrankaListNazivFormated>
    <izvorni_sadrzaj>
      <item>MUNIVRANA jednostavno društvo s ograničenom odgovornošću za ugostiteljstvo  i usluge</item>
    </izvorni_sadrzaj>
    <derivirana_varijabla naziv="DomainObject.Predmet.ProtuStrankaListNazivFormated_1">
      <item>MUNIVRANA jednostavno društvo s ograničenom odgovornošću za ugostiteljstvo  i usluge</item>
    </derivirana_varijabla>
  </DomainObject.Predmet.ProtuStrankaListNazivFormated>
  <DomainObject.Predmet.ProtuStrankaListNazivFormatedOIB>
    <izvorni_sadrzaj>
      <item>MUNIVRANA jednostavno društvo s ograničenom odgovornošću za ugostiteljstvo  i usluge, OIB 94651682376</item>
    </izvorni_sadrzaj>
    <derivirana_varijabla naziv="DomainObject.Predmet.ProtuStrankaListNazivFormatedOIB_1">
      <item>MUNIVRANA jednostavno društvo s ograničenom odgovornošću za ugostiteljstvo  i usluge, OIB 94651682376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MUNIVRANA jednostavno društvo s ograničenom odgovornošću za ugostiteljstvo  i usluge</izvorni_sadrzaj>
    <derivirana_varijabla naziv="DomainObject.Predmet.ProtustrankaIDrugi_1">MUNIVRANA jednostavno društvo s ograničenom odgovornošću za ugostiteljstvo 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MUNIVRANA jednostavno društvo s ograničenom odgovornošću za ugostiteljstvo  i usluge, OIB 94651682376, Put Blaca 8, 21210 Solin</izvorni_sadrzaj>
    <derivirana_varijabla naziv="DomainObject.Predmet.ProtustrankaIDrugiAdressOIB_1">MUNIVRANA jednostavno društvo s ograničenom odgovornošću za ugostiteljstvo  i usluge, OIB 94651682376, Put Blaca 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MUNIVRANA jednostavno društvo s ograničenom odgovornošću za ugostiteljstvo  i usluge</item>
      <item>FINANCIJSKA AGENCIJA, PODRUŽNICA SPLIT</item>
    </izvorni_sadrzaj>
    <derivirana_varijabla naziv="DomainObject.Predmet.SudioniciListNaziv_1">
      <item>MUNIVRANA jednostavno društvo s ograničenom odgovornošću za ugostiteljstvo  i usluge</item>
      <item>FINANCIJSKA AGENCIJA, PODRUŽNICA SPLIT</item>
    </derivirana_varijabla>
  </DomainObject.Predmet.SudioniciListNaziv>
  <DomainObject.Predmet.SudioniciListAdressOIB>
    <izvorni_sadrzaj>
      <item>MUNIVRANA jednostavno društvo s ograničenom odgovornošću za ugostiteljstvo  i usluge, OIB 94651682376, Put Blaca 8,21210 Solin</item>
      <item>FINANCIJSKA AGENCIJA, PODRUŽNICA SPLIT, OIB 85821130368, Mažuranićevo šetalište 24b,21000 Split</item>
    </izvorni_sadrzaj>
    <derivirana_varijabla naziv="DomainObject.Predmet.SudioniciListAdressOIB_1">
      <item>MUNIVRANA jednostavno društvo s ograničenom odgovornošću za ugostiteljstvo  i usluge, OIB 94651682376, Put Blaca 8,21210 Solin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94651682376</item>
      <item>, OIB 85821130368</item>
    </izvorni_sadrzaj>
    <derivirana_varijabla naziv="DomainObject.Predmet.SudioniciListNazivOIB_1">
      <item>, OIB 94651682376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3388</properties:Characters>
  <properties:Lines>96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2016-12-19T13:42:00Z</dcterms:created>
  <dc:creator>stanka grcic</dc:creator>
  <cp:lastModifiedBy>Mara Marčinko</cp:lastModifiedBy>
  <cp:lastPrinted>2017-01-02T09:45:00Z</cp:lastPrinted>
  <dcterms:modified xmlns:xsi="http://www.w3.org/2001/XMLSchema-instance" xsi:type="dcterms:W3CDTF">2017-01-02T11:30:00Z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