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bdb7" w14:paraId="7cbbdb7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F6C08">
        <w:rPr>
          <w:b/>
        </w:rPr>
        <w:t>247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F6C08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6C08" w:rsidP="00215C9F" w:rsidR="001F6C0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1F6C08" w:rsidP="000D19F7" w:rsidR="001F6C08">
      <w:pPr>
        <w:rPr>
          <w:b/>
        </w:rPr>
      </w:pPr>
    </w:p>
    <w:p w:rsidRDefault="002B0E1A" w:rsidP="00C96F43" w:rsidR="002B0E1A">
      <w:pPr>
        <w:jc w:val="center"/>
        <w:rPr>
          <w:b/>
        </w:rPr>
      </w:pPr>
    </w:p>
    <w:p w:rsidRDefault="001F6C08" w:rsidP="00C96F43" w:rsidR="001F6C08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1F6C08" w:rsidP="004B337A" w:rsidR="001F6C08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1F6C08" w:rsidRPr="001F6C08">
        <w:t>DALMATINSKA OBALA putnička agencija,turizam,trgovina,društvo s ograničenom odgovornošću, OIB: 71825740604, Ante Starčevića 32, Makarska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1F6C08" w:rsidP="00ED417E" w:rsidR="001F6C08">
      <w:pPr>
        <w:ind w:firstLine="708"/>
        <w:jc w:val="both"/>
      </w:pP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F6C08" w:rsidRPr="001F6C08">
        <w:t>DALMATINSKA OBALA putnička agencija,turizam,trgovina,društvo s ograničenom odgovornošću, OIB: 71825740604, Ante Starčevića 32, Makarska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B337A">
        <w:t>3</w:t>
      </w:r>
      <w:r w:rsidR="009247F2" w:rsidRPr="00A27FE8">
        <w:t>,</w:t>
      </w:r>
      <w:r w:rsidR="004B337A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F6C08" w:rsidRPr="001F6C08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F6C08" w:rsidRPr="001F6C08">
        <w:t>DALMATINSKA OBALA putnička agencija,turizam,trgovina,društvo s ograničenom odgovornošću, OIB: 71825740604, Ante Starčevića 32, Makarska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1F6C08" w:rsidP="004B337A" w:rsidR="001F6C08">
      <w:pPr>
        <w:rPr>
          <w:b/>
        </w:rPr>
      </w:pPr>
    </w:p>
    <w:p w:rsidRDefault="001F6C08" w:rsidP="004B337A" w:rsidR="001F6C08">
      <w:pPr>
        <w:rPr>
          <w:b/>
        </w:rPr>
      </w:pPr>
    </w:p>
    <w:p w:rsidRDefault="001F6C08" w:rsidP="004B337A" w:rsidR="001F6C08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AB0356" w:rsidP="00AB0356" w:rsidR="00AB0356">
      <w:pPr>
        <w:ind w:firstLine="708"/>
        <w:jc w:val="both"/>
      </w:pPr>
    </w:p>
    <w:p w:rsidRDefault="001F6C08" w:rsidP="001F6C08" w:rsidR="001F6C08">
      <w:pPr>
        <w:ind w:firstLine="708"/>
        <w:jc w:val="both"/>
      </w:pPr>
      <w:r>
        <w:t>Financijska agencija RC Split, je podnijela ovom sudu 16. prosinca 2015. godine prijedlog za provedbu skraćenog stečajnog postupka nad dužnikom. U prijedlogu se u bitnome navodi da na dan 01. rujna 2015. godine dužnik u Očevidniku redoslijeda osnova za plaćanje ima evidentirane neizvršene osnove za plaćanje u neprekinutom razdoblju od 877 dana u ukupnom iznosu od 983.828,56 kuna, da nema zaposlenih, da ima otvorene račune kod Splitske banke d.d., kao i da nema zaplijenjenih sredstava na ime predujma za namirenje troškova stečajnog postupka.</w:t>
      </w:r>
    </w:p>
    <w:p w:rsidRDefault="001F6C08" w:rsidP="001F6C08" w:rsidR="001F6C08">
      <w:pPr>
        <w:jc w:val="both"/>
      </w:pPr>
    </w:p>
    <w:p w:rsidRDefault="001F6C08" w:rsidP="001F6C08" w:rsidR="001F6C08">
      <w:pPr>
        <w:ind w:firstLine="708"/>
        <w:jc w:val="both"/>
      </w:pPr>
      <w:r>
        <w:t xml:space="preserve">Dana 26. siječnja 2017.g. naslovni sud je rješenjem pod podl.br. St-2755/2015 obustavio skraćeni stečajni postupak nad dužnikom DALMATINSKA OBALA putnička agencija,turizam,trgovina,društvo s ograničenom odgovornošću, OIB: 71825740604, Ante Starčevića 32, Makarska, te utvrdio da će se postupak voditi pod novim poslovnim brojem. </w:t>
      </w:r>
    </w:p>
    <w:p w:rsidRDefault="001F6C08" w:rsidP="001F6C08" w:rsidR="001F6C08">
      <w:pPr>
        <w:jc w:val="both"/>
      </w:pPr>
    </w:p>
    <w:p w:rsidRDefault="001F6C08" w:rsidP="001F6C08" w:rsidR="001F6C08">
      <w:pPr>
        <w:ind w:firstLine="708"/>
        <w:jc w:val="both"/>
      </w:pPr>
      <w:r>
        <w:t>Rješenjem ovog suda posl.br. St-247/2017 od 05. lipnja 2018.g. pokrenut prethodni postupak radi utvrđivanja uvjeta za otvaranje stečajnog postupka i zakazano ročište  na koje su pozvani predlagatelj, FINA, dužnik, zastupnik po zakonu dužnika.</w:t>
      </w:r>
    </w:p>
    <w:p w:rsidRDefault="001F6C08" w:rsidP="001F6C08" w:rsidR="001F6C08">
      <w:pPr>
        <w:jc w:val="both"/>
      </w:pPr>
    </w:p>
    <w:p w:rsidRDefault="001F6C08" w:rsidP="001F6C08" w:rsidR="001F6C08">
      <w:pPr>
        <w:ind w:firstLine="708"/>
        <w:jc w:val="both"/>
      </w:pPr>
      <w:r>
        <w:t>Na ročište dana 6. srpnja 2018.g. je pristupio zastupnik po zakonu dužnik te naveo da priznaje postojanje stečajnog razloga, te da dužnik nema nikakve imovine.</w:t>
      </w:r>
    </w:p>
    <w:p w:rsidRDefault="001F6C08" w:rsidP="001F6C08" w:rsidR="001F6C08">
      <w:pPr>
        <w:jc w:val="both"/>
      </w:pPr>
    </w:p>
    <w:p w:rsidRDefault="001F6C08" w:rsidP="001F6C08" w:rsidR="00936EEF">
      <w:pPr>
        <w:ind w:firstLine="708"/>
        <w:jc w:val="both"/>
      </w:pPr>
      <w:r>
        <w:t>Iz potvrde FINA od 05.07.2018.g. je vidljivo da u Očevidniku redoslijeda osnova za plaćanje na dan izdavanja potvrde dužnik ima evidentirane ne izvršene osnove za plaćanje u neprekidnom razdoblju od 1914 dana. Kod stečajnog dužnika je stoga ispunjen stečajni razlog nesposobnosti za plaćanje.</w:t>
      </w:r>
    </w:p>
    <w:p w:rsidRDefault="001F6C08" w:rsidP="001F6C08" w:rsidR="001F6C08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1F6C08">
        <w:t>247</w:t>
      </w:r>
      <w:r w:rsidR="00DD0B5E">
        <w:t>/201</w:t>
      </w:r>
      <w:r w:rsidR="001F6C08">
        <w:t>7</w:t>
      </w:r>
      <w:r w:rsidR="00A90A96">
        <w:t xml:space="preserve"> od </w:t>
      </w:r>
      <w:r w:rsidR="001F6C08">
        <w:t>06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6EEF" w:rsidRPr="00936EEF">
        <w:t>St</w:t>
      </w:r>
      <w:r w:rsidR="001F6C08">
        <w:t>-247/2017</w:t>
      </w:r>
      <w:r w:rsidR="00936EEF" w:rsidRPr="00936EEF">
        <w:t xml:space="preserve"> </w:t>
      </w:r>
      <w:r w:rsidR="001F6C08">
        <w:t>od 06</w:t>
      </w:r>
      <w:r w:rsidR="00D63CE0" w:rsidRPr="00D63CE0">
        <w:t xml:space="preserve">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3708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1F6C08">
      <w:rPr>
        <w:rFonts w:hAnsi="Book Antiqua" w:ascii="Book Antiqua"/>
        <w:b/>
        <w:sz w:val="20"/>
        <w:szCs w:val="20"/>
      </w:rPr>
      <w:t>247</w:t>
    </w:r>
    <w:r w:rsidRPr="00561380">
      <w:rPr>
        <w:rFonts w:hAnsi="Book Antiqua" w:ascii="Book Antiqua"/>
        <w:b/>
        <w:sz w:val="20"/>
        <w:szCs w:val="20"/>
      </w:rPr>
      <w:t>/201</w:t>
    </w:r>
    <w:r w:rsidR="001F6C08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0118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1F6C08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37088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7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0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0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0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0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7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0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0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0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0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DALMATINSKA OBALA  putnička agencija,turizam,trgovina,društvo s ograničenom odgovornošću</izvorni_sadrzaj>
    <derivirana_varijabla naziv="DomainObject.Predmet.ProtustrankaFormated_1">  DALMATINSKA OBALA  putnička agencija,turizam,trgovina,društvo s ograničenom odgovornošću</derivirana_varijabla>
  </DomainObject.Predmet.ProtustrankaFormated>
  <DomainObject.Predmet.ProtustrankaFormatedOIB>
    <izvorni_sadrzaj>  DALMATINSKA OBALA  putnička agencija,turizam,trgovina,društvo s ograničenom odgovornošću, OIB 71825740604</izvorni_sadrzaj>
    <derivirana_varijabla naziv="DomainObject.Predmet.ProtustrankaFormatedOIB_1">  DALMATINSKA OBALA  putnička agencija,turizam,trgovina,društvo s ograničenom odgovornošću, OIB 71825740604</derivirana_varijabla>
  </DomainObject.Predmet.ProtustrankaFormatedOIB>
  <DomainObject.Predmet.ProtustrankaFormatedWithAdress>
    <izvorni_sadrzaj> DALMATINSKA OBALA  putnička agencija,turizam,trgovina,društvo s ograničenom odgovornošću, Ante Starčevića 32, 21300 Makarska</izvorni_sadrzaj>
    <derivirana_varijabla naziv="DomainObject.Predmet.ProtustrankaFormatedWithAdress_1"> DALMATINSKA OBALA  putnička agencija,turizam,trgovina,društvo s ograničenom odgovornošću, Ante Starčevića 32, 21300 Makarska</derivirana_varijabla>
  </DomainObject.Predmet.ProtustrankaFormatedWithAdress>
  <DomainObject.Predmet.ProtustrankaFormatedWithAdressOIB>
    <izvorni_sadrzaj> DALMATINSKA OBALA  putnička agencija,turizam,trgovina,društvo s ograničenom odgovornošću, OIB 71825740604, Ante Starčevića 32, 21300 Makarska</izvorni_sadrzaj>
    <derivirana_varijabla naziv="DomainObject.Predmet.ProtustrankaFormatedWithAdressOIB_1"> DALMATINSKA OBALA  putnička agencija,turizam,trgovina,društvo s ograničenom odgovornošću, OIB 71825740604, Ante Starčevića 32, 21300 Makarska</derivirana_varijabla>
  </DomainObject.Predmet.ProtustrankaFormatedWithAdressOIB>
  <DomainObject.Predmet.ProtustrankaWithAdress>
    <izvorni_sadrzaj>DALMATINSKA OBALA  putnička agencija,turizam,trgovina,društvo s ograničenom odgovornošću Ante Starčevića 32, 21300 Makarska</izvorni_sadrzaj>
    <derivirana_varijabla naziv="DomainObject.Predmet.ProtustrankaWithAdress_1">DALMATINSKA OBALA  putnička agencija,turizam,trgovina,društvo s ograničenom odgovornošću Ante Starčevića 32, 21300 Makarska</derivirana_varijabla>
  </DomainObject.Predmet.ProtustrankaWithAdress>
  <DomainObject.Predmet.ProtustrankaWithAdressOIB>
    <izvorni_sadrzaj>DALMATINSKA OBALA  putnička agencija,turizam,trgovina,društvo s ograničenom odgovornošću, OIB 71825740604, Ante Starčevića 32, 21300 Makarska</izvorni_sadrzaj>
    <derivirana_varijabla naziv="DomainObject.Predmet.ProtustrankaWithAdressOIB_1">DALMATINSKA OBALA  putnička agencija,turizam,trgovina,društvo s ograničenom odgovornošću, OIB 71825740604, Ante Starčevića 32, 21300 Makarska</derivirana_varijabla>
  </DomainObject.Predmet.ProtustrankaWithAdressOIB>
  <DomainObject.Predmet.ProtustrankaNazivFormated>
    <izvorni_sadrzaj>DALMATINSKA OBALA  putnička agencija,turizam,trgovina,društvo s ograničenom odgovornošću</izvorni_sadrzaj>
    <derivirana_varijabla naziv="DomainObject.Predmet.ProtustrankaNazivFormated_1">DALMATINSKA OBALA  putnička agencija,turizam,trgovina,društvo s ograničenom odgovornošću</derivirana_varijabla>
  </DomainObject.Predmet.ProtustrankaNazivFormated>
  <DomainObject.Predmet.ProtustrankaNazivFormatedOIB>
    <izvorni_sadrzaj>DALMATINSKA OBALA  putnička agencija,turizam,trgovina,društvo s ograničenom odgovornošću, OIB 71825740604</izvorni_sadrzaj>
    <derivirana_varijabla naziv="DomainObject.Predmet.ProtustrankaNazivFormatedOIB_1">DALMATINSKA OBALA  putnička agencija,turizam,trgovina,društvo s ograničenom odgovornošću, OIB 71825740604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DALMATINSKA OBALA  putnička agencija,turizam,trgovina,društvo s ograničenom odgovornošću</item>
    </izvorni_sadrzaj>
    <derivirana_varijabla naziv="DomainObject.Predmet.ProtuStrankaListFormated_1">
      <item>DALMATINSKA OBALA  putnička agencija,turizam,trgovina,društvo s ograničenom odgovornošću</item>
    </derivirana_varijabla>
  </DomainObject.Predmet.ProtuStrankaListFormated>
  <DomainObject.Predmet.ProtuStrankaListFormatedOIB>
    <izvorni_sadrzaj>
      <item>DALMATINSKA OBALA  putnička agencija,turizam,trgovina,društvo s ograničenom odgovornošću, OIB 71825740604</item>
    </izvorni_sadrzaj>
    <derivirana_varijabla naziv="DomainObject.Predmet.ProtuStrankaListFormatedOIB_1">
      <item>DALMATINSKA OBALA  putnička agencija,turizam,trgovina,društvo s ograničenom odgovornošću, OIB 71825740604</item>
    </derivirana_varijabla>
  </DomainObject.Predmet.ProtuStrankaListFormatedOIB>
  <DomainObject.Predmet.ProtuStrankaListFormatedWithAdress>
    <izvorni_sadrzaj>
      <item>DALMATINSKA OBALA  putnička agencija,turizam,trgovina,društvo s ograničenom odgovornošću, Ante Starčevića 32, 21300 Makarska</item>
    </izvorni_sadrzaj>
    <derivirana_varijabla naziv="DomainObject.Predmet.ProtuStrankaListFormatedWithAdress_1">
      <item>DALMATINSKA OBALA  putnička agencija,turizam,trgovina,društvo s ograničenom odgovornošću, Ante Starčevića 32, 21300 Makarska</item>
    </derivirana_varijabla>
  </DomainObject.Predmet.ProtuStrankaListFormatedWithAdress>
  <DomainObject.Predmet.ProtuStrankaListFormatedWithAdressOIB>
    <izvorni_sadrzaj>
      <item>DALMATINSKA OBALA  putnička agencija,turizam,trgovina,društvo s ograničenom odgovornošću, OIB 71825740604, Ante Starčevića 32, 21300 Makarska</item>
    </izvorni_sadrzaj>
    <derivirana_varijabla naziv="DomainObject.Predmet.ProtuStrankaListFormatedWithAdressOIB_1">
      <item>DALMATINSKA OBALA  putnička agencija,turizam,trgovina,društvo s ograničenom odgovornošću, OIB 71825740604, Ante Starčevića 32, 21300 Makarska</item>
    </derivirana_varijabla>
  </DomainObject.Predmet.ProtuStrankaListFormatedWithAdressOIB>
  <DomainObject.Predmet.ProtuStrankaListNazivFormated>
    <izvorni_sadrzaj>
      <item>DALMATINSKA OBALA  putnička agencija,turizam,trgovina,društvo s ograničenom odgovornošću</item>
    </izvorni_sadrzaj>
    <derivirana_varijabla naziv="DomainObject.Predmet.ProtuStrankaListNazivFormated_1">
      <item>DALMATINSKA OBALA  putnička agencija,turizam,trgovina,društvo s ograničenom odgovornošću</item>
    </derivirana_varijabla>
  </DomainObject.Predmet.ProtuStrankaListNazivFormated>
  <DomainObject.Predmet.ProtuStrankaListNazivFormatedOIB>
    <izvorni_sadrzaj>
      <item>DALMATINSKA OBALA  putnička agencija,turizam,trgovina,društvo s ograničenom odgovornošću, OIB 71825740604</item>
    </izvorni_sadrzaj>
    <derivirana_varijabla naziv="DomainObject.Predmet.ProtuStrankaListNazivFormatedOIB_1">
      <item>DALMATINSKA OBALA  putnička agencija,turizam,trgovina,društvo s ograničenom odgovornošću, OIB 71825740604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Ružica Granić</item>
    </izvorni_sadrzaj>
    <derivirana_varijabla naziv="DomainObject.Predmet.OstaliListFormated_1">
      <item>Županijsko državno odvjetništvo u Splitu punomoćnik sudionika u postupku Ministarstvo financija RH</item>
      <item>Ružica Granić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Ružica Granić</item>
    </izvorni_sadrzaj>
    <derivirana_varijabla naziv="DomainObject.Predmet.OstaliListFormatedOIB_1">
      <item>Županijsko državno odvjetništvo u Splitu punomoćnik sudionika u postupku Ministarstvo financija RH</item>
      <item>Ružica Granić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Ružica Granić, Antuna Gustava Matoša 1, 21300 Makarska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Ružica Granić, Antuna Gustava Matoša 1, 21300 Makarska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Ružica Granić, Antuna Gustava Matoša 1, 21300 Makarska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Ružica Granić, Antuna Gustava Matoša 1, 21300 Makarska</item>
    </derivirana_varijabla>
  </DomainObject.Predmet.OstaliListFormatedWithAdressOIB>
  <DomainObject.Predmet.OstaliListNazivFormated>
    <izvorni_sadrzaj>
      <item>Županijsko državno odvjetništvo u Splitu</item>
      <item>Ružica Granić</item>
    </izvorni_sadrzaj>
    <derivirana_varijabla naziv="DomainObject.Predmet.OstaliListNazivFormated_1">
      <item>Županijsko državno odvjetništvo u Splitu</item>
      <item>Ružica Granić</item>
    </derivirana_varijabla>
  </DomainObject.Predmet.OstaliListNazivFormated>
  <DomainObject.Predmet.OstaliListNazivFormatedOIB>
    <izvorni_sadrzaj>
      <item>Županijsko državno odvjetništvo u Splitu</item>
      <item>Ružica Granić</item>
    </izvorni_sadrzaj>
    <derivirana_varijabla naziv="DomainObject.Predmet.OstaliListNazivFormatedOIB_1">
      <item>Županijsko državno odvjetništvo u Splitu</item>
      <item>Ružica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DALMATINSKA OBALA  putnička agencija,turizam,trgovina,društvo s ograničenom odgovornošću</izvorni_sadrzaj>
    <derivirana_varijabla naziv="DomainObject.Predmet.ProtustrankaIDrugi_1">DALMATINSKA OBALA  putnička agencija,turizam,trgovina,društvo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DALMATINSKA OBALA  putnička agencija,turizam,trgovina,društvo s ograničenom odgovornošću, OIB 71825740604, Ante Starčevića 32, 21300 Makarska</izvorni_sadrzaj>
    <derivirana_varijabla naziv="DomainObject.Predmet.ProtustrankaIDrugiAdressOIB_1">DALMATINSKA OBALA  putnička agencija,turizam,trgovina,društvo s ograničenom odgovornošću, OIB 71825740604,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OBALA  putnička agencija,turizam,trgovina,društvo s ograničenom odgovornošću</item>
      <item>FINANCIJSKA AGENCIJA, RC SPLIT</item>
      <item>Ministarstvo financija RH</item>
      <item>Županijsko državno odvjetništvo u Splitu</item>
      <item>Ružica Granić</item>
    </izvorni_sadrzaj>
    <derivirana_varijabla naziv="DomainObject.Predmet.SudioniciListNaziv_1">
      <item>DALMATINSKA OBALA  putnička agencija,turizam,trgovina,društvo s ograničenom odgovornošću</item>
      <item>FINANCIJSKA AGENCIJA, RC SPLIT</item>
      <item>Ministarstvo financija RH</item>
      <item>Županijsko državno odvjetništvo u Splitu</item>
      <item>Ružica Granić</item>
    </derivirana_varijabla>
  </DomainObject.Predmet.SudioniciListNaziv>
  <DomainObject.Predmet.SudioniciListAdressOIB>
    <izvorni_sadrzaj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Ružica Granić, Antuna Gustava Matoša 1,21300 Makarska</item>
    </izvorni_sadrzaj>
    <derivirana_varijabla naziv="DomainObject.Predmet.SudioniciListAdressOIB_1"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Ružica Granić, Antuna Gustava Matoša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71825740604</item>
      <item>, OIB 85821130368</item>
      <item>, OIB 18683136487</item>
      <item>, OIB null</item>
      <item>, OIB null</item>
    </izvorni_sadrzaj>
    <derivirana_varijabla naziv="DomainObject.Predmet.SudioniciListNazivOIB_1">
      <item>, OIB 71825740604</item>
      <item>, OIB 85821130368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4966</properties:Characters>
  <properties:Lines>126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2018-09-04T10:34:00Z</dcterms:created>
  <dc:creator>Katarina Franković</dc:creator>
  <cp:lastModifiedBy>Katarina Franković</cp:lastModifiedBy>
  <cp:lastPrinted>2018-09-04T10:35:00Z</cp:lastPrinted>
  <dcterms:modified xmlns:xsi="http://www.w3.org/2001/XMLSchema-instance" xsi:type="dcterms:W3CDTF">2018-09-04T10:35:00Z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(247 - 17  otvaranje i zaključenje stečajnog postupka čl. 132  Split.docx)</vt:lpwstr>
  </prop:property>
  <prop:property name="CC_coloring" pid="5" fmtid="{D5CDD505-2E9C-101B-9397-08002B2CF9AE}">
    <vt:bool>false</vt:bool>
  </prop:property>
</prop:Properties>
</file>