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6586" w14:paraId="2406586" w:rsidRDefault="000B5D2B" w:rsidP="000B5D2B" w:rsidR="000B5D2B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B5D2B" w:rsidP="000B5D2B" w:rsidR="000B5D2B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0B5D2B" w:rsidP="000B5D2B" w:rsidR="000B5D2B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0B5D2B" w:rsidP="000B5D2B" w:rsidR="000B5D2B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1714/18</w:t>
      </w:r>
    </w:p>
    <w:p w:rsidRDefault="000B5D2B" w:rsidP="000B5D2B" w:rsidR="000B5D2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0B5D2B" w:rsidP="000B5D2B" w:rsidR="000B5D2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State of Style d.o.o., OIB 13494005744, Sesvete, Prelčeva 21D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11. siječnja 2019.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0B5D2B" w:rsidP="000B5D2B" w:rsidR="000B5D2B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B5D2B" w:rsidP="000B5D2B" w:rsidR="000B5D2B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State of Style d.o.o., OIB 13494005744, Sesvete, Prelčeva 21D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11. siječnja 2019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0B5D2B" w:rsidP="000B5D2B" w:rsidR="000B5D2B" w:rsidRPr="004453B3">
      <w:pPr>
        <w:pStyle w:val="BodyText21"/>
        <w:rPr>
          <w:rFonts w:hAnsi="Times New Roman" w:ascii="Times New Roman"/>
          <w:szCs w:val="24"/>
        </w:rPr>
      </w:pPr>
    </w:p>
    <w:p w:rsidRDefault="000B5D2B" w:rsidP="000B5D2B" w:rsidR="000B5D2B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A2C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Valentino Koščak, OIB 83789090520, Zagreb, Marijana Dragmana 4</w:t>
      </w:r>
      <w:r w:rsidRPr="008A2C2A">
        <w:rPr>
          <w:rFonts w:hAnsi="Times New Roman" w:ascii="Times New Roman"/>
          <w:szCs w:val="24"/>
        </w:rPr>
        <w:t>.</w:t>
      </w:r>
    </w:p>
    <w:p w:rsidRDefault="000B5D2B" w:rsidP="000B5D2B" w:rsidR="000B5D2B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B5D2B" w:rsidP="000B5D2B" w:rsidR="000B5D2B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State of Style d.o.o., OIB 13494005744, Sesvete, Prelčeva 21D.</w:t>
      </w: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17. rujna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</w:t>
      </w:r>
      <w:r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11. siječnja 2019.</w:t>
      </w:r>
    </w:p>
    <w:p w:rsidRDefault="000B5D2B" w:rsidP="000B5D2B" w:rsidR="000B5D2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0B5D2B" w:rsidP="000B5D2B" w:rsidR="000B5D2B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B5D2B" w:rsidP="000B5D2B" w:rsidR="000B5D2B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B5D2B" w:rsidP="000B5D2B" w:rsidR="000B5D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5D2B" w:rsidP="000B5D2B" w:rsidR="000B5D2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0B5D2B" w:rsidP="000B5D2B" w:rsidR="000B5D2B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0B5D2B" w:rsidP="000B5D2B" w:rsidR="000B5D2B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0B5D2B" w:rsidP="000B5D2B" w:rsidR="000B5D2B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0B5D2B" w:rsidP="000B5D2B" w:rsidR="000B5D2B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0B5D2B" w:rsidP="000B5D2B" w:rsidR="000B5D2B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E3" w:rsidR="00000000">
      <w:r>
        <w:separator/>
      </w:r>
    </w:p>
  </w:endnote>
  <w:endnote w:id="0" w:type="continuationSeparator">
    <w:p w:rsidRDefault="008240E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E3" w:rsidR="00280A5F">
    <w:pPr>
      <w:pStyle w:val="Podnoje"/>
      <w:jc w:val="right"/>
    </w:pPr>
  </w:p>
  <w:p w:rsidRDefault="008240E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E3" w:rsidR="00000000">
      <w:r>
        <w:separator/>
      </w:r>
    </w:p>
  </w:footnote>
  <w:footnote w:id="0" w:type="continuationSeparator">
    <w:p w:rsidRDefault="008240E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E3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Pr="008240E3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1714/18</w:t>
    </w:r>
  </w:p>
  <w:p w:rsidRDefault="008240E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E3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645"/>
    <w:rsid w:val="000B5D2B"/>
    <w:rsid w:val="00135025"/>
    <w:rsid w:val="00181F4E"/>
    <w:rsid w:val="008240E3"/>
    <w:rsid w:val="00B13645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5D2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5D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5D2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0B5D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5D2B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B5D2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5D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D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4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0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0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0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0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5D2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5D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5D2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0B5D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5D2B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B5D2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5D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D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4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0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0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0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0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St-1714/2018</izvorni_sadrzaj>
    <derivirana_varijabla naziv="DomainObject.Predmet.OznakaBroj_1">St-1714/2018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State of Style d.o.o.</izvorni_sadrzaj>
    <derivirana_varijabla naziv="DomainObject.Predmet.ProtustrankaFormated_1">  State of Style d.o.o.</derivirana_varijabla>
  </DomainObject.Predmet.ProtustrankaFormated>
  <DomainObject.Predmet.ProtustrankaFormatedOIB>
    <izvorni_sadrzaj>  State of Style d.o.o., OIB 13494005744</izvorni_sadrzaj>
    <derivirana_varijabla naziv="DomainObject.Predmet.ProtustrankaFormatedOIB_1">  State of Style d.o.o., OIB 13494005744</derivirana_varijabla>
  </DomainObject.Predmet.ProtustrankaFormatedOIB>
  <DomainObject.Predmet.ProtustrankaFormatedWithAdress>
    <izvorni_sadrzaj> State of Style d.o.o., Prelčeva 21 D, 10360 Sesvete</izvorni_sadrzaj>
    <derivirana_varijabla naziv="DomainObject.Predmet.ProtustrankaFormatedWithAdress_1"> State of Style d.o.o., Prelčeva 21 D, 10360 Sesvete</derivirana_varijabla>
  </DomainObject.Predmet.ProtustrankaFormatedWithAdress>
  <DomainObject.Predmet.ProtustrankaFormatedWithAdressOIB>
    <izvorni_sadrzaj> State of Style d.o.o., OIB 13494005744, Prelčeva 21 D, 10360 Sesvete</izvorni_sadrzaj>
    <derivirana_varijabla naziv="DomainObject.Predmet.ProtustrankaFormatedWithAdressOIB_1"> State of Style d.o.o., OIB 13494005744, Prelčeva 21 D, 10360 Sesvete</derivirana_varijabla>
  </DomainObject.Predmet.ProtustrankaFormatedWithAdressOIB>
  <DomainObject.Predmet.ProtustrankaWithAdress>
    <izvorni_sadrzaj>State of Style d.o.o. Prelčeva 21 D, 10360 Sesvete</izvorni_sadrzaj>
    <derivirana_varijabla naziv="DomainObject.Predmet.ProtustrankaWithAdress_1">State of Style d.o.o. Prelčeva 21 D, 10360 Sesvete</derivirana_varijabla>
  </DomainObject.Predmet.ProtustrankaWithAdress>
  <DomainObject.Predmet.ProtustrankaWithAdressOIB>
    <izvorni_sadrzaj>State of Style d.o.o., OIB 13494005744, Prelčeva 21 D, 10360 Sesvete</izvorni_sadrzaj>
    <derivirana_varijabla naziv="DomainObject.Predmet.ProtustrankaWithAdressOIB_1">State of Style d.o.o., OIB 13494005744, Prelčeva 21 D, 10360 Sesvete</derivirana_varijabla>
  </DomainObject.Predmet.ProtustrankaWithAdressOIB>
  <DomainObject.Predmet.ProtustrankaNazivFormated>
    <izvorni_sadrzaj>State of Style d.o.o.</izvorni_sadrzaj>
    <derivirana_varijabla naziv="DomainObject.Predmet.ProtustrankaNazivFormated_1">State of Style d.o.o.</derivirana_varijabla>
  </DomainObject.Predmet.ProtustrankaNazivFormated>
  <DomainObject.Predmet.ProtustrankaNazivFormatedOIB>
    <izvorni_sadrzaj>State of Style d.o.o., OIB 13494005744</izvorni_sadrzaj>
    <derivirana_varijabla naziv="DomainObject.Predmet.ProtustrankaNazivFormatedOIB_1">State of Style d.o.o., OIB 13494005744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State of Style d.o.o.</item>
    </izvorni_sadrzaj>
    <derivirana_varijabla naziv="DomainObject.Predmet.ProtuStrankaListFormated_1">
      <item>State of Style d.o.o.</item>
    </derivirana_varijabla>
  </DomainObject.Predmet.ProtuStrankaListFormated>
  <DomainObject.Predmet.ProtuStrankaListFormatedOIB>
    <izvorni_sadrzaj>
      <item>State of Style d.o.o., OIB 13494005744</item>
    </izvorni_sadrzaj>
    <derivirana_varijabla naziv="DomainObject.Predmet.ProtuStrankaListFormatedOIB_1">
      <item>State of Style d.o.o., OIB 13494005744</item>
    </derivirana_varijabla>
  </DomainObject.Predmet.ProtuStrankaListFormatedOIB>
  <DomainObject.Predmet.ProtuStrankaListFormatedWithAdress>
    <izvorni_sadrzaj>
      <item>State of Style d.o.o., Prelčeva 21 D, 10360 Sesvete</item>
    </izvorni_sadrzaj>
    <derivirana_varijabla naziv="DomainObject.Predmet.ProtuStrankaListFormatedWithAdress_1">
      <item>State of Style d.o.o., Prelčeva 21 D, 10360 Sesvete</item>
    </derivirana_varijabla>
  </DomainObject.Predmet.ProtuStrankaListFormatedWithAdress>
  <DomainObject.Predmet.ProtuStrankaListFormatedWithAdressOIB>
    <izvorni_sadrzaj>
      <item>State of Style d.o.o., OIB 13494005744, Prelčeva 21 D, 10360 Sesvete</item>
    </izvorni_sadrzaj>
    <derivirana_varijabla naziv="DomainObject.Predmet.ProtuStrankaListFormatedWithAdressOIB_1">
      <item>State of Style d.o.o., OIB 13494005744, Prelčeva 21 D, 10360 Sesvete</item>
    </derivirana_varijabla>
  </DomainObject.Predmet.ProtuStrankaListFormatedWithAdressOIB>
  <DomainObject.Predmet.ProtuStrankaListNazivFormated>
    <izvorni_sadrzaj>
      <item>State of Style d.o.o.</item>
    </izvorni_sadrzaj>
    <derivirana_varijabla naziv="DomainObject.Predmet.ProtuStrankaListNazivFormated_1">
      <item>State of Style d.o.o.</item>
    </derivirana_varijabla>
  </DomainObject.Predmet.ProtuStrankaListNazivFormated>
  <DomainObject.Predmet.ProtuStrankaListNazivFormatedOIB>
    <izvorni_sadrzaj>
      <item>State of Style d.o.o., OIB 13494005744</item>
    </izvorni_sadrzaj>
    <derivirana_varijabla naziv="DomainObject.Predmet.ProtuStrankaListNazivFormatedOIB_1">
      <item>State of Style d.o.o., OIB 13494005744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State of Style d.o.o.</izvorni_sadrzaj>
    <derivirana_varijabla naziv="DomainObject.Predmet.ProtustrankaIDrugi_1">State of Style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State of Style d.o.o., OIB 13494005744, Prelčeva 21 D, 10360 Sesvete</izvorni_sadrzaj>
    <derivirana_varijabla naziv="DomainObject.Predmet.ProtustrankaIDrugiAdressOIB_1">State of Style d.o.o., OIB 13494005744, Prelčeva 21 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State of Style d.o.o.</item>
    </izvorni_sadrzaj>
    <derivirana_varijabla naziv="DomainObject.Predmet.SudioniciListNaziv_1">
      <item>FINA Regionalni centar Zagreb</item>
      <item>State of Style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State of Style d.o.o., OIB 13494005744, Prelčeva 21 D,10360 Sesvete</item>
    </izvorni_sadrzaj>
    <derivirana_varijabla naziv="DomainObject.Predmet.SudioniciListAdressOIB_1">
      <item>FINA Regionalni centar Zagreb, OIB 85821130368, Trg svibanjskih žrtava 1995. br. 1,10000 Zagreb</item>
      <item>State of Style d.o.o., OIB 13494005744, Prelčeva 21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13494005744</item>
    </izvorni_sadrzaj>
    <derivirana_varijabla naziv="DomainObject.Predmet.SudioniciListNazivOIB_1">
      <item>, OIB 85821130368</item>
      <item>, OIB 13494005744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St-1714/2018-3</izvorni_sadrzaj>
    <derivirana_varijabla naziv="DomainObject.PredzadnjaOdlukaIzPredmeta.Oznaka_1">St-1714/2018-3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2205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2019-01-11T09:39:00Z</dcterms:created>
  <dc:creator>Marija Lukić</dc:creator>
  <dc:description/>
  <cp:keywords/>
  <cp:lastModifiedBy>Marija Lukić</cp:lastModifiedBy>
  <cp:lastPrinted>2019-01-11T09:40:00Z</cp:lastPrinted>
  <dcterms:modified xmlns:xsi="http://www.w3.org/2001/XMLSchema-instance" xsi:type="dcterms:W3CDTF">2019-01-11T09:43:00Z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(St-1714-18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