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5076" w14:paraId="ab05076" w:rsidRDefault="00723BB1" w:rsidR="00723B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227F" w:rsidP="00723BB1" w:rsidR="00C40D3E" w:rsidRPr="00723BB1">
      <w:pPr>
        <w:ind w:left="5040"/>
        <w:rPr>
          <w:b/>
        </w:rPr>
      </w:pPr>
      <w:r w:rsidRPr="00316E5C">
        <w:rPr>
          <w:b/>
        </w:rPr>
        <w:t xml:space="preserve">           </w:t>
      </w:r>
    </w:p>
    <w:p w:rsidRDefault="005B4037" w:rsidP="005B4037" w:rsidR="005B4037" w:rsidRPr="00316E5C">
      <w:r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5B4037" w:rsidP="00723BB1" w:rsidR="005B4037">
      <w:r w:rsidRPr="00316E5C">
        <w:t xml:space="preserve">Zagreb, </w:t>
      </w:r>
      <w:proofErr w:type="spellStart"/>
      <w:r w:rsidRPr="00316E5C">
        <w:t>Amruševa</w:t>
      </w:r>
      <w:proofErr w:type="spellEnd"/>
      <w:r w:rsidRPr="00316E5C">
        <w:t xml:space="preserve"> 2/II                                                </w:t>
      </w:r>
      <w:r w:rsidR="00723BB1">
        <w:t xml:space="preserve">                              </w:t>
      </w:r>
      <w:r w:rsidR="00316E5C" w:rsidRPr="00316E5C">
        <w:t>67. St-5156/15</w:t>
      </w:r>
      <w:r w:rsidR="00723BB1">
        <w:t>-13</w:t>
      </w:r>
      <w:r w:rsidRPr="00316E5C">
        <w:t xml:space="preserve">                                                               </w:t>
      </w:r>
    </w:p>
    <w:p w:rsidRDefault="0054021D" w:rsidP="005B4037" w:rsidR="0054021D" w:rsidRPr="00316E5C">
      <w:pPr>
        <w:jc w:val="center"/>
      </w:pPr>
    </w:p>
    <w:p w:rsidRDefault="00316E5C" w:rsidP="00723BB1" w:rsidR="00316E5C" w:rsidRPr="00316E5C">
      <w:pPr>
        <w:jc w:val="center"/>
      </w:pPr>
      <w:r w:rsidRPr="00316E5C">
        <w:t xml:space="preserve">R E P U B L I K A   H R V A T S K A </w:t>
      </w: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EF227F" w:rsidR="00EF227F" w:rsidRPr="00723BB1">
      <w:pPr>
        <w:jc w:val="both"/>
      </w:pPr>
      <w:r w:rsidRPr="00316E5C">
        <w:t xml:space="preserve">           Trgovački sud u Zagrebu po sucu Gordanu </w:t>
      </w:r>
      <w:proofErr w:type="spellStart"/>
      <w:r w:rsidRPr="00316E5C">
        <w:t>Zubaku</w:t>
      </w:r>
      <w:proofErr w:type="spellEnd"/>
      <w:r w:rsidRPr="00316E5C">
        <w:t xml:space="preserve">, u stečajnom  postupku nad dužnikom </w:t>
      </w:r>
      <w:r w:rsidR="00316E5C" w:rsidRPr="00316E5C">
        <w:rPr>
          <w:bCs/>
          <w:lang w:val="pt-BR"/>
        </w:rPr>
        <w:t>F.K.T. INŽINJERING d.o.o.</w:t>
      </w:r>
      <w:r w:rsidR="00316E5C">
        <w:rPr>
          <w:bCs/>
          <w:lang w:val="pt-BR"/>
        </w:rPr>
        <w:t xml:space="preserve"> u stečaju</w:t>
      </w:r>
      <w:r w:rsidR="00316E5C" w:rsidRPr="00316E5C">
        <w:rPr>
          <w:bCs/>
          <w:lang w:val="pt-BR"/>
        </w:rPr>
        <w:t>, Ivanić-Grad, Vukovarska 1, OIB: 64936768836</w:t>
      </w:r>
      <w:r w:rsidR="00670C57" w:rsidRPr="00316E5C">
        <w:t xml:space="preserve">, </w:t>
      </w:r>
      <w:r w:rsidR="00316E5C">
        <w:t>29. siječnja 2016</w:t>
      </w:r>
      <w:r w:rsidR="00670C57" w:rsidRPr="00316E5C">
        <w:t xml:space="preserve">.,  </w:t>
      </w: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723BB1" w:rsidR="00316E5C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316E5C" w:rsidRPr="00316E5C">
        <w:rPr>
          <w:bCs/>
          <w:lang w:val="pt-BR"/>
        </w:rPr>
        <w:t>F.K.T. INŽINJERING d.o.o. u stečaju, Ivanić-Grad, Vukovarska 1, OIB: 64936768836</w:t>
      </w:r>
      <w:r w:rsidR="00670C57" w:rsidRPr="00316E5C">
        <w:t>,</w:t>
      </w:r>
      <w:r w:rsidRPr="00316E5C">
        <w:t xml:space="preserve"> u zemljišnim knjigama </w:t>
      </w:r>
      <w:r w:rsidR="00316E5C">
        <w:t xml:space="preserve">pa se nalaže zemljišnoknjižnom odjelu Općinskog suda u Rijeci zabilježba otvaranja </w:t>
      </w:r>
      <w:r w:rsidR="00F31D2E" w:rsidRPr="00316E5C">
        <w:t>stečajnog postupk</w:t>
      </w:r>
      <w:r w:rsidR="005B4037" w:rsidRPr="00316E5C">
        <w:t>a ovog suda poslovni b</w:t>
      </w:r>
      <w:r w:rsidR="00316E5C">
        <w:t>roj St-5156</w:t>
      </w:r>
      <w:r w:rsidR="00670C57" w:rsidRPr="00316E5C">
        <w:t>/</w:t>
      </w:r>
      <w:r w:rsidR="00316E5C">
        <w:t>15</w:t>
      </w:r>
      <w:r w:rsidR="00F31D2E" w:rsidRPr="00316E5C">
        <w:t xml:space="preserve"> od </w:t>
      </w:r>
      <w:r w:rsidR="00316E5C">
        <w:br/>
        <w:t>25. siječnja 2016</w:t>
      </w:r>
      <w:r w:rsidR="00F31D2E" w:rsidRPr="00316E5C">
        <w:t>.</w:t>
      </w:r>
      <w:r w:rsidR="00670C57" w:rsidRPr="00316E5C">
        <w:t xml:space="preserve"> na nekretnini dužnika </w:t>
      </w:r>
      <w:r w:rsidR="00316E5C" w:rsidRPr="00316E5C">
        <w:rPr>
          <w:bCs/>
          <w:lang w:val="pt-BR"/>
        </w:rPr>
        <w:t>F.K.T. INŽINJERING d.o.o. u stečaju, Ivanić-Grad, Vukovarska 1, OIB: 64936768836</w:t>
      </w:r>
      <w:r w:rsidR="005B4037" w:rsidRPr="00316E5C">
        <w:t xml:space="preserve">, </w:t>
      </w:r>
      <w:r w:rsidR="00316E5C">
        <w:t xml:space="preserve">upisanoj u </w:t>
      </w:r>
      <w:proofErr w:type="spellStart"/>
      <w:r w:rsidR="00316E5C">
        <w:t>zk</w:t>
      </w:r>
      <w:proofErr w:type="spellEnd"/>
      <w:r w:rsidR="00316E5C">
        <w:t>. ul. 4390, poduložak 22, k.o. Kastav, k.č.br. 6671/9</w:t>
      </w:r>
      <w:r w:rsidR="0054021D">
        <w:t>,</w:t>
      </w:r>
      <w:r w:rsidR="00316E5C">
        <w:t xml:space="preserve"> u naravi stambena zgrada i dvorište u </w:t>
      </w:r>
      <w:proofErr w:type="spellStart"/>
      <w:r w:rsidR="00316E5C">
        <w:t>Kastvu</w:t>
      </w:r>
      <w:proofErr w:type="spellEnd"/>
      <w:r w:rsidR="00316E5C">
        <w:t xml:space="preserve"> u ul. Draga br. 14, ukupne površine 1887 m2, 22. etaža 8667/303381, stan B 4 u suterenu, koji se sastoji od ulaznog prostora, dnevnog boravka i blagovaone, kuhinje, dv</w:t>
      </w:r>
      <w:r w:rsidR="0054021D">
        <w:t>ije sobe, hodnika, kupaonice, WC</w:t>
      </w:r>
      <w:r w:rsidR="00316E5C">
        <w:t>-a, izbe, garderobe, balkona, pov</w:t>
      </w:r>
      <w:r w:rsidR="0054021D">
        <w:t>ršine 85.</w:t>
      </w:r>
      <w:r w:rsidR="00316E5C">
        <w:t xml:space="preserve">67 m2, sa pripadajućim spremištem B 4 </w:t>
      </w:r>
      <w:r w:rsidR="0054021D">
        <w:t>površine 1.</w:t>
      </w:r>
      <w:r w:rsidR="00316E5C">
        <w:t>00 m2,</w:t>
      </w:r>
      <w:r w:rsidR="0054021D">
        <w:t xml:space="preserve"> što sveukupno čini 86.</w:t>
      </w:r>
      <w:r w:rsidR="00316E5C">
        <w:t xml:space="preserve">67 m2 (što u odnosu na cijelu zgradu iznosi 8667/303381 dijela).  </w:t>
      </w:r>
    </w:p>
    <w:p w:rsidRDefault="00316E5C" w:rsidP="00723BB1" w:rsidR="00316E5C">
      <w:pPr>
        <w:numPr>
          <w:ilvl w:val="12"/>
          <w:numId w:val="0"/>
        </w:numPr>
        <w:jc w:val="both"/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316E5C">
        <w:t>25. siječnja 2016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316E5C" w:rsidRPr="00316E5C">
        <w:rPr>
          <w:bCs/>
          <w:lang w:val="pt-BR"/>
        </w:rPr>
        <w:t>F.K.T. INŽINJERING d.o.o. u stečaju, Ivanić-Grad, Vukovarska 1</w:t>
      </w:r>
      <w:r w:rsidRPr="00316E5C">
        <w:t xml:space="preserve">. </w:t>
      </w:r>
    </w:p>
    <w:p w:rsidRDefault="00316E5C" w:rsidP="00EF227F" w:rsidR="0054021D" w:rsidRPr="00316E5C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9744C7" w:rsidP="00EF227F" w:rsidR="00442DDA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ovaj sud je na temelju odredbe čl. </w:t>
      </w:r>
      <w:r w:rsidR="0054021D">
        <w:t>131</w:t>
      </w:r>
      <w:r w:rsidRPr="00316E5C">
        <w:t>. SZ-a odlučio kao u izreci.</w:t>
      </w: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54021D">
        <w:t>29. siječnja</w:t>
      </w:r>
      <w:r w:rsidR="00442DDA" w:rsidRPr="00316E5C">
        <w:t xml:space="preserve"> 20</w:t>
      </w:r>
      <w:r w:rsidR="0054021D">
        <w:t>15</w:t>
      </w:r>
      <w:r w:rsidR="00442DDA" w:rsidRPr="00316E5C">
        <w:t>.</w:t>
      </w:r>
    </w:p>
    <w:p w:rsidRDefault="00C90C73" w:rsidP="00723BB1" w:rsidR="00C90C73" w:rsidRPr="00316E5C">
      <w:pPr>
        <w:numPr>
          <w:ilvl w:val="12"/>
          <w:numId w:val="0"/>
        </w:numPr>
        <w:jc w:val="right"/>
      </w:pPr>
    </w:p>
    <w:p w:rsidRDefault="00442DDA" w:rsidP="00723BB1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723BB1" w:rsidP="00723BB1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Zubak, v.r. </w:t>
      </w:r>
    </w:p>
    <w:p w:rsidRDefault="00442DDA" w:rsidP="007F0DBF" w:rsidR="00442DDA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5B4037" w:rsidRPr="00316E5C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9744C7" w:rsidP="00723BB1" w:rsidR="009744C7">
      <w:pPr>
        <w:ind w:left="720"/>
        <w:jc w:val="both"/>
      </w:pPr>
    </w:p>
    <w:p w:rsidRDefault="00723BB1" w:rsidP="001745C1" w:rsidR="00723BB1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723BB1" w:rsidP="00723BB1" w:rsidR="00723BB1" w:rsidRPr="00316E5C">
      <w:pPr>
        <w:ind w:left="720"/>
        <w:jc w:val="both"/>
      </w:pPr>
    </w:p>
    <w:sectPr w:rsidSect="00723BB1" w:rsidR="00723BB1" w:rsidRPr="00316E5C">
      <w:headerReference w:type="default" r:id="rId10"/>
      <w:pgSz w:code="9" w:h="16840" w:w="11907"/>
      <w:pgMar w:gutter="0" w:footer="720" w:header="720" w:left="1797" w:bottom="851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23BB1">
      <w:rPr>
        <w:noProof/>
      </w:rPr>
      <w:t>2</w:t>
    </w:r>
    <w:r>
      <w:fldChar w:fldCharType="end"/>
    </w:r>
    <w:r w:rsidR="0054021D">
      <w:t xml:space="preserve"> -</w:t>
    </w:r>
    <w:r w:rsidR="0054021D">
      <w:tab/>
      <w:t>67. St-5156/15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6388B"/>
    <w:rsid w:val="0009737E"/>
    <w:rsid w:val="000B2587"/>
    <w:rsid w:val="000B7516"/>
    <w:rsid w:val="000C4F9E"/>
    <w:rsid w:val="000D325D"/>
    <w:rsid w:val="000E54BD"/>
    <w:rsid w:val="00104558"/>
    <w:rsid w:val="00132F51"/>
    <w:rsid w:val="001536AA"/>
    <w:rsid w:val="00160C6A"/>
    <w:rsid w:val="00187FA1"/>
    <w:rsid w:val="001D2EB8"/>
    <w:rsid w:val="002010AB"/>
    <w:rsid w:val="00233E8D"/>
    <w:rsid w:val="00244714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63E6"/>
    <w:rsid w:val="003D6E2A"/>
    <w:rsid w:val="004321CB"/>
    <w:rsid w:val="00442DDA"/>
    <w:rsid w:val="00470A0A"/>
    <w:rsid w:val="00471956"/>
    <w:rsid w:val="00483108"/>
    <w:rsid w:val="00484F0E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23BB1"/>
    <w:rsid w:val="007A6843"/>
    <w:rsid w:val="007B39F6"/>
    <w:rsid w:val="007B3F07"/>
    <w:rsid w:val="007D5812"/>
    <w:rsid w:val="007F0DBF"/>
    <w:rsid w:val="007F72D0"/>
    <w:rsid w:val="00811CA0"/>
    <w:rsid w:val="0081370F"/>
    <w:rsid w:val="00855A39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55DFF"/>
    <w:rsid w:val="00E56836"/>
    <w:rsid w:val="00EB6CC8"/>
    <w:rsid w:val="00EF227F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3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B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B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B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B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3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B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B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B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B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F.K.T. INŽINJERING d.o.o.</izvorni_sadrzaj>
    <derivirana_varijabla naziv="DomainObject.Predmet.ProtustrankaFormated_1">  F.K.T. INŽINJERING d.o.o.</derivirana_varijabla>
  </DomainObject.Predmet.ProtustrankaFormated>
  <DomainObject.Predmet.ProtustrankaFormatedOIB>
    <izvorni_sadrzaj>  F.K.T. INŽINJERING d.o.o., OIB 64936768836</izvorni_sadrzaj>
    <derivirana_varijabla naziv="DomainObject.Predmet.ProtustrankaFormatedOIB_1">  F.K.T. INŽINJERING d.o.o., OIB 64936768836</derivirana_varijabla>
  </DomainObject.Predmet.ProtustrankaFormatedOIB>
  <DomainObject.Predmet.ProtustrankaFormatedWithAdress>
    <izvorni_sadrzaj> F.K.T. INŽINJERING d.o.o., Vukovarska 1, 10310 Ivanić-Grad</izvorni_sadrzaj>
    <derivirana_varijabla naziv="DomainObject.Predmet.ProtustrankaFormatedWithAdress_1"> F.K.T. INŽINJERING d.o.o., Vukovarska 1, 10310 Ivanić-Grad</derivirana_varijabla>
  </DomainObject.Predmet.ProtustrankaFormatedWithAdress>
  <DomainObject.Predmet.ProtustrankaFormatedWithAdressOIB>
    <izvorni_sadrzaj> F.K.T. INŽINJERING d.o.o., OIB 64936768836, Vukovarska 1, 10310 Ivanić-Grad</izvorni_sadrzaj>
    <derivirana_varijabla naziv="DomainObject.Predmet.ProtustrankaFormatedWithAdressOIB_1"> F.K.T. INŽINJERING d.o.o., OIB 64936768836, Vukovarska 1, 10310 Ivanić-Grad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</item>
    </izvorni_sadrzaj>
    <derivirana_varijabla naziv="DomainObject.Predmet.ProtuStrankaListFormated_1">
      <item>F.K.T. INŽINJERING d.o.o.</item>
    </derivirana_varijabla>
  </DomainObject.Predmet.ProtuStrankaListFormated>
  <DomainObject.Predmet.ProtuStrankaListFormatedOIB>
    <izvorni_sadrzaj>
      <item>F.K.T. INŽINJERING d.o.o., OIB 64936768836</item>
    </izvorni_sadrzaj>
    <derivirana_varijabla naziv="DomainObject.Predmet.ProtuStrankaListFormatedOIB_1">
      <item>F.K.T. INŽINJERING d.o.o., OIB 64936768836</item>
    </derivirana_varijabla>
  </DomainObject.Predmet.ProtuStrankaListFormatedOIB>
  <DomainObject.Predmet.ProtuStrankaListFormatedWithAdress>
    <izvorni_sadrzaj>
      <item>F.K.T. INŽINJERING d.o.o., Vukovarska 1, 10310 Ivanić-Grad</item>
    </izvorni_sadrzaj>
    <derivirana_varijabla naziv="DomainObject.Predmet.ProtuStrankaListFormatedWithAdress_1">
      <item>F.K.T. INŽINJERING d.o.o., Vukovarska 1, 10310 Ivanić-Grad</item>
    </derivirana_varijabla>
  </DomainObject.Predmet.ProtuStrankaListFormatedWithAdress>
  <DomainObject.Predmet.ProtuStrankaListFormatedWithAdressOIB>
    <izvorni_sadrzaj>
      <item>F.K.T. INŽINJERING d.o.o., OIB 64936768836, Vukovarska 1, 10310 Ivanić-Grad</item>
    </izvorni_sadrzaj>
    <derivirana_varijabla naziv="DomainObject.Predmet.ProtuStrankaListFormatedWithAdressOIB_1">
      <item>F.K.T. INŽINJERING d.o.o., OIB 64936768836, Vukovarska 1, 10310 Ivanić-Grad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</item>
      <item>Goran Srebačić</item>
    </izvorni_sadrzaj>
    <derivirana_varijabla naziv="DomainObject.Predmet.OstaliListFormated_1">
      <item>Mihael Sokol</item>
      <item>Goran Srebačić</item>
    </derivirana_varijabla>
  </DomainObject.Predmet.OstaliListFormated>
  <DomainObject.Predmet.OstaliListFormatedOIB>
    <izvorni_sadrzaj>
      <item>Mihael Sokol, OIB 05567153254</item>
      <item>Goran Srebačić</item>
    </izvorni_sadrzaj>
    <derivirana_varijabla naziv="DomainObject.Predmet.OstaliListFormatedOIB_1">
      <item>Mihael Sokol, OIB 05567153254</item>
      <item>Goran Srebačić</item>
    </derivirana_varijabla>
  </DomainObject.Predmet.OstaliListFormatedOIB>
  <DomainObject.Predmet.OstaliListFormatedWithAdress>
    <izvorni_sadrzaj>
      <item>Mihael Sokol, Jarušćica 5, 10000 Zagreb</item>
      <item>Goran Srebačić, Prilaz Gjure Deželića 32, 10000 Zagreb</item>
    </izvorni_sadrzaj>
    <derivirana_varijabla naziv="DomainObject.Predmet.OstaliListFormatedWithAdress_1">
      <item>Mihael Sokol, Jarušćica 5, 10000 Zagreb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</item>
      <item>Goran Srebačić, Prilaz Gjure Deželića 32, 10000 Zagreb</item>
    </izvorni_sadrzaj>
    <derivirana_varijabla naziv="DomainObject.Predmet.OstaliListFormatedWithAdressOIB_1">
      <item>Mihael Sokol, OIB 05567153254, Jarušćica 5, 10000 Zagreb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1718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2016-01-29T11:01:00Z</dcterms:created>
  <dc:creator>nmarkovic</dc:creator>
  <cp:lastModifiedBy>Ivana Rogić</cp:lastModifiedBy>
  <cp:lastPrinted>2016-01-29T12:13:00Z</cp:lastPrinted>
  <dcterms:modified xmlns:xsi="http://www.w3.org/2001/XMLSchema-instance" xsi:type="dcterms:W3CDTF">2016-01-29T12:14:00Z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