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8630" w14:paraId="3628630" w:rsidRDefault="00EC4B23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7.St.927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7D3109">
        <w:t xml:space="preserve">MALI RAT d.o.o., Dugi Rat, Put Kruga-Mali Rat 4, OIB: 45631387099, </w:t>
      </w:r>
      <w:r w:rsidRPr="00F14A92">
        <w:t xml:space="preserve">dana </w:t>
      </w:r>
      <w:r w:rsidR="00693F0C">
        <w:t>0</w:t>
      </w:r>
      <w:r w:rsidR="007D3109">
        <w:t>9</w:t>
      </w:r>
      <w:r w:rsidR="00693F0C">
        <w:t>.</w:t>
      </w:r>
      <w:r w:rsidR="00283DC1">
        <w:t xml:space="preserve"> 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D3109">
        <w:t xml:space="preserve">MALI RAT d.o.o., Dugi Rat, Put Kruga-Mali Rat 4, OIB: 45631387099,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D3109">
        <w:t>9</w:t>
      </w:r>
      <w:r w:rsidR="00283DC1">
        <w:t xml:space="preserve">. lipnja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D09E0">
        <w:t>Maroje Raguž</w:t>
      </w:r>
      <w:r w:rsidR="00DD09E0" w:rsidRPr="0097630A">
        <w:t>,</w:t>
      </w:r>
      <w:r w:rsidR="00DD09E0">
        <w:t xml:space="preserve"> Badalićeva 21., Zagreb, OIB: 15457175002.</w:t>
      </w:r>
    </w:p>
    <w:p w:rsidRDefault="00DD09E0" w:rsidP="007E310B" w:rsidR="00DD09E0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D3109">
        <w:t xml:space="preserve">MALI RAT d.o.o., Dugi Rat, Put Kruga-Mali Rat 4, OIB: 45631387099,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DD09E0">
        <w:t>09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7D3109">
        <w:t>1544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DD09E0">
      <w:pPr>
        <w:ind w:firstLine="708"/>
        <w:jc w:val="both"/>
      </w:pPr>
      <w:r>
        <w:t xml:space="preserve">Sud </w:t>
      </w:r>
      <w:r w:rsidR="00DD09E0">
        <w:t>ima podatak da dužnik ima u vlasništvu moped marke Piaggio iz 1997. godine koji je odjavljen 2006. godine, čije vrijednost nije dostatna za namirenje troškova postupka, te je upitno je li imovina više uopće i postoji s obzirom da je odjavljena još 2006. godine.</w:t>
      </w:r>
    </w:p>
    <w:p w:rsidRDefault="00DD09E0" w:rsidP="0085535D" w:rsidR="00165EA1" w:rsidRPr="0097630A">
      <w:pPr>
        <w:ind w:firstLine="708"/>
        <w:jc w:val="both"/>
      </w:pPr>
      <w:r w:rsidRPr="0097630A">
        <w:t xml:space="preserve"> </w:t>
      </w: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D09E0">
        <w:t>19</w:t>
      </w:r>
      <w:r w:rsidR="00987A3F" w:rsidRPr="0097630A">
        <w:t xml:space="preserve">. </w:t>
      </w:r>
      <w:r w:rsidR="00DD09E0">
        <w:t>kolovoza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D09E0">
        <w:t>19</w:t>
      </w:r>
      <w:r w:rsidR="00987A3F" w:rsidRPr="0097630A">
        <w:t>.</w:t>
      </w:r>
      <w:r w:rsidR="005362A0">
        <w:t xml:space="preserve"> </w:t>
      </w:r>
      <w:r w:rsidR="00DD09E0">
        <w:t>kolovoza</w:t>
      </w:r>
      <w:r w:rsidR="006108BC" w:rsidRPr="0097630A">
        <w:t xml:space="preserve"> 201</w:t>
      </w:r>
      <w:r w:rsidR="00DD09E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>0</w:t>
      </w:r>
      <w:r w:rsidR="007D3109">
        <w:rPr>
          <w:b/>
        </w:rPr>
        <w:t>9</w:t>
      </w:r>
      <w:r w:rsidR="00693F0C">
        <w:rPr>
          <w:b/>
        </w:rPr>
        <w:t xml:space="preserve">. </w:t>
      </w:r>
      <w:r w:rsidR="00283DC1">
        <w:rPr>
          <w:b/>
        </w:rPr>
        <w:t xml:space="preserve">lipnja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87239F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044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DD09E0">
          <w:t>927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15044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9228AA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0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0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0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0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0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0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0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0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MALI RAT d.o.o. za turizam</izvorni_sadrzaj>
    <derivirana_varijabla naziv="DomainObject.Predmet.ProtustrankaFormated_1">  MALI RAT d.o.o. za turizam</derivirana_varijabla>
  </DomainObject.Predmet.ProtustrankaFormated>
  <DomainObject.Predmet.ProtustrankaFormatedOIB>
    <izvorni_sadrzaj>  MALI RAT d.o.o. za turizam, OIB 45631387099</izvorni_sadrzaj>
    <derivirana_varijabla naziv="DomainObject.Predmet.ProtustrankaFormatedOIB_1">  MALI RAT d.o.o. za turizam, OIB 45631387099</derivirana_varijabla>
  </DomainObject.Predmet.ProtustrankaFormatedOIB>
  <DomainObject.Predmet.ProtustrankaFormatedWithAdress>
    <izvorni_sadrzaj> MALI RAT d.o.o. za turizam, Put Kruga - Mali Rat 4, 21315 Dugi Rat</izvorni_sadrzaj>
    <derivirana_varijabla naziv="DomainObject.Predmet.ProtustrankaFormatedWithAdress_1"> MALI RAT d.o.o. za turizam, Put Kruga - Mali Rat 4, 21315 Dugi Rat</derivirana_varijabla>
  </DomainObject.Predmet.ProtustrankaFormatedWithAdress>
  <DomainObject.Predmet.ProtustrankaFormatedWithAdressOIB>
    <izvorni_sadrzaj> MALI RAT d.o.o. za turizam, OIB 45631387099, Put Kruga - Mali Rat 4, 21315 Dugi Rat</izvorni_sadrzaj>
    <derivirana_varijabla naziv="DomainObject.Predmet.ProtustrankaFormatedWithAdressOIB_1"> MALI RAT d.o.o. za turizam, OIB 45631387099, Put Kruga - Mali Rat 4, 21315 Dugi Rat</derivirana_varijabla>
  </DomainObject.Predmet.ProtustrankaFormatedWithAdressOIB>
  <DomainObject.Predmet.ProtustrankaWithAdress>
    <izvorni_sadrzaj>MALI RAT d.o.o. za turizam Put Kruga - Mali Rat 4, 21315 Dugi Rat</izvorni_sadrzaj>
    <derivirana_varijabla naziv="DomainObject.Predmet.ProtustrankaWithAdress_1">MALI RAT d.o.o. za turizam Put Kruga - Mali Rat 4, 21315 Dugi Rat</derivirana_varijabla>
  </DomainObject.Predmet.ProtustrankaWithAdress>
  <DomainObject.Predmet.ProtustrankaWithAdressOIB>
    <izvorni_sadrzaj>MALI RAT d.o.o. za turizam, OIB 45631387099, Put Kruga - Mali Rat 4, 21315 Dugi Rat</izvorni_sadrzaj>
    <derivirana_varijabla naziv="DomainObject.Predmet.ProtustrankaWithAdressOIB_1">MALI RAT d.o.o. za turizam, OIB 45631387099, Put Kruga - Mali Rat 4, 21315 Dugi Rat</derivirana_varijabla>
  </DomainObject.Predmet.ProtustrankaWithAdressOIB>
  <DomainObject.Predmet.ProtustrankaNazivFormated>
    <izvorni_sadrzaj>MALI RAT d.o.o. za turizam</izvorni_sadrzaj>
    <derivirana_varijabla naziv="DomainObject.Predmet.ProtustrankaNazivFormated_1">MALI RAT d.o.o. za turizam</derivirana_varijabla>
  </DomainObject.Predmet.ProtustrankaNazivFormated>
  <DomainObject.Predmet.ProtustrankaNazivFormatedOIB>
    <izvorni_sadrzaj>MALI RAT d.o.o. za turizam, OIB 45631387099</izvorni_sadrzaj>
    <derivirana_varijabla naziv="DomainObject.Predmet.ProtustrankaNazivFormatedOIB_1">MALI RAT d.o.o. za turizam, OIB 45631387099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863584.46</izvorni_sadrzaj>
    <derivirana_varijabla naziv="DomainObject.Predmet.TrenutnaVrijednost_1">863584.46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RAT d.o.o. za turizam</item>
    </izvorni_sadrzaj>
    <derivirana_varijabla naziv="DomainObject.Predmet.ProtuStrankaListFormated_1">
      <item>MALI RAT d.o.o. za turizam</item>
    </derivirana_varijabla>
  </DomainObject.Predmet.ProtuStrankaListFormated>
  <DomainObject.Predmet.ProtuStrankaListFormatedOIB>
    <izvorni_sadrzaj>
      <item>MALI RAT d.o.o. za turizam, OIB 45631387099</item>
    </izvorni_sadrzaj>
    <derivirana_varijabla naziv="DomainObject.Predmet.ProtuStrankaListFormatedOIB_1">
      <item>MALI RAT d.o.o. za turizam, OIB 45631387099</item>
    </derivirana_varijabla>
  </DomainObject.Predmet.ProtuStrankaListFormatedOIB>
  <DomainObject.Predmet.ProtuStrankaListFormatedWithAdress>
    <izvorni_sadrzaj>
      <item>MALI RAT d.o.o. za turizam, Put Kruga - Mali Rat 4, 21315 Dugi Rat</item>
    </izvorni_sadrzaj>
    <derivirana_varijabla naziv="DomainObject.Predmet.ProtuStrankaListFormatedWithAdress_1">
      <item>MALI RAT d.o.o. za turizam, Put Kruga - Mali Rat 4, 21315 Dugi Rat</item>
    </derivirana_varijabla>
  </DomainObject.Predmet.ProtuStrankaListFormatedWithAdress>
  <DomainObject.Predmet.ProtuStrankaListFormatedWithAdressOIB>
    <izvorni_sadrzaj>
      <item>MALI RAT d.o.o. za turizam, OIB 45631387099, Put Kruga - Mali Rat 4, 21315 Dugi Rat</item>
    </izvorni_sadrzaj>
    <derivirana_varijabla naziv="DomainObject.Predmet.ProtuStrankaListFormatedWithAdressOIB_1">
      <item>MALI RAT d.o.o. za turizam, OIB 45631387099, Put Kruga - Mali Rat 4, 21315 Dugi Rat</item>
    </derivirana_varijabla>
  </DomainObject.Predmet.ProtuStrankaListFormatedWithAdressOIB>
  <DomainObject.Predmet.ProtuStrankaListNazivFormated>
    <izvorni_sadrzaj>
      <item>MALI RAT d.o.o. za turizam</item>
    </izvorni_sadrzaj>
    <derivirana_varijabla naziv="DomainObject.Predmet.ProtuStrankaListNazivFormated_1">
      <item>MALI RAT d.o.o. za turizam</item>
    </derivirana_varijabla>
  </DomainObject.Predmet.ProtuStrankaListNazivFormated>
  <DomainObject.Predmet.ProtuStrankaListNazivFormatedOIB>
    <izvorni_sadrzaj>
      <item>MALI RAT d.o.o. za turizam, OIB 45631387099</item>
    </izvorni_sadrzaj>
    <derivirana_varijabla naziv="DomainObject.Predmet.ProtuStrankaListNazivFormatedOIB_1">
      <item>MALI RAT d.o.o. za turizam, OIB 45631387099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RAT d.o.o. za turizam</izvorni_sadrzaj>
    <derivirana_varijabla naziv="DomainObject.Predmet.ProtustrankaIDrugi_1">MALI RAT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RAT d.o.o. za turizam, OIB 45631387099, Put Kruga - Mali Rat 4, 21315 Dugi Rat</izvorni_sadrzaj>
    <derivirana_varijabla naziv="DomainObject.Predmet.ProtustrankaIDrugiAdressOIB_1">MALI RAT d.o.o. za turizam, OIB 45631387099, Put Kruga - Mali Rat 4,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RAT d.o.o. za turizam</item>
      <item>FINANCIJSKA AGENCIJA, RC SPLIT</item>
    </izvorni_sadrzaj>
    <derivirana_varijabla naziv="DomainObject.Predmet.SudioniciListNaziv_1">
      <item>MALI RAT d.o.o. za turizam</item>
      <item>FINANCIJSKA AGENCIJA, RC SPLIT</item>
    </derivirana_varijabla>
  </DomainObject.Predmet.SudioniciListNaziv>
  <DomainObject.Predmet.SudioniciListAdressOIB>
    <izvorni_sadrzaj>
      <item>MALI RAT d.o.o. za turizam, OIB 45631387099, Put Kruga - Mali Rat 4,21315 Dugi Rat</item>
      <item>FINANCIJSKA AGENCIJA, RC SPLIT, OIB 85821130368, Mažuranićevo šetalište 24 b,21000 Split</item>
    </izvorni_sadrzaj>
    <derivirana_varijabla naziv="DomainObject.Predmet.SudioniciListAdressOIB_1">
      <item>MALI RAT d.o.o. za turizam, OIB 45631387099, Put Kruga - Mali Rat 4,21315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45631387099</item>
      <item>, OIB 85821130368</item>
    </izvorni_sadrzaj>
    <derivirana_varijabla naziv="DomainObject.Predmet.SudioniciListNazivOIB_1">
      <item>, OIB 45631387099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3582</properties:Characters>
  <properties:Lines>98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2017-06-09T11:00:00Z</dcterms:created>
  <dc:creator>stanka grcic</dc:creator>
  <cp:lastModifiedBy>Mara Marčinko</cp:lastModifiedBy>
  <cp:lastPrinted>2017-06-05T08:26:00Z</cp:lastPrinted>
  <dcterms:modified xmlns:xsi="http://www.w3.org/2001/XMLSchema-instance" xsi:type="dcterms:W3CDTF">2017-06-09T12:43:00Z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