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b0f0e" w14:paraId="b2b0f0e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3642D1" w:rsidP="00C43CDA" w:rsidR="00C43CDA">
      <w:pPr>
        <w:pStyle w:val="Zaglavlje"/>
        <w:jc w:val="right"/>
      </w:pPr>
      <w:r>
        <w:t>2</w:t>
      </w:r>
      <w:r w:rsidR="000938B8">
        <w:t xml:space="preserve"> St-</w:t>
      </w:r>
      <w:proofErr w:type="spellStart"/>
      <w:r w:rsidR="008D37AD">
        <w:t>280</w:t>
      </w:r>
      <w:proofErr w:type="spellEnd"/>
      <w:r w:rsidR="00A541A8">
        <w:t>/</w:t>
      </w:r>
      <w:proofErr w:type="spellStart"/>
      <w:r w:rsidR="00A541A8">
        <w:t>17</w:t>
      </w:r>
      <w:proofErr w:type="spellEnd"/>
      <w:r w:rsidR="00A541A8">
        <w:t>-3</w:t>
      </w:r>
    </w:p>
    <w:p w:rsidRDefault="00701580" w:rsidP="00542BC7" w:rsidR="000938B8">
      <w:pPr>
        <w:ind w:firstLine="708"/>
      </w:pPr>
      <w:r>
        <w:rPr>
          <w:b/>
          <w:bCs/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00100" cx="685800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E4434">
        <w:br w:clear="all" w:type="textWrapping"/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06A71" w:rsidP="000938B8" w:rsidR="00506A71" w:rsidRPr="00B82754">
      <w:pPr>
        <w:ind w:hanging="720" w:left="360"/>
        <w:rPr>
          <w:sz w:val="22"/>
          <w:szCs w:val="22"/>
        </w:rPr>
      </w:pP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A368B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3642D1">
        <w:t xml:space="preserve">Kati </w:t>
      </w:r>
      <w:proofErr w:type="spellStart"/>
      <w:r w:rsidR="003642D1">
        <w:t>Gojtan</w:t>
      </w:r>
      <w:proofErr w:type="spellEnd"/>
      <w:r>
        <w:t xml:space="preserve">, </w:t>
      </w:r>
      <w:r w:rsidR="00D77EA4">
        <w:t>u stečajnom</w:t>
      </w:r>
      <w:r w:rsidR="000938B8">
        <w:t xml:space="preserve"> predmetu</w:t>
      </w:r>
      <w:r w:rsidR="003642D1">
        <w:t xml:space="preserve"> dužnika</w:t>
      </w:r>
      <w:r w:rsidR="008D37AD">
        <w:t xml:space="preserve"> </w:t>
      </w:r>
      <w:proofErr w:type="spellStart"/>
      <w:r w:rsidR="00823B34">
        <w:t>ANA</w:t>
      </w:r>
      <w:proofErr w:type="spellEnd"/>
      <w:r w:rsidR="00823B34">
        <w:t>-</w:t>
      </w:r>
      <w:proofErr w:type="spellStart"/>
      <w:r w:rsidR="00823B34">
        <w:t>RUK</w:t>
      </w:r>
      <w:proofErr w:type="spellEnd"/>
      <w:r w:rsidR="00823B34">
        <w:t xml:space="preserve"> d.o.o. Zagreb, </w:t>
      </w:r>
      <w:proofErr w:type="spellStart"/>
      <w:r w:rsidR="00823B34">
        <w:t>Ivšićev</w:t>
      </w:r>
      <w:proofErr w:type="spellEnd"/>
      <w:r w:rsidR="00823B34">
        <w:t xml:space="preserve"> prilaz </w:t>
      </w:r>
      <w:proofErr w:type="spellStart"/>
      <w:r w:rsidR="00823B34">
        <w:t>11</w:t>
      </w:r>
      <w:proofErr w:type="spellEnd"/>
      <w:r w:rsidR="00823B34">
        <w:t xml:space="preserve">, </w:t>
      </w:r>
      <w:proofErr w:type="spellStart"/>
      <w:r w:rsidR="00823B34">
        <w:t>OIB</w:t>
      </w:r>
      <w:proofErr w:type="spellEnd"/>
      <w:r w:rsidR="00823B34">
        <w:t xml:space="preserve">: </w:t>
      </w:r>
      <w:proofErr w:type="spellStart"/>
      <w:r w:rsidR="00823B34">
        <w:t>08520540417</w:t>
      </w:r>
      <w:proofErr w:type="spellEnd"/>
      <w:r w:rsidR="003642D1">
        <w:t>,</w:t>
      </w:r>
      <w:r w:rsidR="004A0D7B">
        <w:t xml:space="preserve"> povodom zahtjeva</w:t>
      </w:r>
      <w:r w:rsidR="003642D1">
        <w:t xml:space="preserve"> </w:t>
      </w:r>
      <w:r w:rsidR="003A367C">
        <w:t>Financijske agencije</w:t>
      </w:r>
      <w:r w:rsidR="003642D1">
        <w:t>,</w:t>
      </w:r>
      <w:r w:rsidR="008B3244">
        <w:t xml:space="preserve"> </w:t>
      </w:r>
      <w:proofErr w:type="spellStart"/>
      <w:r w:rsidR="008B3244">
        <w:t>RC</w:t>
      </w:r>
      <w:proofErr w:type="spellEnd"/>
      <w:r w:rsidR="008B3244">
        <w:t xml:space="preserve"> </w:t>
      </w:r>
      <w:r w:rsidR="00460C7C">
        <w:t>Zagreb</w:t>
      </w:r>
      <w:r w:rsidR="003642D1">
        <w:t>,</w:t>
      </w:r>
      <w:r w:rsidR="004A0D7B">
        <w:t xml:space="preserve"> Podružnica </w:t>
      </w:r>
      <w:r w:rsidR="00A541A8">
        <w:t>Zagreb</w:t>
      </w:r>
      <w:r w:rsidR="008B3244">
        <w:t xml:space="preserve">, </w:t>
      </w:r>
      <w:r w:rsidR="00A541A8">
        <w:t xml:space="preserve">Trg svibanjskih žrtava </w:t>
      </w:r>
      <w:proofErr w:type="spellStart"/>
      <w:r w:rsidR="00A541A8">
        <w:t>1995</w:t>
      </w:r>
      <w:proofErr w:type="spellEnd"/>
      <w:r w:rsidR="00A541A8">
        <w:t>. 1</w:t>
      </w:r>
      <w:r w:rsidR="009152D1">
        <w:t xml:space="preserve">, </w:t>
      </w:r>
      <w:proofErr w:type="spellStart"/>
      <w:r w:rsidR="009152D1">
        <w:t>OIB</w:t>
      </w:r>
      <w:proofErr w:type="spellEnd"/>
      <w:r w:rsidR="009152D1">
        <w:t xml:space="preserve">: </w:t>
      </w:r>
      <w:proofErr w:type="spellStart"/>
      <w:r w:rsidR="009152D1">
        <w:t>85821130368</w:t>
      </w:r>
      <w:proofErr w:type="spellEnd"/>
      <w:r w:rsidR="0098599D">
        <w:t xml:space="preserve">, </w:t>
      </w:r>
      <w:r w:rsidR="003642D1">
        <w:t xml:space="preserve">za </w:t>
      </w:r>
      <w:r w:rsidR="001563C8">
        <w:t>provedbu</w:t>
      </w:r>
      <w:r w:rsidR="003642D1">
        <w:t xml:space="preserve"> skraćenog stečajnog postupka nad dužnikom</w:t>
      </w:r>
      <w:r w:rsidR="008B3244">
        <w:t xml:space="preserve">, od </w:t>
      </w:r>
      <w:proofErr w:type="spellStart"/>
      <w:r w:rsidR="00823B34">
        <w:t>17</w:t>
      </w:r>
      <w:proofErr w:type="spellEnd"/>
      <w:r w:rsidR="003B50C7">
        <w:t>.</w:t>
      </w:r>
      <w:r w:rsidR="00934B4D">
        <w:t xml:space="preserve"> </w:t>
      </w:r>
      <w:r w:rsidR="00CC299C">
        <w:t>studenog</w:t>
      </w:r>
      <w:r w:rsidR="002751F2">
        <w:t xml:space="preserve"> </w:t>
      </w:r>
      <w:proofErr w:type="spellStart"/>
      <w:r w:rsidR="002751F2">
        <w:t>20</w:t>
      </w:r>
      <w:r w:rsidR="00EC4625">
        <w:t>16</w:t>
      </w:r>
      <w:r w:rsidR="003B50C7">
        <w:t>.g</w:t>
      </w:r>
      <w:proofErr w:type="spellEnd"/>
      <w:r w:rsidR="003B50C7">
        <w:t>.</w:t>
      </w:r>
      <w:r w:rsidR="003642D1">
        <w:t xml:space="preserve">, </w:t>
      </w:r>
      <w:r w:rsidR="004A0D7B">
        <w:t>temeljem</w:t>
      </w:r>
      <w:r w:rsidR="003B50C7">
        <w:t xml:space="preserve"> članka 430. Stečajnog zakona (</w:t>
      </w:r>
      <w:r w:rsidR="004A0D7B">
        <w:t>„Narodne nov</w:t>
      </w:r>
      <w:r w:rsidR="00316816">
        <w:t xml:space="preserve">ine“ </w:t>
      </w:r>
      <w:proofErr w:type="spellStart"/>
      <w:r w:rsidR="00316816">
        <w:t>71</w:t>
      </w:r>
      <w:proofErr w:type="spellEnd"/>
      <w:r w:rsidR="00316816">
        <w:t>/</w:t>
      </w:r>
      <w:proofErr w:type="spellStart"/>
      <w:r w:rsidR="00316816">
        <w:t>15</w:t>
      </w:r>
      <w:proofErr w:type="spellEnd"/>
      <w:r w:rsidR="00316816">
        <w:t>)</w:t>
      </w:r>
      <w:r w:rsidR="009D76B5">
        <w:t xml:space="preserve">, dana </w:t>
      </w:r>
      <w:proofErr w:type="spellStart"/>
      <w:r w:rsidR="002F05FA">
        <w:t>15</w:t>
      </w:r>
      <w:proofErr w:type="spellEnd"/>
      <w:r w:rsidR="00224AFF">
        <w:t xml:space="preserve">. </w:t>
      </w:r>
      <w:r w:rsidR="002F05FA">
        <w:t>veljače</w:t>
      </w:r>
      <w:r w:rsidR="00701580">
        <w:t xml:space="preserve"> </w:t>
      </w:r>
      <w:proofErr w:type="spellStart"/>
      <w:r w:rsidR="00701580">
        <w:t>201</w:t>
      </w:r>
      <w:r w:rsidR="002F05FA">
        <w:t>7</w:t>
      </w:r>
      <w:proofErr w:type="spellEnd"/>
      <w:r w:rsidR="00224AFF">
        <w:t>. godine, objavljuje sljedeći</w:t>
      </w:r>
      <w:r w:rsidR="003642D1">
        <w:t xml:space="preserve">  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 Utvrđuje se da</w:t>
      </w:r>
      <w:r w:rsidR="00F66487">
        <w:rPr>
          <w:bCs/>
        </w:rPr>
        <w:t xml:space="preserve"> je</w:t>
      </w:r>
      <w:r>
        <w:rPr>
          <w:bCs/>
        </w:rPr>
        <w:t xml:space="preserve"> ukupni iznos evidentiranog duga dužnika</w:t>
      </w:r>
      <w:r w:rsidR="00210F2F">
        <w:rPr>
          <w:bCs/>
        </w:rPr>
        <w:t xml:space="preserve"> </w:t>
      </w:r>
      <w:proofErr w:type="spellStart"/>
      <w:r w:rsidR="00823B34">
        <w:t>ANA</w:t>
      </w:r>
      <w:proofErr w:type="spellEnd"/>
      <w:r w:rsidR="00823B34">
        <w:t>-</w:t>
      </w:r>
      <w:proofErr w:type="spellStart"/>
      <w:r w:rsidR="00823B34">
        <w:t>RUK</w:t>
      </w:r>
      <w:proofErr w:type="spellEnd"/>
      <w:r w:rsidR="00823B34">
        <w:t xml:space="preserve"> d.o.o. Zagreb, </w:t>
      </w:r>
      <w:proofErr w:type="spellStart"/>
      <w:r w:rsidR="00823B34">
        <w:t>Ivšićev</w:t>
      </w:r>
      <w:proofErr w:type="spellEnd"/>
      <w:r w:rsidR="00823B34">
        <w:t xml:space="preserve"> prilaz </w:t>
      </w:r>
      <w:proofErr w:type="spellStart"/>
      <w:r w:rsidR="00823B34">
        <w:t>11</w:t>
      </w:r>
      <w:proofErr w:type="spellEnd"/>
      <w:r w:rsidR="00823B34">
        <w:t xml:space="preserve">, </w:t>
      </w:r>
      <w:proofErr w:type="spellStart"/>
      <w:r w:rsidR="00823B34">
        <w:t>OIB</w:t>
      </w:r>
      <w:proofErr w:type="spellEnd"/>
      <w:r w:rsidR="00823B34">
        <w:t xml:space="preserve">: </w:t>
      </w:r>
      <w:proofErr w:type="spellStart"/>
      <w:r w:rsidR="00823B34">
        <w:t>08520540417</w:t>
      </w:r>
      <w:proofErr w:type="spellEnd"/>
      <w:r w:rsidR="003642D1">
        <w:t>,</w:t>
      </w:r>
      <w:r w:rsidR="0030412B">
        <w:t xml:space="preserve"> od</w:t>
      </w:r>
      <w:r w:rsidR="00B12DB1">
        <w:t xml:space="preserve"> </w:t>
      </w:r>
      <w:proofErr w:type="spellStart"/>
      <w:r w:rsidR="00823B34">
        <w:t>38.814</w:t>
      </w:r>
      <w:proofErr w:type="spellEnd"/>
      <w:r w:rsidR="00823B34">
        <w:t>,</w:t>
      </w:r>
      <w:proofErr w:type="spellStart"/>
      <w:r w:rsidR="00823B34">
        <w:t>22</w:t>
      </w:r>
      <w:proofErr w:type="spellEnd"/>
      <w:r w:rsidR="000E5621">
        <w:t xml:space="preserve"> </w:t>
      </w:r>
      <w:r>
        <w:t>kn</w:t>
      </w:r>
      <w:r w:rsidR="0055704E">
        <w:t xml:space="preserve">, na dan </w:t>
      </w:r>
      <w:proofErr w:type="spellStart"/>
      <w:r w:rsidR="00823B34">
        <w:t>11</w:t>
      </w:r>
      <w:proofErr w:type="spellEnd"/>
      <w:r w:rsidR="001129F3">
        <w:t>.</w:t>
      </w:r>
      <w:r w:rsidR="00F66487">
        <w:t xml:space="preserve"> </w:t>
      </w:r>
      <w:r w:rsidR="00791D9D">
        <w:t>studenog</w:t>
      </w:r>
      <w:r w:rsidR="00B712E0">
        <w:t xml:space="preserve"> </w:t>
      </w:r>
      <w:proofErr w:type="spellStart"/>
      <w:r w:rsidR="00B712E0">
        <w:t>201</w:t>
      </w:r>
      <w:r w:rsidR="00EC4625">
        <w:t>6</w:t>
      </w:r>
      <w:r w:rsidR="0098599D">
        <w:t>.g</w:t>
      </w:r>
      <w:proofErr w:type="spellEnd"/>
      <w:r>
        <w:t>.</w:t>
      </w:r>
      <w:r w:rsidR="0030412B">
        <w:t xml:space="preserve"> </w:t>
      </w:r>
    </w:p>
    <w:p w:rsidRDefault="00224AFF" w:rsidP="00F2165F" w:rsidR="003E4DD9">
      <w:pPr>
        <w:ind w:left="708"/>
        <w:jc w:val="both"/>
      </w:pPr>
      <w:r>
        <w:t>II Poziva se</w:t>
      </w:r>
      <w:r w:rsidR="00D15639">
        <w:t xml:space="preserve"> </w:t>
      </w:r>
      <w:r w:rsidR="001444D3">
        <w:t>direktor</w:t>
      </w:r>
      <w:r w:rsidR="00701580">
        <w:t xml:space="preserve"> </w:t>
      </w:r>
      <w:r w:rsidR="004C2067">
        <w:t>dužni</w:t>
      </w:r>
      <w:r w:rsidR="00D15639">
        <w:t>ka</w:t>
      </w:r>
      <w:r w:rsidR="00823B34">
        <w:t xml:space="preserve"> </w:t>
      </w:r>
      <w:r w:rsidR="00282AF3">
        <w:t xml:space="preserve">Josip Orešković, Zagreb, Fra Filipa Grabovca 9, </w:t>
      </w:r>
      <w:proofErr w:type="spellStart"/>
      <w:r w:rsidR="00282AF3">
        <w:t>OIB</w:t>
      </w:r>
      <w:proofErr w:type="spellEnd"/>
      <w:r w:rsidR="00282AF3">
        <w:t xml:space="preserve">: </w:t>
      </w:r>
      <w:proofErr w:type="spellStart"/>
      <w:r w:rsidR="00282AF3">
        <w:t>67761724602</w:t>
      </w:r>
      <w:proofErr w:type="spellEnd"/>
      <w:r w:rsidR="00D15639">
        <w:t>,</w:t>
      </w:r>
      <w:r w:rsidR="00CB2F44">
        <w:t xml:space="preserve">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A3770F">
        <w:t>1</w:t>
      </w:r>
      <w:r w:rsidR="000C26C6">
        <w:t xml:space="preserve"> 3000 0020 0 s pozivom na broj </w:t>
      </w:r>
      <w:proofErr w:type="spellStart"/>
      <w:r w:rsidR="000C26C6">
        <w:t>HR05</w:t>
      </w:r>
      <w:proofErr w:type="spellEnd"/>
      <w:r w:rsidR="000C26C6">
        <w:t xml:space="preserve"> </w:t>
      </w:r>
      <w:proofErr w:type="spellStart"/>
      <w:r w:rsidR="000C26C6">
        <w:t>272</w:t>
      </w:r>
      <w:proofErr w:type="spellEnd"/>
      <w:r w:rsidR="000C26C6">
        <w:t>-</w:t>
      </w:r>
      <w:proofErr w:type="spellStart"/>
      <w:r w:rsidR="00282AF3">
        <w:t>280</w:t>
      </w:r>
      <w:proofErr w:type="spellEnd"/>
      <w:r w:rsidR="000C26C6">
        <w:t>-</w:t>
      </w:r>
      <w:proofErr w:type="spellStart"/>
      <w:r w:rsidR="000C26C6">
        <w:t>1</w:t>
      </w:r>
      <w:r w:rsidR="00B852C4">
        <w:t>7</w:t>
      </w:r>
      <w:proofErr w:type="spellEnd"/>
      <w:r w:rsidR="00316816">
        <w:t xml:space="preserve"> (članak </w:t>
      </w:r>
      <w:proofErr w:type="spellStart"/>
      <w:r w:rsidR="00316816">
        <w:t>430</w:t>
      </w:r>
      <w:proofErr w:type="spellEnd"/>
      <w:r w:rsidR="00316816">
        <w:t xml:space="preserve">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</w:t>
      </w:r>
      <w:r w:rsidR="00A3770F">
        <w:t>286. do 292. Stečajnog zakona.</w:t>
      </w:r>
    </w:p>
    <w:p w:rsidRDefault="0054259D" w:rsidP="00224AFF" w:rsidR="0054259D">
      <w:pPr>
        <w:ind w:left="708"/>
        <w:jc w:val="both"/>
      </w:pPr>
    </w:p>
    <w:p w:rsidRDefault="00434DBE" w:rsidP="00F2165F" w:rsidR="00224AFF">
      <w:pPr>
        <w:ind w:left="708"/>
        <w:jc w:val="center"/>
      </w:pPr>
      <w:r>
        <w:t xml:space="preserve">U Osijeku </w:t>
      </w:r>
      <w:proofErr w:type="spellStart"/>
      <w:r w:rsidR="00B852C4">
        <w:t>15</w:t>
      </w:r>
      <w:proofErr w:type="spellEnd"/>
      <w:r w:rsidR="0054259D">
        <w:t xml:space="preserve">. </w:t>
      </w:r>
      <w:r w:rsidR="00B852C4">
        <w:t>veljače</w:t>
      </w:r>
      <w:r w:rsidR="00701580">
        <w:t xml:space="preserve"> </w:t>
      </w:r>
      <w:proofErr w:type="spellStart"/>
      <w:r w:rsidR="00701580">
        <w:t>201</w:t>
      </w:r>
      <w:r w:rsidR="00B852C4">
        <w:t>7</w:t>
      </w:r>
      <w:proofErr w:type="spellEnd"/>
      <w:r w:rsidR="0054259D"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A3770F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Kata </w:t>
      </w:r>
      <w:proofErr w:type="spellStart"/>
      <w:r>
        <w:rPr>
          <w:bCs/>
        </w:rPr>
        <w:t>Gojtan</w:t>
      </w:r>
      <w:proofErr w:type="spellEnd"/>
      <w:r w:rsidR="00D578ED">
        <w:rPr>
          <w:bCs/>
        </w:rPr>
        <w:t xml:space="preserve"> 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F30D1C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401039" w:rsidR="00532E0A">
      <w:pPr>
        <w:numPr>
          <w:ilvl w:val="0"/>
          <w:numId w:val="1"/>
        </w:numPr>
      </w:pPr>
      <w:r>
        <w:t xml:space="preserve">kal. </w:t>
      </w:r>
      <w:proofErr w:type="spellStart"/>
      <w:r w:rsidR="00B852C4">
        <w:t>5.4</w:t>
      </w:r>
      <w:proofErr w:type="spellEnd"/>
      <w:r w:rsidR="00B852C4">
        <w:t>.</w:t>
      </w:r>
    </w:p>
    <w:p w:rsidRDefault="00C30F07" w:rsidP="00C30F07" w:rsidR="00C30F07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sectPr w:rsidSect="00F2165F" w:rsidR="00701580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6632" w:rsidR="009B6632">
      <w:r>
        <w:separator/>
      </w:r>
    </w:p>
  </w:endnote>
  <w:endnote w:id="0" w:type="continuationSeparator">
    <w:p w:rsidRDefault="009B6632" w:rsidR="009B66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6632" w:rsidR="009B6632">
      <w:r>
        <w:separator/>
      </w:r>
    </w:p>
  </w:footnote>
  <w:footnote w:id="0" w:type="continuationSeparator">
    <w:p w:rsidRDefault="009B6632" w:rsidR="009B66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8A0"/>
    <w:rsid w:val="00005731"/>
    <w:rsid w:val="00011C68"/>
    <w:rsid w:val="0001245A"/>
    <w:rsid w:val="00012BB2"/>
    <w:rsid w:val="00014887"/>
    <w:rsid w:val="00014DA2"/>
    <w:rsid w:val="00016B25"/>
    <w:rsid w:val="00025BA1"/>
    <w:rsid w:val="0002687E"/>
    <w:rsid w:val="00030EB7"/>
    <w:rsid w:val="000314CB"/>
    <w:rsid w:val="00031B5F"/>
    <w:rsid w:val="0003275D"/>
    <w:rsid w:val="00035864"/>
    <w:rsid w:val="00036441"/>
    <w:rsid w:val="000453CA"/>
    <w:rsid w:val="000477CD"/>
    <w:rsid w:val="00047A8F"/>
    <w:rsid w:val="00050860"/>
    <w:rsid w:val="000535EA"/>
    <w:rsid w:val="00053D1C"/>
    <w:rsid w:val="00055CC4"/>
    <w:rsid w:val="00064D4D"/>
    <w:rsid w:val="00065B35"/>
    <w:rsid w:val="00070FDD"/>
    <w:rsid w:val="00072B13"/>
    <w:rsid w:val="00074136"/>
    <w:rsid w:val="00077C9D"/>
    <w:rsid w:val="0008182A"/>
    <w:rsid w:val="00081835"/>
    <w:rsid w:val="00082BAA"/>
    <w:rsid w:val="00091B4B"/>
    <w:rsid w:val="000938B8"/>
    <w:rsid w:val="00095305"/>
    <w:rsid w:val="00097A82"/>
    <w:rsid w:val="000A0605"/>
    <w:rsid w:val="000A3126"/>
    <w:rsid w:val="000A3871"/>
    <w:rsid w:val="000A6A2B"/>
    <w:rsid w:val="000B0EBD"/>
    <w:rsid w:val="000C1505"/>
    <w:rsid w:val="000C1783"/>
    <w:rsid w:val="000C26C6"/>
    <w:rsid w:val="000D0569"/>
    <w:rsid w:val="000D7A22"/>
    <w:rsid w:val="000E463F"/>
    <w:rsid w:val="000E4B1C"/>
    <w:rsid w:val="000E5621"/>
    <w:rsid w:val="000E5A14"/>
    <w:rsid w:val="000E5C8C"/>
    <w:rsid w:val="000E762A"/>
    <w:rsid w:val="000F61EA"/>
    <w:rsid w:val="00100FBD"/>
    <w:rsid w:val="00102060"/>
    <w:rsid w:val="001129F3"/>
    <w:rsid w:val="00114483"/>
    <w:rsid w:val="00115D53"/>
    <w:rsid w:val="00121F99"/>
    <w:rsid w:val="00123B34"/>
    <w:rsid w:val="0013031E"/>
    <w:rsid w:val="00135AF9"/>
    <w:rsid w:val="001437B2"/>
    <w:rsid w:val="001444D3"/>
    <w:rsid w:val="00155B37"/>
    <w:rsid w:val="001563C8"/>
    <w:rsid w:val="001617F7"/>
    <w:rsid w:val="00170FE2"/>
    <w:rsid w:val="00173149"/>
    <w:rsid w:val="00173F18"/>
    <w:rsid w:val="0017425F"/>
    <w:rsid w:val="00177EC7"/>
    <w:rsid w:val="00181891"/>
    <w:rsid w:val="001824AC"/>
    <w:rsid w:val="001831BF"/>
    <w:rsid w:val="00184C39"/>
    <w:rsid w:val="00192BF7"/>
    <w:rsid w:val="00194687"/>
    <w:rsid w:val="001A4322"/>
    <w:rsid w:val="001B204C"/>
    <w:rsid w:val="001B49A2"/>
    <w:rsid w:val="001B5F20"/>
    <w:rsid w:val="001B70D9"/>
    <w:rsid w:val="001B7D57"/>
    <w:rsid w:val="001C13EF"/>
    <w:rsid w:val="001C1653"/>
    <w:rsid w:val="001C73F4"/>
    <w:rsid w:val="001C7F1E"/>
    <w:rsid w:val="001E2000"/>
    <w:rsid w:val="001E375C"/>
    <w:rsid w:val="001E648C"/>
    <w:rsid w:val="001F62AF"/>
    <w:rsid w:val="00204C74"/>
    <w:rsid w:val="002063E3"/>
    <w:rsid w:val="00210F2F"/>
    <w:rsid w:val="0021669A"/>
    <w:rsid w:val="002218E1"/>
    <w:rsid w:val="00224AFF"/>
    <w:rsid w:val="00225084"/>
    <w:rsid w:val="00225996"/>
    <w:rsid w:val="0023330E"/>
    <w:rsid w:val="002358E7"/>
    <w:rsid w:val="00237425"/>
    <w:rsid w:val="0025000D"/>
    <w:rsid w:val="00256789"/>
    <w:rsid w:val="00267D26"/>
    <w:rsid w:val="00270BE5"/>
    <w:rsid w:val="002713AE"/>
    <w:rsid w:val="00274A01"/>
    <w:rsid w:val="002751F2"/>
    <w:rsid w:val="00280920"/>
    <w:rsid w:val="00282AF3"/>
    <w:rsid w:val="00282D61"/>
    <w:rsid w:val="00283A49"/>
    <w:rsid w:val="0028507D"/>
    <w:rsid w:val="002877F3"/>
    <w:rsid w:val="00287F89"/>
    <w:rsid w:val="00296D94"/>
    <w:rsid w:val="002A1B0C"/>
    <w:rsid w:val="002A2AF5"/>
    <w:rsid w:val="002A36D6"/>
    <w:rsid w:val="002A3BEF"/>
    <w:rsid w:val="002B2D96"/>
    <w:rsid w:val="002B4236"/>
    <w:rsid w:val="002B58B5"/>
    <w:rsid w:val="002C125F"/>
    <w:rsid w:val="002C3D49"/>
    <w:rsid w:val="002C4C2C"/>
    <w:rsid w:val="002D2320"/>
    <w:rsid w:val="002D2610"/>
    <w:rsid w:val="002D39E8"/>
    <w:rsid w:val="002D5CDF"/>
    <w:rsid w:val="002D7681"/>
    <w:rsid w:val="002E460F"/>
    <w:rsid w:val="002E4C48"/>
    <w:rsid w:val="002F05FA"/>
    <w:rsid w:val="002F2C24"/>
    <w:rsid w:val="002F30A1"/>
    <w:rsid w:val="002F4AAF"/>
    <w:rsid w:val="002F66FE"/>
    <w:rsid w:val="0030412B"/>
    <w:rsid w:val="003113FB"/>
    <w:rsid w:val="00315300"/>
    <w:rsid w:val="003161B8"/>
    <w:rsid w:val="00316539"/>
    <w:rsid w:val="00316816"/>
    <w:rsid w:val="00317905"/>
    <w:rsid w:val="00317FF8"/>
    <w:rsid w:val="00320C64"/>
    <w:rsid w:val="00324791"/>
    <w:rsid w:val="003262B7"/>
    <w:rsid w:val="00327125"/>
    <w:rsid w:val="003276D7"/>
    <w:rsid w:val="003317FC"/>
    <w:rsid w:val="00331D2D"/>
    <w:rsid w:val="003321F1"/>
    <w:rsid w:val="003337A6"/>
    <w:rsid w:val="00342079"/>
    <w:rsid w:val="003445D8"/>
    <w:rsid w:val="00345284"/>
    <w:rsid w:val="00352ACF"/>
    <w:rsid w:val="0035423A"/>
    <w:rsid w:val="003612A7"/>
    <w:rsid w:val="003614E4"/>
    <w:rsid w:val="003642D1"/>
    <w:rsid w:val="003754A8"/>
    <w:rsid w:val="00375C7E"/>
    <w:rsid w:val="0038265B"/>
    <w:rsid w:val="003832CA"/>
    <w:rsid w:val="00383AE3"/>
    <w:rsid w:val="003879D1"/>
    <w:rsid w:val="003924AF"/>
    <w:rsid w:val="00393612"/>
    <w:rsid w:val="00393AD7"/>
    <w:rsid w:val="003A367C"/>
    <w:rsid w:val="003A42C7"/>
    <w:rsid w:val="003A56C0"/>
    <w:rsid w:val="003A610E"/>
    <w:rsid w:val="003B1D81"/>
    <w:rsid w:val="003B3F48"/>
    <w:rsid w:val="003B50C7"/>
    <w:rsid w:val="003B55AA"/>
    <w:rsid w:val="003C01DF"/>
    <w:rsid w:val="003C2891"/>
    <w:rsid w:val="003C6C37"/>
    <w:rsid w:val="003D02B1"/>
    <w:rsid w:val="003E1553"/>
    <w:rsid w:val="003E4C32"/>
    <w:rsid w:val="003E4DD9"/>
    <w:rsid w:val="003E7772"/>
    <w:rsid w:val="003E7C98"/>
    <w:rsid w:val="003F0A6D"/>
    <w:rsid w:val="003F1980"/>
    <w:rsid w:val="003F6C9B"/>
    <w:rsid w:val="00400026"/>
    <w:rsid w:val="00401039"/>
    <w:rsid w:val="00413C80"/>
    <w:rsid w:val="00415293"/>
    <w:rsid w:val="0041638D"/>
    <w:rsid w:val="00421A42"/>
    <w:rsid w:val="00421D71"/>
    <w:rsid w:val="00423F56"/>
    <w:rsid w:val="00425DB6"/>
    <w:rsid w:val="00432394"/>
    <w:rsid w:val="00434DBE"/>
    <w:rsid w:val="004351D0"/>
    <w:rsid w:val="00435A4A"/>
    <w:rsid w:val="004360C6"/>
    <w:rsid w:val="00436570"/>
    <w:rsid w:val="00443F69"/>
    <w:rsid w:val="004505DC"/>
    <w:rsid w:val="00452C14"/>
    <w:rsid w:val="00455A84"/>
    <w:rsid w:val="00455BB6"/>
    <w:rsid w:val="00460C7C"/>
    <w:rsid w:val="00461C47"/>
    <w:rsid w:val="00463797"/>
    <w:rsid w:val="004638F5"/>
    <w:rsid w:val="0046632E"/>
    <w:rsid w:val="00476EB4"/>
    <w:rsid w:val="00482F57"/>
    <w:rsid w:val="00484B20"/>
    <w:rsid w:val="0048554A"/>
    <w:rsid w:val="0048747B"/>
    <w:rsid w:val="00492CC6"/>
    <w:rsid w:val="00493B79"/>
    <w:rsid w:val="00493CDD"/>
    <w:rsid w:val="00496A6F"/>
    <w:rsid w:val="00496AFA"/>
    <w:rsid w:val="00497DAF"/>
    <w:rsid w:val="004A0D7B"/>
    <w:rsid w:val="004A5156"/>
    <w:rsid w:val="004A6F2C"/>
    <w:rsid w:val="004A753C"/>
    <w:rsid w:val="004B11BB"/>
    <w:rsid w:val="004B490A"/>
    <w:rsid w:val="004B5E8A"/>
    <w:rsid w:val="004B6BAB"/>
    <w:rsid w:val="004C2067"/>
    <w:rsid w:val="004C3969"/>
    <w:rsid w:val="004C50C3"/>
    <w:rsid w:val="004D068C"/>
    <w:rsid w:val="004D11E4"/>
    <w:rsid w:val="004D23BE"/>
    <w:rsid w:val="004D24A3"/>
    <w:rsid w:val="004D263B"/>
    <w:rsid w:val="004D450C"/>
    <w:rsid w:val="004D5A26"/>
    <w:rsid w:val="004E02AF"/>
    <w:rsid w:val="004E0AA8"/>
    <w:rsid w:val="004E1973"/>
    <w:rsid w:val="004E466C"/>
    <w:rsid w:val="004F0A76"/>
    <w:rsid w:val="004F5FE8"/>
    <w:rsid w:val="00506A71"/>
    <w:rsid w:val="005126B5"/>
    <w:rsid w:val="00513BC1"/>
    <w:rsid w:val="0051414E"/>
    <w:rsid w:val="00514B7A"/>
    <w:rsid w:val="005151F4"/>
    <w:rsid w:val="005159C5"/>
    <w:rsid w:val="00524422"/>
    <w:rsid w:val="00526159"/>
    <w:rsid w:val="00532E0A"/>
    <w:rsid w:val="00534367"/>
    <w:rsid w:val="00534964"/>
    <w:rsid w:val="00534D0B"/>
    <w:rsid w:val="0053545A"/>
    <w:rsid w:val="005376F1"/>
    <w:rsid w:val="0054259D"/>
    <w:rsid w:val="00542BC7"/>
    <w:rsid w:val="005437AE"/>
    <w:rsid w:val="005458B5"/>
    <w:rsid w:val="00546761"/>
    <w:rsid w:val="00550133"/>
    <w:rsid w:val="00554CD6"/>
    <w:rsid w:val="00556098"/>
    <w:rsid w:val="0055704E"/>
    <w:rsid w:val="00557D10"/>
    <w:rsid w:val="00566B4D"/>
    <w:rsid w:val="00567F63"/>
    <w:rsid w:val="00572050"/>
    <w:rsid w:val="005755DC"/>
    <w:rsid w:val="005803EE"/>
    <w:rsid w:val="005822A5"/>
    <w:rsid w:val="005868D0"/>
    <w:rsid w:val="005919E4"/>
    <w:rsid w:val="005931E7"/>
    <w:rsid w:val="005A0D0B"/>
    <w:rsid w:val="005A1FCB"/>
    <w:rsid w:val="005A368B"/>
    <w:rsid w:val="005A5F8E"/>
    <w:rsid w:val="005B1166"/>
    <w:rsid w:val="005B59B6"/>
    <w:rsid w:val="005C01B9"/>
    <w:rsid w:val="005C72E0"/>
    <w:rsid w:val="005D2A79"/>
    <w:rsid w:val="005D38FB"/>
    <w:rsid w:val="005D7EC1"/>
    <w:rsid w:val="005E039C"/>
    <w:rsid w:val="005E0617"/>
    <w:rsid w:val="005E0CFB"/>
    <w:rsid w:val="005E4E2D"/>
    <w:rsid w:val="005E55B1"/>
    <w:rsid w:val="005F0FF5"/>
    <w:rsid w:val="00613D0A"/>
    <w:rsid w:val="006207DD"/>
    <w:rsid w:val="006231DC"/>
    <w:rsid w:val="00626046"/>
    <w:rsid w:val="006310C2"/>
    <w:rsid w:val="00632865"/>
    <w:rsid w:val="00632F3B"/>
    <w:rsid w:val="00633654"/>
    <w:rsid w:val="006372FF"/>
    <w:rsid w:val="006376A5"/>
    <w:rsid w:val="00641D74"/>
    <w:rsid w:val="00644281"/>
    <w:rsid w:val="00647B9C"/>
    <w:rsid w:val="00651CA0"/>
    <w:rsid w:val="00652724"/>
    <w:rsid w:val="00657972"/>
    <w:rsid w:val="00660A83"/>
    <w:rsid w:val="00666402"/>
    <w:rsid w:val="00671A36"/>
    <w:rsid w:val="006839BB"/>
    <w:rsid w:val="006917CA"/>
    <w:rsid w:val="006948CF"/>
    <w:rsid w:val="0069656A"/>
    <w:rsid w:val="00696FFE"/>
    <w:rsid w:val="006A0892"/>
    <w:rsid w:val="006A11E9"/>
    <w:rsid w:val="006A2AD5"/>
    <w:rsid w:val="006A5F52"/>
    <w:rsid w:val="006A6EBE"/>
    <w:rsid w:val="006B29B9"/>
    <w:rsid w:val="006B5168"/>
    <w:rsid w:val="006B64C9"/>
    <w:rsid w:val="006C054B"/>
    <w:rsid w:val="006C208C"/>
    <w:rsid w:val="006C36CE"/>
    <w:rsid w:val="006C4FDF"/>
    <w:rsid w:val="006D72E8"/>
    <w:rsid w:val="006D73E5"/>
    <w:rsid w:val="006E0BC9"/>
    <w:rsid w:val="006F41E6"/>
    <w:rsid w:val="00701580"/>
    <w:rsid w:val="00711561"/>
    <w:rsid w:val="007140B8"/>
    <w:rsid w:val="00714695"/>
    <w:rsid w:val="007155F6"/>
    <w:rsid w:val="007229EA"/>
    <w:rsid w:val="0073010A"/>
    <w:rsid w:val="00734726"/>
    <w:rsid w:val="007374EF"/>
    <w:rsid w:val="00744CE9"/>
    <w:rsid w:val="00746820"/>
    <w:rsid w:val="00757506"/>
    <w:rsid w:val="00761353"/>
    <w:rsid w:val="007657AA"/>
    <w:rsid w:val="00766793"/>
    <w:rsid w:val="00766D29"/>
    <w:rsid w:val="0077329E"/>
    <w:rsid w:val="0078009A"/>
    <w:rsid w:val="00791D9D"/>
    <w:rsid w:val="00792D45"/>
    <w:rsid w:val="00794C31"/>
    <w:rsid w:val="00796AED"/>
    <w:rsid w:val="007A4540"/>
    <w:rsid w:val="007A4FE1"/>
    <w:rsid w:val="007A5699"/>
    <w:rsid w:val="007B0E12"/>
    <w:rsid w:val="007B7DA4"/>
    <w:rsid w:val="007C4465"/>
    <w:rsid w:val="007D20F9"/>
    <w:rsid w:val="007D7923"/>
    <w:rsid w:val="007E0B78"/>
    <w:rsid w:val="007E4A8F"/>
    <w:rsid w:val="007E7376"/>
    <w:rsid w:val="007F1224"/>
    <w:rsid w:val="007F1C41"/>
    <w:rsid w:val="007F4FF1"/>
    <w:rsid w:val="007F7293"/>
    <w:rsid w:val="008023F7"/>
    <w:rsid w:val="00803679"/>
    <w:rsid w:val="008058D0"/>
    <w:rsid w:val="00817C66"/>
    <w:rsid w:val="00823A3B"/>
    <w:rsid w:val="00823B34"/>
    <w:rsid w:val="008248A3"/>
    <w:rsid w:val="00827D10"/>
    <w:rsid w:val="008326E5"/>
    <w:rsid w:val="00834BE0"/>
    <w:rsid w:val="00835DF6"/>
    <w:rsid w:val="00836726"/>
    <w:rsid w:val="00836CE2"/>
    <w:rsid w:val="0084069A"/>
    <w:rsid w:val="00842FBB"/>
    <w:rsid w:val="0084517F"/>
    <w:rsid w:val="0084695D"/>
    <w:rsid w:val="0085039F"/>
    <w:rsid w:val="0085324B"/>
    <w:rsid w:val="00855A65"/>
    <w:rsid w:val="0085704E"/>
    <w:rsid w:val="00860129"/>
    <w:rsid w:val="00862C5D"/>
    <w:rsid w:val="00864520"/>
    <w:rsid w:val="00864E64"/>
    <w:rsid w:val="008670C0"/>
    <w:rsid w:val="00873E5A"/>
    <w:rsid w:val="008741E0"/>
    <w:rsid w:val="00875548"/>
    <w:rsid w:val="00876A51"/>
    <w:rsid w:val="008A224F"/>
    <w:rsid w:val="008A6156"/>
    <w:rsid w:val="008A66B9"/>
    <w:rsid w:val="008A786C"/>
    <w:rsid w:val="008B0CF0"/>
    <w:rsid w:val="008B0E56"/>
    <w:rsid w:val="008B3244"/>
    <w:rsid w:val="008B3E52"/>
    <w:rsid w:val="008C6BB0"/>
    <w:rsid w:val="008C7029"/>
    <w:rsid w:val="008D37AD"/>
    <w:rsid w:val="008D5C6F"/>
    <w:rsid w:val="008D6284"/>
    <w:rsid w:val="008E5D67"/>
    <w:rsid w:val="008F11E1"/>
    <w:rsid w:val="008F2D99"/>
    <w:rsid w:val="008F4657"/>
    <w:rsid w:val="008F578B"/>
    <w:rsid w:val="009000D7"/>
    <w:rsid w:val="0090137C"/>
    <w:rsid w:val="00901EF5"/>
    <w:rsid w:val="00907284"/>
    <w:rsid w:val="00912CF5"/>
    <w:rsid w:val="009137B1"/>
    <w:rsid w:val="009152D1"/>
    <w:rsid w:val="00916BED"/>
    <w:rsid w:val="00917CBD"/>
    <w:rsid w:val="00927B76"/>
    <w:rsid w:val="00930B0A"/>
    <w:rsid w:val="00932CC2"/>
    <w:rsid w:val="0093382C"/>
    <w:rsid w:val="00933B13"/>
    <w:rsid w:val="00934B4D"/>
    <w:rsid w:val="00936754"/>
    <w:rsid w:val="00936874"/>
    <w:rsid w:val="00937840"/>
    <w:rsid w:val="00940DEE"/>
    <w:rsid w:val="0094192B"/>
    <w:rsid w:val="00944616"/>
    <w:rsid w:val="00946A8A"/>
    <w:rsid w:val="009525D4"/>
    <w:rsid w:val="00953968"/>
    <w:rsid w:val="009578F5"/>
    <w:rsid w:val="00963B5D"/>
    <w:rsid w:val="00966BEE"/>
    <w:rsid w:val="00966FE0"/>
    <w:rsid w:val="00972DE4"/>
    <w:rsid w:val="00973F89"/>
    <w:rsid w:val="00980AD8"/>
    <w:rsid w:val="00980E4D"/>
    <w:rsid w:val="0098599D"/>
    <w:rsid w:val="00985E41"/>
    <w:rsid w:val="009915DC"/>
    <w:rsid w:val="0099520A"/>
    <w:rsid w:val="009A081F"/>
    <w:rsid w:val="009A412B"/>
    <w:rsid w:val="009A4A2A"/>
    <w:rsid w:val="009B40D7"/>
    <w:rsid w:val="009B46D8"/>
    <w:rsid w:val="009B51B6"/>
    <w:rsid w:val="009B562A"/>
    <w:rsid w:val="009B6632"/>
    <w:rsid w:val="009B6C56"/>
    <w:rsid w:val="009B6D4E"/>
    <w:rsid w:val="009C1900"/>
    <w:rsid w:val="009C431A"/>
    <w:rsid w:val="009C670C"/>
    <w:rsid w:val="009D76B5"/>
    <w:rsid w:val="009E1A29"/>
    <w:rsid w:val="009E1DD7"/>
    <w:rsid w:val="009E25BF"/>
    <w:rsid w:val="009E5D6D"/>
    <w:rsid w:val="009F2CDB"/>
    <w:rsid w:val="009F7705"/>
    <w:rsid w:val="00A05290"/>
    <w:rsid w:val="00A061DF"/>
    <w:rsid w:val="00A07CA2"/>
    <w:rsid w:val="00A214C9"/>
    <w:rsid w:val="00A214CF"/>
    <w:rsid w:val="00A221FC"/>
    <w:rsid w:val="00A24356"/>
    <w:rsid w:val="00A2794E"/>
    <w:rsid w:val="00A3076F"/>
    <w:rsid w:val="00A33A3E"/>
    <w:rsid w:val="00A35A6A"/>
    <w:rsid w:val="00A3604F"/>
    <w:rsid w:val="00A3770F"/>
    <w:rsid w:val="00A405B5"/>
    <w:rsid w:val="00A46436"/>
    <w:rsid w:val="00A51241"/>
    <w:rsid w:val="00A5269C"/>
    <w:rsid w:val="00A541A8"/>
    <w:rsid w:val="00A559C4"/>
    <w:rsid w:val="00A55A04"/>
    <w:rsid w:val="00A57AB7"/>
    <w:rsid w:val="00A57DB1"/>
    <w:rsid w:val="00A634A8"/>
    <w:rsid w:val="00A63F24"/>
    <w:rsid w:val="00A75B28"/>
    <w:rsid w:val="00A777BD"/>
    <w:rsid w:val="00A817E5"/>
    <w:rsid w:val="00A823F4"/>
    <w:rsid w:val="00A86601"/>
    <w:rsid w:val="00A8702F"/>
    <w:rsid w:val="00A92029"/>
    <w:rsid w:val="00AA4429"/>
    <w:rsid w:val="00AA6B6E"/>
    <w:rsid w:val="00AA6DB7"/>
    <w:rsid w:val="00AA7368"/>
    <w:rsid w:val="00AB0239"/>
    <w:rsid w:val="00AB39F5"/>
    <w:rsid w:val="00AB7B53"/>
    <w:rsid w:val="00AC2C5D"/>
    <w:rsid w:val="00AD4EB0"/>
    <w:rsid w:val="00AE0059"/>
    <w:rsid w:val="00AE21CF"/>
    <w:rsid w:val="00AE7330"/>
    <w:rsid w:val="00B0523C"/>
    <w:rsid w:val="00B10E66"/>
    <w:rsid w:val="00B11F3F"/>
    <w:rsid w:val="00B12DB1"/>
    <w:rsid w:val="00B1718A"/>
    <w:rsid w:val="00B20666"/>
    <w:rsid w:val="00B2406B"/>
    <w:rsid w:val="00B24B41"/>
    <w:rsid w:val="00B271B8"/>
    <w:rsid w:val="00B32948"/>
    <w:rsid w:val="00B348AE"/>
    <w:rsid w:val="00B356BE"/>
    <w:rsid w:val="00B469CC"/>
    <w:rsid w:val="00B64039"/>
    <w:rsid w:val="00B651A4"/>
    <w:rsid w:val="00B67389"/>
    <w:rsid w:val="00B712E0"/>
    <w:rsid w:val="00B80C44"/>
    <w:rsid w:val="00B82540"/>
    <w:rsid w:val="00B83922"/>
    <w:rsid w:val="00B852C4"/>
    <w:rsid w:val="00B86000"/>
    <w:rsid w:val="00B87F4C"/>
    <w:rsid w:val="00B95B20"/>
    <w:rsid w:val="00BA0BC4"/>
    <w:rsid w:val="00BA4C61"/>
    <w:rsid w:val="00BB4073"/>
    <w:rsid w:val="00BB6EC4"/>
    <w:rsid w:val="00BC29DC"/>
    <w:rsid w:val="00BE0F7E"/>
    <w:rsid w:val="00BE33FF"/>
    <w:rsid w:val="00BE4434"/>
    <w:rsid w:val="00BE7F3A"/>
    <w:rsid w:val="00BF0737"/>
    <w:rsid w:val="00BF32DE"/>
    <w:rsid w:val="00BF3CD7"/>
    <w:rsid w:val="00C00340"/>
    <w:rsid w:val="00C118EC"/>
    <w:rsid w:val="00C2016D"/>
    <w:rsid w:val="00C21849"/>
    <w:rsid w:val="00C30073"/>
    <w:rsid w:val="00C30F07"/>
    <w:rsid w:val="00C36260"/>
    <w:rsid w:val="00C4227D"/>
    <w:rsid w:val="00C42BA1"/>
    <w:rsid w:val="00C43CDA"/>
    <w:rsid w:val="00C43D17"/>
    <w:rsid w:val="00C52B65"/>
    <w:rsid w:val="00C56925"/>
    <w:rsid w:val="00C628D2"/>
    <w:rsid w:val="00C64B1E"/>
    <w:rsid w:val="00C66216"/>
    <w:rsid w:val="00C67D32"/>
    <w:rsid w:val="00C749BC"/>
    <w:rsid w:val="00C74C86"/>
    <w:rsid w:val="00C7761D"/>
    <w:rsid w:val="00C84496"/>
    <w:rsid w:val="00C8590C"/>
    <w:rsid w:val="00C92ADF"/>
    <w:rsid w:val="00C93123"/>
    <w:rsid w:val="00C95FB6"/>
    <w:rsid w:val="00C97F9E"/>
    <w:rsid w:val="00CA01EF"/>
    <w:rsid w:val="00CB1630"/>
    <w:rsid w:val="00CB2F44"/>
    <w:rsid w:val="00CC299C"/>
    <w:rsid w:val="00CD5CEB"/>
    <w:rsid w:val="00CE0EE4"/>
    <w:rsid w:val="00CE75DC"/>
    <w:rsid w:val="00CF63EE"/>
    <w:rsid w:val="00D036E8"/>
    <w:rsid w:val="00D111CD"/>
    <w:rsid w:val="00D114C2"/>
    <w:rsid w:val="00D12B08"/>
    <w:rsid w:val="00D12FA9"/>
    <w:rsid w:val="00D15639"/>
    <w:rsid w:val="00D17484"/>
    <w:rsid w:val="00D212DB"/>
    <w:rsid w:val="00D22236"/>
    <w:rsid w:val="00D23251"/>
    <w:rsid w:val="00D24D2F"/>
    <w:rsid w:val="00D251D3"/>
    <w:rsid w:val="00D255C7"/>
    <w:rsid w:val="00D32B8C"/>
    <w:rsid w:val="00D43DCA"/>
    <w:rsid w:val="00D46879"/>
    <w:rsid w:val="00D505FE"/>
    <w:rsid w:val="00D51044"/>
    <w:rsid w:val="00D532D4"/>
    <w:rsid w:val="00D564AB"/>
    <w:rsid w:val="00D578ED"/>
    <w:rsid w:val="00D6325D"/>
    <w:rsid w:val="00D64021"/>
    <w:rsid w:val="00D64FB6"/>
    <w:rsid w:val="00D7150E"/>
    <w:rsid w:val="00D745AC"/>
    <w:rsid w:val="00D76141"/>
    <w:rsid w:val="00D77DE6"/>
    <w:rsid w:val="00D77EA4"/>
    <w:rsid w:val="00D923CB"/>
    <w:rsid w:val="00D92C36"/>
    <w:rsid w:val="00D97782"/>
    <w:rsid w:val="00DA146A"/>
    <w:rsid w:val="00DA4636"/>
    <w:rsid w:val="00DA4D47"/>
    <w:rsid w:val="00DA5A84"/>
    <w:rsid w:val="00DB014F"/>
    <w:rsid w:val="00DB1D9F"/>
    <w:rsid w:val="00DC73C4"/>
    <w:rsid w:val="00DD0CF1"/>
    <w:rsid w:val="00DD6543"/>
    <w:rsid w:val="00DD6682"/>
    <w:rsid w:val="00DD7DF6"/>
    <w:rsid w:val="00DE1162"/>
    <w:rsid w:val="00DE3B97"/>
    <w:rsid w:val="00DE4EAE"/>
    <w:rsid w:val="00DE5F69"/>
    <w:rsid w:val="00DF1B6C"/>
    <w:rsid w:val="00DF27FA"/>
    <w:rsid w:val="00E178F1"/>
    <w:rsid w:val="00E23AF8"/>
    <w:rsid w:val="00E32945"/>
    <w:rsid w:val="00E331D7"/>
    <w:rsid w:val="00E36634"/>
    <w:rsid w:val="00E46B5A"/>
    <w:rsid w:val="00E511BC"/>
    <w:rsid w:val="00E53A37"/>
    <w:rsid w:val="00E60C19"/>
    <w:rsid w:val="00E84F36"/>
    <w:rsid w:val="00E86852"/>
    <w:rsid w:val="00E96356"/>
    <w:rsid w:val="00EA028A"/>
    <w:rsid w:val="00EA42CB"/>
    <w:rsid w:val="00EB07C5"/>
    <w:rsid w:val="00EB29BD"/>
    <w:rsid w:val="00EB35D4"/>
    <w:rsid w:val="00EC0019"/>
    <w:rsid w:val="00EC4053"/>
    <w:rsid w:val="00EC443F"/>
    <w:rsid w:val="00EC4625"/>
    <w:rsid w:val="00EC72CA"/>
    <w:rsid w:val="00EC758B"/>
    <w:rsid w:val="00ED2628"/>
    <w:rsid w:val="00ED4C16"/>
    <w:rsid w:val="00EE6D12"/>
    <w:rsid w:val="00EF4C02"/>
    <w:rsid w:val="00F02A50"/>
    <w:rsid w:val="00F040DB"/>
    <w:rsid w:val="00F05356"/>
    <w:rsid w:val="00F05766"/>
    <w:rsid w:val="00F074FD"/>
    <w:rsid w:val="00F118D8"/>
    <w:rsid w:val="00F132F7"/>
    <w:rsid w:val="00F2165F"/>
    <w:rsid w:val="00F30CA7"/>
    <w:rsid w:val="00F30D1C"/>
    <w:rsid w:val="00F336A0"/>
    <w:rsid w:val="00F339F8"/>
    <w:rsid w:val="00F4056B"/>
    <w:rsid w:val="00F4231C"/>
    <w:rsid w:val="00F46E60"/>
    <w:rsid w:val="00F55F5E"/>
    <w:rsid w:val="00F6215D"/>
    <w:rsid w:val="00F66487"/>
    <w:rsid w:val="00F734CA"/>
    <w:rsid w:val="00F73514"/>
    <w:rsid w:val="00F82537"/>
    <w:rsid w:val="00F83779"/>
    <w:rsid w:val="00F83BB5"/>
    <w:rsid w:val="00F86545"/>
    <w:rsid w:val="00F9029F"/>
    <w:rsid w:val="00F931F3"/>
    <w:rsid w:val="00FA0005"/>
    <w:rsid w:val="00FA3A1C"/>
    <w:rsid w:val="00FB1C1E"/>
    <w:rsid w:val="00FB578E"/>
    <w:rsid w:val="00FB62C1"/>
    <w:rsid w:val="00FB6A09"/>
    <w:rsid w:val="00FC20D3"/>
    <w:rsid w:val="00FE0CCA"/>
    <w:rsid w:val="00FE6B15"/>
    <w:rsid w:val="00FF1EC2"/>
    <w:rsid w:val="00FF52F7"/>
    <w:rsid w:val="00FF6257"/>
    <w:rsid w:val="00FF7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33B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3B1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3B1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3B1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3B1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33B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3B1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3B1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3B1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3B1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2017.</izvorni_sadrzaj>
    <derivirana_varijabla naziv="DomainObject.DatumDonosenjaOdluke_1">15.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280</izvorni_sadrzaj>
    <derivirana_varijabla naziv="DomainObject.Predmet.Broj_1">280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2017.</izvorni_sadrzaj>
    <derivirana_varijabla naziv="DomainObject.Predmet.DatumOsnivanja_1">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St-280/2017</izvorni_sadrzaj>
    <derivirana_varijabla naziv="DomainObject.Predmet.OznakaBroj_1">St-280/2017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sudvoma</izvorni_sadrzaj>
    <derivirana_varijabla naziv="DomainObject.Predmet.PrimjedbaSuca_1">čl. 11 Zakona o sudvoma</derivirana_varijabla>
  </DomainObject.Predmet.PrimjedbaSuca>
  <DomainObject.Predmet.ProtustrankaFormated>
    <izvorni_sadrzaj>  ANA-RUK d.o.o.</izvorni_sadrzaj>
    <derivirana_varijabla naziv="DomainObject.Predmet.ProtustrankaFormated_1">  ANA-RUK d.o.o.</derivirana_varijabla>
  </DomainObject.Predmet.ProtustrankaFormated>
  <DomainObject.Predmet.ProtustrankaFormatedOIB>
    <izvorni_sadrzaj>  ANA-RUK d.o.o., OIB 08520540417</izvorni_sadrzaj>
    <derivirana_varijabla naziv="DomainObject.Predmet.ProtustrankaFormatedOIB_1">  ANA-RUK d.o.o., OIB 08520540417</derivirana_varijabla>
  </DomainObject.Predmet.ProtustrankaFormatedOIB>
  <DomainObject.Predmet.ProtustrankaFormatedWithAdress>
    <izvorni_sadrzaj> ANA-RUK d.o.o., Ivšićev prilaz 11, 10000 Zagreb</izvorni_sadrzaj>
    <derivirana_varijabla naziv="DomainObject.Predmet.ProtustrankaFormatedWithAdress_1"> ANA-RUK d.o.o., Ivšićev prilaz 11, 10000 Zagreb</derivirana_varijabla>
  </DomainObject.Predmet.ProtustrankaFormatedWithAdress>
  <DomainObject.Predmet.ProtustrankaFormatedWithAdressOIB>
    <izvorni_sadrzaj> ANA-RUK d.o.o., OIB 08520540417, Ivšićev prilaz 11, 10000 Zagreb</izvorni_sadrzaj>
    <derivirana_varijabla naziv="DomainObject.Predmet.ProtustrankaFormatedWithAdressOIB_1"> ANA-RUK d.o.o., OIB 08520540417, Ivšićev prilaz 11, 10000 Zagreb</derivirana_varijabla>
  </DomainObject.Predmet.ProtustrankaFormatedWithAdressOIB>
  <DomainObject.Predmet.ProtustrankaWithAdress>
    <izvorni_sadrzaj>ANA-RUK d.o.o. Ivšićev prilaz 11, 10000 Zagreb</izvorni_sadrzaj>
    <derivirana_varijabla naziv="DomainObject.Predmet.ProtustrankaWithAdress_1">ANA-RUK d.o.o. Ivšićev prilaz 11, 10000 Zagreb</derivirana_varijabla>
  </DomainObject.Predmet.ProtustrankaWithAdress>
  <DomainObject.Predmet.ProtustrankaWithAdressOIB>
    <izvorni_sadrzaj>ANA-RUK d.o.o., OIB 08520540417, Ivšićev prilaz 11, 10000 Zagreb</izvorni_sadrzaj>
    <derivirana_varijabla naziv="DomainObject.Predmet.ProtustrankaWithAdressOIB_1">ANA-RUK d.o.o., OIB 08520540417, Ivšićev prilaz 11, 10000 Zagreb</derivirana_varijabla>
  </DomainObject.Predmet.ProtustrankaWithAdressOIB>
  <DomainObject.Predmet.ProtustrankaNazivFormated>
    <izvorni_sadrzaj>ANA-RUK d.o.o.</izvorni_sadrzaj>
    <derivirana_varijabla naziv="DomainObject.Predmet.ProtustrankaNazivFormated_1">ANA-RUK d.o.o.</derivirana_varijabla>
  </DomainObject.Predmet.ProtustrankaNazivFormated>
  <DomainObject.Predmet.ProtustrankaNazivFormatedOIB>
    <izvorni_sadrzaj>ANA-RUK d.o.o., OIB 08520540417</izvorni_sadrzaj>
    <derivirana_varijabla naziv="DomainObject.Predmet.ProtustrankaNazivFormatedOIB_1">ANA-RUK d.o.o., OIB 08520540417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ANA-RUK d.o.o.</item>
    </izvorni_sadrzaj>
    <derivirana_varijabla naziv="DomainObject.Predmet.ProtuStrankaListFormated_1">
      <item>ANA-RUK d.o.o.</item>
    </derivirana_varijabla>
  </DomainObject.Predmet.ProtuStrankaListFormated>
  <DomainObject.Predmet.ProtuStrankaListFormatedOIB>
    <izvorni_sadrzaj>
      <item>ANA-RUK d.o.o., OIB 08520540417</item>
    </izvorni_sadrzaj>
    <derivirana_varijabla naziv="DomainObject.Predmet.ProtuStrankaListFormatedOIB_1">
      <item>ANA-RUK d.o.o., OIB 08520540417</item>
    </derivirana_varijabla>
  </DomainObject.Predmet.ProtuStrankaListFormatedOIB>
  <DomainObject.Predmet.ProtuStrankaListFormatedWithAdress>
    <izvorni_sadrzaj>
      <item>ANA-RUK d.o.o., Ivšićev prilaz 11, 10000 Zagreb</item>
    </izvorni_sadrzaj>
    <derivirana_varijabla naziv="DomainObject.Predmet.ProtuStrankaListFormatedWithAdress_1">
      <item>ANA-RUK d.o.o., Ivšićev prilaz 11, 10000 Zagreb</item>
    </derivirana_varijabla>
  </DomainObject.Predmet.ProtuStrankaListFormatedWithAdress>
  <DomainObject.Predmet.ProtuStrankaListFormatedWithAdressOIB>
    <izvorni_sadrzaj>
      <item>ANA-RUK d.o.o., OIB 08520540417, Ivšićev prilaz 11, 10000 Zagreb</item>
    </izvorni_sadrzaj>
    <derivirana_varijabla naziv="DomainObject.Predmet.ProtuStrankaListFormatedWithAdressOIB_1">
      <item>ANA-RUK d.o.o., OIB 08520540417, Ivšićev prilaz 11, 10000 Zagreb</item>
    </derivirana_varijabla>
  </DomainObject.Predmet.ProtuStrankaListFormatedWithAdressOIB>
  <DomainObject.Predmet.ProtuStrankaListNazivFormated>
    <izvorni_sadrzaj>
      <item>ANA-RUK d.o.o.</item>
    </izvorni_sadrzaj>
    <derivirana_varijabla naziv="DomainObject.Predmet.ProtuStrankaListNazivFormated_1">
      <item>ANA-RUK d.o.o.</item>
    </derivirana_varijabla>
  </DomainObject.Predmet.ProtuStrankaListNazivFormated>
  <DomainObject.Predmet.ProtuStrankaListNazivFormatedOIB>
    <izvorni_sadrzaj>
      <item>ANA-RUK d.o.o., OIB 08520540417</item>
    </izvorni_sadrzaj>
    <derivirana_varijabla naziv="DomainObject.Predmet.ProtuStrankaListNazivFormatedOIB_1">
      <item>ANA-RUK d.o.o., OIB 08520540417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2017.</izvorni_sadrzaj>
    <derivirana_varijabla naziv="DomainObject.Datum_1">15.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ANA-RUK d.o.o.</izvorni_sadrzaj>
    <derivirana_varijabla naziv="DomainObject.Predmet.ProtustrankaIDrugi_1">ANA-RUK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ANA-RUK d.o.o., OIB 08520540417, Ivšićev prilaz 11, 10000 Zagreb</izvorni_sadrzaj>
    <derivirana_varijabla naziv="DomainObject.Predmet.ProtustrankaIDrugiAdressOIB_1">ANA-RUK d.o.o., OIB 08520540417, Ivšićev prilaz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ANA-RUK d.o.o.</item>
      <item>FINA Regionalni centar Zagreb</item>
    </izvorni_sadrzaj>
    <derivirana_varijabla naziv="DomainObject.Predmet.SudioniciListNaziv_1">
      <item>ANA-RUK d.o.o.</item>
      <item>FINA Regionalni centar Zagreb</item>
    </derivirana_varijabla>
  </DomainObject.Predmet.SudioniciListNaziv>
  <DomainObject.Predmet.SudioniciListAdressOIB>
    <izvorni_sadrzaj>
      <item>ANA-RUK d.o.o., OIB 08520540417, Ivšićev prilaz 11,10000 Zagreb</item>
      <item>FINA Regionalni centar Zagreb, OIB 85821130368, Trg svibanjskih žrtava 1995. 1,10000 Zagreb</item>
    </izvorni_sadrzaj>
    <derivirana_varijabla naziv="DomainObject.Predmet.SudioniciListAdressOIB_1">
      <item>ANA-RUK d.o.o., OIB 08520540417, Ivšićev prilaz 11,10000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08520540417</item>
      <item>, OIB 85821130368</item>
    </izvorni_sadrzaj>
    <derivirana_varijabla naziv="DomainObject.Predmet.SudioniciListNazivOIB_1">
      <item>, OIB 08520540417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361</properties:Words>
  <properties:Characters>1880</properties:Characters>
  <properties:Lines>53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2017-02-15T09:06:00Z</dcterms:created>
  <dc:creator>Korisnik</dc:creator>
  <cp:lastModifiedBy>Sanda Gučić</cp:lastModifiedBy>
  <cp:lastPrinted>2017-02-15T09:04:00Z</cp:lastPrinted>
  <dcterms:modified xmlns:xsi="http://www.w3.org/2001/XMLSchema-instance" xsi:type="dcterms:W3CDTF">2017-02-15T11:08:00Z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