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7596" w14:paraId="6467596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9D7094">
        <w:rPr>
          <w:b/>
        </w:rPr>
        <w:t>2358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9D7094">
        <w:t>Rijeka,</w:t>
      </w:r>
      <w:r w:rsidR="0077562F">
        <w:t xml:space="preserve"> </w:t>
      </w:r>
      <w:r w:rsidR="004A0D7B">
        <w:t>Podružnic</w:t>
      </w:r>
      <w:r w:rsidR="0077562F">
        <w:t>e</w:t>
      </w:r>
      <w:r w:rsidR="004A0D7B">
        <w:t xml:space="preserve"> </w:t>
      </w:r>
      <w:r w:rsidR="009D7094">
        <w:t>Pula</w:t>
      </w:r>
      <w:r w:rsidR="006412E4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9D7094">
        <w:t>SAPORES HISTRIAE jednostavno društvo s ograničenom odgovornošću za trgovinu i ugostiteljstvo, skraćena tvrtka: SAPORES HISTRIAE j.d.o.o., Laginji (Općina Žminj), Hrusteti 20, OIB: 75772577775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D7094">
        <w:t>19. listopada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9D7094" w:rsidRPr="009D7094">
        <w:t>SAPORES HISTRIAE jednostavno društvo s ograničenom odgovornošću za trgovinu i ugostiteljstvo, skraćena tvrtka: SAPORES HISTRIAE j.d.o.o., Laginji (Općina Žminj), Hrusteti 20, OIB: 75772577775</w:t>
      </w:r>
      <w:r w:rsidR="00067508">
        <w:t xml:space="preserve">, </w:t>
      </w:r>
      <w:r w:rsidR="00B76165">
        <w:t xml:space="preserve">iznosi </w:t>
      </w:r>
      <w:r w:rsidR="009D7094">
        <w:t>36.223,99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4F5744">
        <w:t xml:space="preserve">Tomislav Zohil, </w:t>
      </w:r>
      <w:r w:rsidR="009D7094">
        <w:t xml:space="preserve">Laginji, </w:t>
      </w:r>
      <w:r w:rsidR="004F5744">
        <w:t>H</w:t>
      </w:r>
      <w:r w:rsidR="009D7094">
        <w:t>rusteti 20, OIB: 15078431559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9D7094">
        <w:rPr>
          <w:b/>
        </w:rPr>
        <w:t>2358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9D7094">
        <w:t>19. listopada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08D" w:rsidR="00DE108D">
      <w:r>
        <w:separator/>
      </w:r>
    </w:p>
  </w:endnote>
  <w:endnote w:id="0" w:type="continuationSeparator">
    <w:p w:rsidRDefault="00DE108D" w:rsidR="00DE1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08D" w:rsidR="00DE108D">
      <w:r>
        <w:separator/>
      </w:r>
    </w:p>
  </w:footnote>
  <w:footnote w:id="0" w:type="continuationSeparator">
    <w:p w:rsidRDefault="00DE108D" w:rsidR="00DE1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073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744"/>
    <w:rsid w:val="004F5FE8"/>
    <w:rsid w:val="00503258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9390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7094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08D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A5B25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11.Zakona o sudovima</izvorni_sadrzaj>
    <derivirana_varijabla naziv="DomainObject.Predmet.Opis_1">Članak 11.Zakona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St-2358/2016</izvorni_sadrzaj>
    <derivirana_varijabla naziv="DomainObject.Predmet.OznakaBroj_1">St-2358/2016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SAPORES HISTRIAE j.d.o.o. LAGINJI</izvorni_sadrzaj>
    <derivirana_varijabla naziv="DomainObject.Predmet.ProtustrankaFormated_1">  SAPORES HISTRIAE j.d.o.o. LAGINJI</derivirana_varijabla>
  </DomainObject.Predmet.ProtustrankaFormated>
  <DomainObject.Predmet.ProtustrankaFormatedOIB>
    <izvorni_sadrzaj>  SAPORES HISTRIAE j.d.o.o. LAGINJI, OIB 75772577775</izvorni_sadrzaj>
    <derivirana_varijabla naziv="DomainObject.Predmet.ProtustrankaFormatedOIB_1">  SAPORES HISTRIAE j.d.o.o. LAGINJI, OIB 75772577775</derivirana_varijabla>
  </DomainObject.Predmet.ProtustrankaFormatedOIB>
  <DomainObject.Predmet.ProtustrankaFormatedWithAdress>
    <izvorni_sadrzaj> SAPORES HISTRIAE j.d.o.o. LAGINJI, Hrusteti 20, 52341 Laginji</izvorni_sadrzaj>
    <derivirana_varijabla naziv="DomainObject.Predmet.ProtustrankaFormatedWithAdress_1"> SAPORES HISTRIAE j.d.o.o. LAGINJI, Hrusteti 20, 52341 Laginji</derivirana_varijabla>
  </DomainObject.Predmet.ProtustrankaFormatedWithAdress>
  <DomainObject.Predmet.ProtustrankaFormatedWithAdressOIB>
    <izvorni_sadrzaj> SAPORES HISTRIAE j.d.o.o. LAGINJI, OIB 75772577775, Hrusteti 20, 52341 Laginji</izvorni_sadrzaj>
    <derivirana_varijabla naziv="DomainObject.Predmet.ProtustrankaFormatedWithAdressOIB_1"> SAPORES HISTRIAE j.d.o.o. LAGINJI, OIB 75772577775, Hrusteti 20, 52341 Laginji</derivirana_varijabla>
  </DomainObject.Predmet.ProtustrankaFormatedWithAdressOIB>
  <DomainObject.Predmet.ProtustrankaWithAdress>
    <izvorni_sadrzaj>SAPORES HISTRIAE j.d.o.o. LAGINJI Hrusteti 20, 52341 Laginji</izvorni_sadrzaj>
    <derivirana_varijabla naziv="DomainObject.Predmet.ProtustrankaWithAdress_1">SAPORES HISTRIAE j.d.o.o. LAGINJI Hrusteti 20, 52341 Laginji</derivirana_varijabla>
  </DomainObject.Predmet.ProtustrankaWithAdress>
  <DomainObject.Predmet.ProtustrankaWithAdressOIB>
    <izvorni_sadrzaj>SAPORES HISTRIAE j.d.o.o. LAGINJI, OIB 75772577775, Hrusteti 20, 52341 Laginji</izvorni_sadrzaj>
    <derivirana_varijabla naziv="DomainObject.Predmet.ProtustrankaWithAdressOIB_1">SAPORES HISTRIAE j.d.o.o. LAGINJI, OIB 75772577775, Hrusteti 20, 52341 Laginji</derivirana_varijabla>
  </DomainObject.Predmet.ProtustrankaWithAdressOIB>
  <DomainObject.Predmet.ProtustrankaNazivFormated>
    <izvorni_sadrzaj>SAPORES HISTRIAE j.d.o.o. LAGINJI</izvorni_sadrzaj>
    <derivirana_varijabla naziv="DomainObject.Predmet.ProtustrankaNazivFormated_1">SAPORES HISTRIAE j.d.o.o. LAGINJI</derivirana_varijabla>
  </DomainObject.Predmet.ProtustrankaNazivFormated>
  <DomainObject.Predmet.ProtustrankaNazivFormatedOIB>
    <izvorni_sadrzaj>SAPORES HISTRIAE j.d.o.o. LAGINJI, OIB 75772577775</izvorni_sadrzaj>
    <derivirana_varijabla naziv="DomainObject.Predmet.ProtustrankaNazivFormatedOIB_1">SAPORES HISTRIAE j.d.o.o. LAGINJI, OIB 75772577775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36223.99</izvorni_sadrzaj>
    <derivirana_varijabla naziv="DomainObject.Predmet.TrenutnaVrijednost_1">36223.99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SAPORES HISTRIAE j.d.o.o. LAGINJI</item>
    </izvorni_sadrzaj>
    <derivirana_varijabla naziv="DomainObject.Predmet.ProtuStrankaListFormated_1">
      <item>SAPORES HISTRIAE j.d.o.o. LAGINJI</item>
    </derivirana_varijabla>
  </DomainObject.Predmet.ProtuStrankaListFormated>
  <DomainObject.Predmet.ProtuStrankaListFormatedOIB>
    <izvorni_sadrzaj>
      <item>SAPORES HISTRIAE j.d.o.o. LAGINJI, OIB 75772577775</item>
    </izvorni_sadrzaj>
    <derivirana_varijabla naziv="DomainObject.Predmet.ProtuStrankaListFormatedOIB_1">
      <item>SAPORES HISTRIAE j.d.o.o. LAGINJI, OIB 75772577775</item>
    </derivirana_varijabla>
  </DomainObject.Predmet.ProtuStrankaListFormatedOIB>
  <DomainObject.Predmet.ProtuStrankaListFormatedWithAdress>
    <izvorni_sadrzaj>
      <item>SAPORES HISTRIAE j.d.o.o. LAGINJI, Hrusteti 20, 52341 Laginji</item>
    </izvorni_sadrzaj>
    <derivirana_varijabla naziv="DomainObject.Predmet.ProtuStrankaListFormatedWithAdress_1">
      <item>SAPORES HISTRIAE j.d.o.o. LAGINJI, Hrusteti 20, 52341 Laginji</item>
    </derivirana_varijabla>
  </DomainObject.Predmet.ProtuStrankaListFormatedWithAdress>
  <DomainObject.Predmet.ProtuStrankaListFormatedWithAdressOIB>
    <izvorni_sadrzaj>
      <item>SAPORES HISTRIAE j.d.o.o. LAGINJI, OIB 75772577775, Hrusteti 20, 52341 Laginji</item>
    </izvorni_sadrzaj>
    <derivirana_varijabla naziv="DomainObject.Predmet.ProtuStrankaListFormatedWithAdressOIB_1">
      <item>SAPORES HISTRIAE j.d.o.o. LAGINJI, OIB 75772577775, Hrusteti 20, 52341 Laginji</item>
    </derivirana_varijabla>
  </DomainObject.Predmet.ProtuStrankaListFormatedWithAdressOIB>
  <DomainObject.Predmet.ProtuStrankaListNazivFormated>
    <izvorni_sadrzaj>
      <item>SAPORES HISTRIAE j.d.o.o. LAGINJI</item>
    </izvorni_sadrzaj>
    <derivirana_varijabla naziv="DomainObject.Predmet.ProtuStrankaListNazivFormated_1">
      <item>SAPORES HISTRIAE j.d.o.o. LAGINJI</item>
    </derivirana_varijabla>
  </DomainObject.Predmet.ProtuStrankaListNazivFormated>
  <DomainObject.Predmet.ProtuStrankaListNazivFormatedOIB>
    <izvorni_sadrzaj>
      <item>SAPORES HISTRIAE j.d.o.o. LAGINJI, OIB 75772577775</item>
    </izvorni_sadrzaj>
    <derivirana_varijabla naziv="DomainObject.Predmet.ProtuStrankaListNazivFormatedOIB_1">
      <item>SAPORES HISTRIAE j.d.o.o. LAGINJI, OIB 75772577775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SAPORES HISTRIAE j.d.o.o. LAGINJI</izvorni_sadrzaj>
    <derivirana_varijabla naziv="DomainObject.Predmet.ProtustrankaIDrugi_1">SAPORES HISTRIAE j.d.o.o. LAGINJI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SAPORES HISTRIAE j.d.o.o. LAGINJI, OIB 75772577775, Hrusteti 20, 52341 Laginji</izvorni_sadrzaj>
    <derivirana_varijabla naziv="DomainObject.Predmet.ProtustrankaIDrugiAdressOIB_1">SAPORES HISTRIAE j.d.o.o. LAGINJI, OIB 75772577775, Hrusteti 20, 52341 Laginji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SAPORES HISTRIAE j.d.o.o. LAGINJI</item>
    </izvorni_sadrzaj>
    <derivirana_varijabla naziv="DomainObject.Predmet.SudioniciListNaziv_1">
      <item>FINANCIJSKA AGENCIJA, RC RIJEKA, PODRUŽNICA PULA, PULA</item>
      <item>SAPORES HISTRIAE j.d.o.o. LAGINJI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SAPORES HISTRIAE j.d.o.o. LAGINJI, OIB 75772577775, Hrusteti 20,52341 Laginji</item>
    </izvorni_sadrzaj>
    <derivirana_varijabla naziv="DomainObject.Predmet.SudioniciListAdressOIB_1">
      <item>FINANCIJSKA AGENCIJA, RC RIJEKA, PODRUŽNICA PULA, PULA, OIB 85821130368, Giardini 5,52100 Pula</item>
      <item>SAPORES HISTRIAE j.d.o.o. LAGINJI, OIB 75772577775, Hrusteti 20,52341 Laginji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75772577775</item>
    </izvorni_sadrzaj>
    <derivirana_varijabla naziv="DomainObject.Predmet.SudioniciListNazivOIB_1">
      <item>, OIB 85821130368</item>
      <item>, OIB 75772577775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2294</properties:Characters>
  <properties:Lines>57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2016-10-19T11:58:00Z</dcterms:created>
  <dc:creator>Korisnik</dc:creator>
  <cp:lastModifiedBy>wsadmin</cp:lastModifiedBy>
  <cp:lastPrinted>2016-10-19T12:01:00Z</cp:lastPrinted>
  <dcterms:modified xmlns:xsi="http://www.w3.org/2001/XMLSchema-instance" xsi:type="dcterms:W3CDTF">2016-10-19T12:09:00Z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