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60c1" w14:paraId="2de60c1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2065C2">
        <w:t>3942</w:t>
      </w:r>
      <w:r w:rsidR="0019546C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2065C2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2065C2" w:rsidP="007A550F" w:rsidR="002C5A29" w:rsidRPr="00435B5D">
      <w:pPr>
        <w:ind w:firstLine="720"/>
        <w:jc w:val="both"/>
      </w:pPr>
      <w:r>
        <w:t>Trgovački sud u Zagrebu, S</w:t>
      </w:r>
      <w:r w:rsidR="00C35B3A">
        <w:t>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>
        <w:t>Financijske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Pr="00DF0AAF">
        <w:t xml:space="preserve">FINALE, d.o.o., </w:t>
      </w:r>
      <w:r w:rsidRPr="00DF0AAF">
        <w:rPr>
          <w:rFonts w:eastAsiaTheme="minorHAnsi"/>
          <w:lang w:eastAsia="en-US"/>
        </w:rPr>
        <w:t xml:space="preserve">Zagreb, </w:t>
      </w:r>
      <w:r w:rsidRPr="00DF0AAF">
        <w:t>Slovenska 14</w:t>
      </w:r>
      <w:r w:rsidRPr="00DF0AAF">
        <w:rPr>
          <w:rFonts w:eastAsiaTheme="minorHAnsi"/>
          <w:lang w:eastAsia="en-US"/>
        </w:rPr>
        <w:t>,</w:t>
      </w:r>
      <w:r w:rsidRPr="00DF0AAF">
        <w:t xml:space="preserve"> OIB</w:t>
      </w:r>
      <w:r w:rsidRPr="00DF0AAF">
        <w:rPr>
          <w:rFonts w:eastAsiaTheme="minorHAnsi"/>
          <w:lang w:eastAsia="en-US"/>
        </w:rPr>
        <w:t xml:space="preserve"> </w:t>
      </w:r>
      <w:r w:rsidRPr="00DF0AAF">
        <w:t>47804658288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>
        <w:t>28. rujna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2065C2" w:rsidP="002065C2" w:rsidR="002065C2" w:rsidRPr="00DF0AAF">
      <w:pPr>
        <w:ind w:firstLine="720"/>
        <w:jc w:val="both"/>
      </w:pPr>
    </w:p>
    <w:p w:rsidRDefault="002065C2" w:rsidP="002065C2" w:rsidR="002065C2" w:rsidRPr="00DF0AAF">
      <w:pPr>
        <w:numPr>
          <w:ilvl w:val="0"/>
          <w:numId w:val="8"/>
        </w:numPr>
        <w:jc w:val="both"/>
      </w:pPr>
      <w:r w:rsidRPr="00DF0AAF">
        <w:t xml:space="preserve">Utvrđuje se da imovina dužnika FINALE, d.o.o., </w:t>
      </w:r>
      <w:r w:rsidRPr="00DF0AAF">
        <w:rPr>
          <w:rFonts w:eastAsiaTheme="minorHAnsi"/>
          <w:lang w:eastAsia="en-US"/>
        </w:rPr>
        <w:t xml:space="preserve">Zagreb, </w:t>
      </w:r>
      <w:r w:rsidRPr="00DF0AAF">
        <w:t>Slovenska 14</w:t>
      </w:r>
      <w:r w:rsidRPr="00DF0AAF">
        <w:rPr>
          <w:rFonts w:eastAsiaTheme="minorHAnsi"/>
          <w:lang w:eastAsia="en-US"/>
        </w:rPr>
        <w:t>,</w:t>
      </w:r>
      <w:r w:rsidRPr="00DF0AAF">
        <w:t xml:space="preserve"> OIB</w:t>
      </w:r>
      <w:r w:rsidRPr="00DF0AAF">
        <w:rPr>
          <w:rFonts w:eastAsiaTheme="minorHAnsi"/>
          <w:lang w:eastAsia="en-US"/>
        </w:rPr>
        <w:t xml:space="preserve"> </w:t>
      </w:r>
      <w:r w:rsidRPr="00DF0AAF">
        <w:t xml:space="preserve">47804658288, koja bi ušla u stečajnu masu, nije dovoljna ni za namirenje troškova postupka.  </w:t>
      </w:r>
    </w:p>
    <w:p w:rsidRDefault="002065C2" w:rsidP="002065C2" w:rsidR="002065C2" w:rsidRPr="00DF0AAF">
      <w:pPr>
        <w:ind w:left="75"/>
        <w:jc w:val="both"/>
      </w:pPr>
      <w:r w:rsidRPr="00DF0AAF">
        <w:t xml:space="preserve"> </w:t>
      </w:r>
    </w:p>
    <w:p w:rsidRDefault="002065C2" w:rsidP="002065C2" w:rsidR="002065C2" w:rsidRPr="00DF0AAF">
      <w:pPr>
        <w:numPr>
          <w:ilvl w:val="0"/>
          <w:numId w:val="8"/>
        </w:numPr>
        <w:jc w:val="both"/>
      </w:pPr>
      <w:r w:rsidRPr="00DF0AAF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3942</w:t>
      </w:r>
      <w:r w:rsidRPr="00DF0AAF">
        <w:t xml:space="preserve">16, predujme iznos od 24.130,00 kn za namirenje troškova prethodnog i otvorenoga stečajnog postupka. </w:t>
      </w:r>
    </w:p>
    <w:p w:rsidRDefault="002065C2" w:rsidP="002065C2" w:rsidR="002065C2" w:rsidRPr="00DF0AAF">
      <w:pPr>
        <w:jc w:val="both"/>
      </w:pPr>
    </w:p>
    <w:p w:rsidRDefault="002065C2" w:rsidP="002065C2" w:rsidR="002065C2" w:rsidRPr="00DF0AAF">
      <w:pPr>
        <w:numPr>
          <w:ilvl w:val="0"/>
          <w:numId w:val="8"/>
        </w:numPr>
        <w:jc w:val="both"/>
      </w:pPr>
      <w:r w:rsidRPr="00DF0AA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065C2" w:rsidP="002065C2" w:rsidR="002065C2" w:rsidRPr="00DF0AAF">
      <w:pPr>
        <w:jc w:val="both"/>
      </w:pPr>
    </w:p>
    <w:p w:rsidRDefault="002065C2" w:rsidP="002065C2" w:rsidR="002065C2" w:rsidRPr="00DF0AAF">
      <w:pPr>
        <w:numPr>
          <w:ilvl w:val="0"/>
          <w:numId w:val="8"/>
        </w:numPr>
        <w:jc w:val="both"/>
      </w:pPr>
      <w:r w:rsidRPr="00DF0AAF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A0049D">
        <w:t>22. travnja</w:t>
      </w:r>
      <w:r w:rsidR="0019546C">
        <w:t xml:space="preserve"> 2016</w:t>
      </w:r>
      <w:r>
        <w:t xml:space="preserve">. prijedlog za otvaranje stečajnog postupka nad dužnikom </w:t>
      </w:r>
      <w:r w:rsidR="00A0049D" w:rsidRPr="00DF0AAF">
        <w:t xml:space="preserve">FINALE, d.o.o., </w:t>
      </w:r>
      <w:r w:rsidR="00A0049D" w:rsidRPr="00DF0AAF">
        <w:rPr>
          <w:rFonts w:eastAsiaTheme="minorHAnsi"/>
          <w:lang w:eastAsia="en-US"/>
        </w:rPr>
        <w:t xml:space="preserve">Zagreb, </w:t>
      </w:r>
      <w:r w:rsidR="00A0049D" w:rsidRPr="00DF0AAF">
        <w:t>Slovenska 14</w:t>
      </w:r>
      <w:r w:rsidR="00A0049D" w:rsidRPr="00DF0AAF">
        <w:rPr>
          <w:rFonts w:eastAsiaTheme="minorHAnsi"/>
          <w:lang w:eastAsia="en-US"/>
        </w:rPr>
        <w:t>,</w:t>
      </w:r>
      <w:r w:rsidR="00A0049D" w:rsidRPr="00DF0AAF">
        <w:t xml:space="preserve"> OIB</w:t>
      </w:r>
      <w:r w:rsidR="00A0049D" w:rsidRPr="00DF0AAF">
        <w:rPr>
          <w:rFonts w:eastAsiaTheme="minorHAnsi"/>
          <w:lang w:eastAsia="en-US"/>
        </w:rPr>
        <w:t xml:space="preserve"> </w:t>
      </w:r>
      <w:r w:rsidR="00A0049D" w:rsidRPr="00DF0AAF">
        <w:t>47804658288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</w:t>
      </w:r>
      <w:r w:rsidR="00A0049D">
        <w:t>ka</w:t>
      </w:r>
      <w:r>
        <w:t xml:space="preserve"> 1. </w:t>
      </w:r>
      <w:r w:rsidR="0019546C">
        <w:t xml:space="preserve">Stečajnog zakona (Narodne novine broj 78/15,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A0049D">
        <w:t>20. travnja</w:t>
      </w:r>
      <w:r w:rsidR="0019546C">
        <w:t xml:space="preserve"> 2016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A0049D">
        <w:t>25.575,29</w:t>
      </w:r>
      <w:r w:rsidR="00A72BEE">
        <w:t xml:space="preserve"> kn, te da dužnik ima </w:t>
      </w:r>
      <w:r w:rsidR="0019546C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A0049D">
        <w:t>3942</w:t>
      </w:r>
      <w:r w:rsidR="0019546C">
        <w:t>/16</w:t>
      </w:r>
      <w:r>
        <w:t xml:space="preserve"> od </w:t>
      </w:r>
      <w:r w:rsidR="00A0049D">
        <w:t>13. ožujka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A0049D">
        <w:t>31. svibnja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A0049D">
        <w:t>14. ožujka</w:t>
      </w:r>
      <w:r w:rsidR="00300BA8">
        <w:t xml:space="preserve"> 2017. godine FINA je izvijestila sud da ostaje kod prijedloga za otvaranje stečajnog postupka. </w:t>
      </w:r>
    </w:p>
    <w:p w:rsidRDefault="00A0049D" w:rsidP="00300BA8" w:rsidR="00A0049D">
      <w:pPr>
        <w:ind w:firstLine="708"/>
        <w:jc w:val="both"/>
      </w:pPr>
    </w:p>
    <w:p w:rsidRDefault="00A0049D" w:rsidP="00300BA8" w:rsidR="00A0049D">
      <w:pPr>
        <w:ind w:firstLine="708"/>
        <w:jc w:val="both"/>
      </w:pPr>
      <w:r>
        <w:t>Dužnik je dostavio sudu popis imovine i obveza od 27. ožujka 2017. godine (list 9 spisa) uvidom u koji je utvrđeno da dužnik u istome navodi da nema u vlasništvu nekretnine, niti pokretnine, nema imovinskih prava na tuđim stvarima, nema novčanih i nenovčanih tražbina, nema drugih prava koja čine imovinu dužnika, nema novčanih sredstava na računima, odnosno da nema nikakve imovine.</w:t>
      </w:r>
    </w:p>
    <w:p w:rsidRDefault="00A0049D" w:rsidP="00300BA8" w:rsidR="00A0049D">
      <w:pPr>
        <w:ind w:firstLine="708"/>
        <w:jc w:val="both"/>
      </w:pPr>
    </w:p>
    <w:p w:rsidRDefault="00A0049D" w:rsidP="00300BA8" w:rsidR="00A0049D">
      <w:pPr>
        <w:ind w:firstLine="708"/>
        <w:jc w:val="both"/>
      </w:pPr>
      <w:r>
        <w:t xml:space="preserve">Na ročištu radi očitovanja o prijedlogu za otvaranje stečajnog postupka od 31. svibnja 2017. godine zakonski zastupnik dužnika naveo je da se u međuvremenu smanjio iznos blokade žiro računa dužnika, pa da ona iznosi cca 15.000,00 kn. Naveo je intenzivno radi na deblokiranju računa dužnika i zatražio je primjereni rok od tri mjeseca kako bi pokušao deblokirati račun i održati tvrtku. </w:t>
      </w:r>
    </w:p>
    <w:p w:rsidRDefault="00A0049D" w:rsidP="00300BA8" w:rsidR="00A0049D">
      <w:pPr>
        <w:ind w:firstLine="708"/>
        <w:jc w:val="both"/>
      </w:pPr>
    </w:p>
    <w:p w:rsidRDefault="00A0049D" w:rsidP="00300BA8" w:rsidR="00A0049D">
      <w:pPr>
        <w:ind w:firstLine="708"/>
        <w:jc w:val="both"/>
      </w:pPr>
      <w:r>
        <w:t>Na ročištu radi rasprave o pretpostavkama za otvaranje stečajnog postupka od 28. rujna 2017. godine zakonski zastupnik dužnika naveo je da nije uspio deblokirati žiro račun dužnika te je predložio da sud postupi u skladu sa zakonom.</w:t>
      </w:r>
    </w:p>
    <w:p w:rsidRDefault="00300BA8" w:rsidP="00300BA8" w:rsidR="00300BA8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A0049D">
        <w:t>podataka</w:t>
      </w:r>
      <w:r w:rsidR="004327FC">
        <w:t xml:space="preserve"> FINA-e</w:t>
      </w:r>
      <w:r w:rsidR="00C22A02">
        <w:t xml:space="preserve"> </w:t>
      </w:r>
      <w:r w:rsidR="00A0049D">
        <w:t>o blokadi računa dužnika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A0049D" w:rsidP="0019546C" w:rsidR="0019546C" w:rsidRPr="00435B5D">
      <w:pPr>
        <w:ind w:firstLine="708"/>
        <w:jc w:val="both"/>
      </w:pPr>
      <w:r>
        <w:t>Iz popisa imovine i obveza dužnika, koji je zakonski zastupnik dužnika dostavio u spis,</w:t>
      </w:r>
      <w:r w:rsidR="0019546C">
        <w:t xml:space="preserve"> proizlazi da dužnik nema nikakve imovine koja bi činila stečajnu masu i koja bi bila dostatna za pokriće stečajnoga postupka, a p</w:t>
      </w:r>
      <w:r w:rsidR="0019546C" w:rsidRPr="00435B5D">
        <w:t xml:space="preserve">redvidivi troškovi stečajnog postupka za razdoblje </w:t>
      </w:r>
      <w:r w:rsidR="0019546C">
        <w:t>šest</w:t>
      </w:r>
      <w:r w:rsidR="0019546C" w:rsidRPr="00435B5D">
        <w:t xml:space="preserve"> mjeseca iznose ukupno 2</w:t>
      </w:r>
      <w:r w:rsidR="0019546C">
        <w:t>4</w:t>
      </w:r>
      <w:r w:rsidR="0019546C" w:rsidRPr="00435B5D">
        <w:t xml:space="preserve">.130,00 kn, a čine ih </w:t>
      </w:r>
      <w:r w:rsidR="0019546C">
        <w:t xml:space="preserve">trošak nagrade stečajnom upravitelju u bruto iznosu </w:t>
      </w:r>
      <w:r w:rsidR="0019546C" w:rsidRPr="00435B5D">
        <w:t>od 8.000,00 kn, trošak knjig</w:t>
      </w:r>
      <w:r>
        <w:t xml:space="preserve">ovodstva </w:t>
      </w:r>
      <w:r w:rsidR="0019546C" w:rsidRPr="00435B5D">
        <w:t xml:space="preserve">od </w:t>
      </w:r>
      <w:r w:rsidR="0019546C">
        <w:t>6</w:t>
      </w:r>
      <w:r w:rsidR="0019546C" w:rsidRPr="00435B5D">
        <w:t>.000,00 kn</w:t>
      </w:r>
      <w:r w:rsidR="0019546C">
        <w:t xml:space="preserve"> (1.000,00 kn mjesečno x 6)</w:t>
      </w:r>
      <w:r w:rsidR="0019546C" w:rsidRPr="00435B5D">
        <w:t>,</w:t>
      </w:r>
      <w:r w:rsidR="0019546C">
        <w:t xml:space="preserve"> trošak arhiviranja dužnikove dokumentacije u iznosu od 4.000,00 kn,</w:t>
      </w:r>
      <w:r w:rsidR="0019546C" w:rsidRPr="00435B5D">
        <w:t xml:space="preserve"> predvidivi materijalni troškovi od </w:t>
      </w:r>
      <w:r w:rsidR="0019546C">
        <w:t>4</w:t>
      </w:r>
      <w:r w:rsidR="0019546C" w:rsidRPr="00435B5D">
        <w:t xml:space="preserve">.000,00 kn (poštarina, pristojbe, prijevoz, </w:t>
      </w:r>
      <w:r w:rsidR="0019546C">
        <w:t>trošak zatvaranja starog i otvaranja novog žiro računa</w:t>
      </w:r>
      <w:r w:rsidR="0019546C" w:rsidRPr="00435B5D">
        <w:t>, itd.), zatim trošak osiguranja stečajnog upravitelja od 2.000,00 kn i trošak izrade pečata 130,00 kn.</w:t>
      </w:r>
    </w:p>
    <w:p w:rsidRDefault="0019546C" w:rsidP="0019546C" w:rsidR="0019546C" w:rsidRPr="00435B5D">
      <w:pPr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>
        <w:t>24.130</w:t>
      </w:r>
      <w:r w:rsidRPr="00435B5D">
        <w:t>,00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A0049D">
        <w:t>28. rujna</w:t>
      </w:r>
      <w:r w:rsidR="00C22A02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812850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D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A0049D">
      <w:t>3942</w:t>
    </w:r>
    <w:r w:rsidR="0019546C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065C2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049D"/>
    <w:rsid w:val="00A03732"/>
    <w:rsid w:val="00A05832"/>
    <w:rsid w:val="00A0682A"/>
    <w:rsid w:val="00A22E26"/>
    <w:rsid w:val="00A347AB"/>
    <w:rsid w:val="00A34FB5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03DC1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03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D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D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D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D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03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D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D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D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D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3942</izvorni_sadrzaj>
    <derivirana_varijabla naziv="DomainObject.Predmet.Broj_1">3942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St-3942/2016</izvorni_sadrzaj>
    <derivirana_varijabla naziv="DomainObject.Predmet.OznakaBroj_1">St-3942/2016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FINALE d.o.o. zastupanog po punomoćniku Ivica Družak</izvorni_sadrzaj>
    <derivirana_varijabla naziv="DomainObject.Predmet.ProtustrankaFormated_1">  FINALE d.o.o. zastupanog po punomoćniku Ivica Družak</derivirana_varijabla>
  </DomainObject.Predmet.ProtustrankaFormated>
  <DomainObject.Predmet.ProtustrankaFormatedOIB>
    <izvorni_sadrzaj>  FINALE d.o.o., OIB 47804658288 zastupanog po punomoćniku Ivica Družak</izvorni_sadrzaj>
    <derivirana_varijabla naziv="DomainObject.Predmet.ProtustrankaFormatedOIB_1">  FINALE d.o.o., OIB 47804658288 zastupanog po punomoćniku Ivica Družak</derivirana_varijabla>
  </DomainObject.Predmet.ProtustrankaFormatedOIB>
  <DomainObject.Predmet.ProtustrankaFormatedWithAdress>
    <izvorni_sadrzaj> FINALE d.o.o., Slovenska 14, 10000 Zagreb zastupanog po punomoćniku Ivica Družak</izvorni_sadrzaj>
    <derivirana_varijabla naziv="DomainObject.Predmet.ProtustrankaFormatedWithAdress_1"> FINALE d.o.o., Slovenska 14, 10000 Zagreb zastupanog po punomoćniku Ivica Družak</derivirana_varijabla>
  </DomainObject.Predmet.ProtustrankaFormatedWithAdress>
  <DomainObject.Predmet.ProtustrankaFormatedWithAdressOIB>
    <izvorni_sadrzaj> FINALE d.o.o., OIB 47804658288, Slovenska 14, 10000 Zagreb zastupanog po punomoćniku Ivica Družak</izvorni_sadrzaj>
    <derivirana_varijabla naziv="DomainObject.Predmet.ProtustrankaFormatedWithAdressOIB_1"> FINALE d.o.o., OIB 47804658288, Slovenska 14, 10000 Zagreb zastupanog po punomoćniku Ivica Družak</derivirana_varijabla>
  </DomainObject.Predmet.ProtustrankaFormatedWithAdressOIB>
  <DomainObject.Predmet.ProtustrankaWithAdress>
    <izvorni_sadrzaj>FINALE d.o.o. Slovenska 14, 10000 Zagreb</izvorni_sadrzaj>
    <derivirana_varijabla naziv="DomainObject.Predmet.ProtustrankaWithAdress_1">FINALE d.o.o. Slovenska 14, 10000 Zagreb</derivirana_varijabla>
  </DomainObject.Predmet.ProtustrankaWithAdress>
  <DomainObject.Predmet.ProtustrankaWithAdressOIB>
    <izvorni_sadrzaj>FINALE d.o.o., OIB 47804658288, Slovenska 14, 10000 Zagreb</izvorni_sadrzaj>
    <derivirana_varijabla naziv="DomainObject.Predmet.ProtustrankaWithAdressOIB_1">FINALE d.o.o., OIB 47804658288, Slovenska 14, 10000 Zagreb</derivirana_varijabla>
  </DomainObject.Predmet.ProtustrankaWithAdressOIB>
  <DomainObject.Predmet.ProtustrankaNazivFormated>
    <izvorni_sadrzaj>FINALE d.o.o.</izvorni_sadrzaj>
    <derivirana_varijabla naziv="DomainObject.Predmet.ProtustrankaNazivFormated_1">FINALE d.o.o.</derivirana_varijabla>
  </DomainObject.Predmet.ProtustrankaNazivFormated>
  <DomainObject.Predmet.ProtustrankaNazivFormatedOIB>
    <izvorni_sadrzaj>FINALE d.o.o., OIB 47804658288</izvorni_sadrzaj>
    <derivirana_varijabla naziv="DomainObject.Predmet.ProtustrankaNazivFormatedOIB_1">FINALE d.o.o., OIB 47804658288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FINALE d.o.o. zastupanog po punomoćniku Ivica Družak</item>
    </izvorni_sadrzaj>
    <derivirana_varijabla naziv="DomainObject.Predmet.ProtuStrankaListFormated_1">
      <item>FINALE d.o.o. zastupanog po punomoćniku Ivica Družak</item>
    </derivirana_varijabla>
  </DomainObject.Predmet.ProtuStrankaListFormated>
  <DomainObject.Predmet.ProtuStrankaListFormatedOIB>
    <izvorni_sadrzaj>
      <item>FINALE d.o.o., OIB 47804658288 zastupanog po punomoćniku Ivica Družak</item>
    </izvorni_sadrzaj>
    <derivirana_varijabla naziv="DomainObject.Predmet.ProtuStrankaListFormatedOIB_1">
      <item>FINALE d.o.o., OIB 47804658288 zastupanog po punomoćniku Ivica Družak</item>
    </derivirana_varijabla>
  </DomainObject.Predmet.ProtuStrankaListFormatedOIB>
  <DomainObject.Predmet.ProtuStrankaListFormatedWithAdress>
    <izvorni_sadrzaj>
      <item>FINALE d.o.o., Slovenska 14, 10000 Zagreb zastupanog po punomoćniku Ivica Družak</item>
    </izvorni_sadrzaj>
    <derivirana_varijabla naziv="DomainObject.Predmet.ProtuStrankaListFormatedWithAdress_1">
      <item>FINALE d.o.o., Slovenska 14, 10000 Zagreb zastupanog po punomoćniku Ivica Družak</item>
    </derivirana_varijabla>
  </DomainObject.Predmet.ProtuStrankaListFormatedWithAdress>
  <DomainObject.Predmet.ProtuStrankaListFormatedWithAdressOIB>
    <izvorni_sadrzaj>
      <item>FINALE d.o.o., OIB 47804658288, Slovenska 14, 10000 Zagreb zastupanog po punomoćniku Ivica Družak</item>
    </izvorni_sadrzaj>
    <derivirana_varijabla naziv="DomainObject.Predmet.ProtuStrankaListFormatedWithAdressOIB_1">
      <item>FINALE d.o.o., OIB 47804658288, Slovenska 14, 10000 Zagreb zastupanog po punomoćniku Ivica Družak</item>
    </derivirana_varijabla>
  </DomainObject.Predmet.ProtuStrankaListFormatedWithAdressOIB>
  <DomainObject.Predmet.ProtuStrankaListNazivFormated>
    <izvorni_sadrzaj>
      <item>FINALE d.o.o.</item>
    </izvorni_sadrzaj>
    <derivirana_varijabla naziv="DomainObject.Predmet.ProtuStrankaListNazivFormated_1">
      <item>FINALE d.o.o.</item>
    </derivirana_varijabla>
  </DomainObject.Predmet.ProtuStrankaListNazivFormated>
  <DomainObject.Predmet.ProtuStrankaListNazivFormatedOIB>
    <izvorni_sadrzaj>
      <item>FINALE d.o.o., OIB 47804658288</item>
    </izvorni_sadrzaj>
    <derivirana_varijabla naziv="DomainObject.Predmet.ProtuStrankaListNazivFormatedOIB_1">
      <item>FINALE d.o.o., OIB 47804658288</item>
    </derivirana_varijabla>
  </DomainObject.Predmet.ProtuStrankaListNazivFormatedOIB>
  <DomainObject.Predmet.OstaliListFormated>
    <izvorni_sadrzaj>
      <item>Ivica Družak punomoćnik sudionika u postupku FINALE d.o.o.</item>
    </izvorni_sadrzaj>
    <derivirana_varijabla naziv="DomainObject.Predmet.OstaliListFormated_1">
      <item>Ivica Družak punomoćnik sudionika u postupku FINALE d.o.o.</item>
    </derivirana_varijabla>
  </DomainObject.Predmet.OstaliListFormated>
  <DomainObject.Predmet.OstaliListFormatedOIB>
    <izvorni_sadrzaj>
      <item>Ivica Družak, OIB 78063500523 punomoćnik sudionika u postupku FINALE d.o.o.</item>
    </izvorni_sadrzaj>
    <derivirana_varijabla naziv="DomainObject.Predmet.OstaliListFormatedOIB_1">
      <item>Ivica Družak, OIB 78063500523 punomoćnik sudionika u postupku FINALE d.o.o.</item>
    </derivirana_varijabla>
  </DomainObject.Predmet.OstaliListFormatedOIB>
  <DomainObject.Predmet.OstaliListFormatedWithAdress>
    <izvorni_sadrzaj>
      <item>Ivica Družak, Slovenska Ulica 14, 10000 Zagreb punomoćnik sudionika u postupku FINALE d.o.o.</item>
    </izvorni_sadrzaj>
    <derivirana_varijabla naziv="DomainObject.Predmet.OstaliListFormatedWithAdress_1">
      <item>Ivica Družak, Slovenska Ulica 14, 10000 Zagreb punomoćnik sudionika u postupku FINALE d.o.o.</item>
    </derivirana_varijabla>
  </DomainObject.Predmet.OstaliListFormatedWithAdress>
  <DomainObject.Predmet.OstaliListFormatedWithAdressOIB>
    <izvorni_sadrzaj>
      <item>Ivica Družak, OIB 78063500523, Slovenska Ulica 14, 10000 Zagreb punomoćnik sudionika u postupku FINALE d.o.o.</item>
    </izvorni_sadrzaj>
    <derivirana_varijabla naziv="DomainObject.Predmet.OstaliListFormatedWithAdressOIB_1">
      <item>Ivica Družak, OIB 78063500523, Slovenska Ulica 14, 10000 Zagreb punomoćnik sudionika u postupku FINALE d.o.o.</item>
    </derivirana_varijabla>
  </DomainObject.Predmet.OstaliListFormatedWithAdressOIB>
  <DomainObject.Predmet.OstaliListNazivFormated>
    <izvorni_sadrzaj>
      <item>Ivica Družak</item>
    </izvorni_sadrzaj>
    <derivirana_varijabla naziv="DomainObject.Predmet.OstaliListNazivFormated_1">
      <item>Ivica Družak</item>
    </derivirana_varijabla>
  </DomainObject.Predmet.OstaliListNazivFormated>
  <DomainObject.Predmet.OstaliListNazivFormatedOIB>
    <izvorni_sadrzaj>
      <item>Ivica Družak, OIB 78063500523</item>
    </izvorni_sadrzaj>
    <derivirana_varijabla naziv="DomainObject.Predmet.OstaliListNazivFormatedOIB_1">
      <item>Ivica Družak, OIB 78063500523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FINALE d.o.o.</izvorni_sadrzaj>
    <derivirana_varijabla naziv="DomainObject.Predmet.ProtustrankaIDrugi_1">FINALE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FINALE d.o.o., OIB 47804658288, Slovenska 14, 10000 Zagreb</izvorni_sadrzaj>
    <derivirana_varijabla naziv="DomainObject.Predmet.ProtustrankaIDrugiAdressOIB_1">FINALE d.o.o., OIB 47804658288, Slovenska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FINALE d.o.o.</item>
      <item>Ivica Družak</item>
    </izvorni_sadrzaj>
    <derivirana_varijabla naziv="DomainObject.Predmet.SudioniciListNaziv_1">
      <item>FINA Regionalni centar Zagreb</item>
      <item>FINALE d.o.o.</item>
      <item>Ivica Družak</item>
    </derivirana_varijabla>
  </DomainObject.Predmet.SudioniciListNaziv>
  <DomainObject.Predmet.SudioniciListAdressOIB>
    <izvorni_sadrzaj>
      <item>FINA Regionalni centar Zagreb, OIB 85821130368, Trg svibanjski žrtava 1995. 1,10000 Zagreb</item>
      <item>FINALE d.o.o., OIB 47804658288, Slovenska 14,10000 Zagreb</item>
      <item>Ivica Družak, OIB 78063500523, Slovenska Ulica 14,10000 Zagreb</item>
    </izvorni_sadrzaj>
    <derivirana_varijabla naziv="DomainObject.Predmet.SudioniciListAdressOIB_1">
      <item>FINA Regionalni centar Zagreb, OIB 85821130368, Trg svibanjski žrtava 1995. 1,10000 Zagreb</item>
      <item>FINALE d.o.o., OIB 47804658288, Slovenska 14,10000 Zagreb</item>
      <item>Ivica Družak, OIB 78063500523, Slovenska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47804658288</item>
      <item>, OIB 78063500523</item>
    </izvorni_sadrzaj>
    <derivirana_varijabla naziv="DomainObject.Predmet.SudioniciListNazivOIB_1">
      <item>, OIB 85821130368</item>
      <item>, OIB 47804658288</item>
      <item>, OIB 78063500523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955</properties:Words>
  <properties:Characters>5138</properties:Characters>
  <properties:Lines>116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2017-09-28T11:10:00Z</dcterms:created>
  <dc:creator>Korisnik</dc:creator>
  <cp:lastModifiedBy>Goranka Boljkovac</cp:lastModifiedBy>
  <cp:lastPrinted>2017-09-28T11:19:00Z</cp:lastPrinted>
  <dcterms:modified xmlns:xsi="http://www.w3.org/2001/XMLSchema-instance" xsi:type="dcterms:W3CDTF">2017-09-28T11:21:00Z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