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3219" w14:paraId="2813219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090DA8">
        <w:t>58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090DA8">
        <w:t>2</w:t>
      </w:r>
      <w:r w:rsidR="00814557" w:rsidRPr="006F1FF1">
        <w:t xml:space="preserve">. </w:t>
      </w:r>
      <w:r w:rsidR="00090DA8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CF76CA">
        <w:t>štvo E-</w:t>
      </w:r>
      <w:r w:rsidR="00A906FC">
        <w:t>199</w:t>
      </w:r>
      <w:r w:rsidR="002C5E3E">
        <w:t xml:space="preserve">, </w:t>
      </w:r>
      <w:r w:rsidR="00103A86" w:rsidRPr="00103A86">
        <w:t>PARKIRNO MJESTO</w:t>
      </w:r>
      <w:r w:rsidR="00A906FC">
        <w:t xml:space="preserve"> - P 92</w:t>
      </w:r>
      <w:r w:rsidR="00103A86" w:rsidRPr="00103A86">
        <w:t xml:space="preserve">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090DA8">
        <w:t>2</w:t>
      </w:r>
      <w:r w:rsidR="00814557" w:rsidRPr="006F1FF1">
        <w:t xml:space="preserve">. </w:t>
      </w:r>
      <w:r w:rsidR="00090DA8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342B99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342B99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342B99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090DA8">
      <w:t>58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0DA8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23FD"/>
    <w:rsid w:val="002F3220"/>
    <w:rsid w:val="0030612B"/>
    <w:rsid w:val="00312AB9"/>
    <w:rsid w:val="00315970"/>
    <w:rsid w:val="003233E8"/>
    <w:rsid w:val="00331223"/>
    <w:rsid w:val="00342B99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23D4B"/>
    <w:rsid w:val="00646F4A"/>
    <w:rsid w:val="0066028B"/>
    <w:rsid w:val="00666D9F"/>
    <w:rsid w:val="006B63D6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6E43"/>
    <w:rsid w:val="00A906FC"/>
    <w:rsid w:val="00AA3496"/>
    <w:rsid w:val="00AB1013"/>
    <w:rsid w:val="00AB1C0D"/>
    <w:rsid w:val="00AB589F"/>
    <w:rsid w:val="00AC45C1"/>
    <w:rsid w:val="00AF0FC8"/>
    <w:rsid w:val="00B25F7A"/>
    <w:rsid w:val="00B53079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C6ECE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21233"/>
    <w:rsid w:val="00D21EC9"/>
    <w:rsid w:val="00D22521"/>
    <w:rsid w:val="00D23FAD"/>
    <w:rsid w:val="00D35034"/>
    <w:rsid w:val="00D37DC6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E3156"/>
    <w:rsid w:val="00EF31BC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2B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B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B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B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B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2B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B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B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B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B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St-5/2018-57</izvorni_sadrzaj>
    <derivirana_varijabla naziv="DomainObject.PredzadnjaOdlukaIzPredmeta.Oznaka_1">St-5/2018-57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63358F-466E-4289-A518-249AD55262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2449</properties:Characters>
  <properties:Lines>77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2018-10-23T13:03:00Z</dcterms:created>
  <dc:creator>Srđan Gavranić</dc:creator>
  <cp:lastModifiedBy>Ante Rubelj</cp:lastModifiedBy>
  <cp:lastPrinted>2018-11-05T12:22:00Z</cp:lastPrinted>
  <dcterms:modified xmlns:xsi="http://www.w3.org/2001/XMLSchema-instance" xsi:type="dcterms:W3CDTF">2018-11-05T12:22:00Z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E-199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