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01d6" w14:paraId="6bf01d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B6394">
        <w:t>21</w:t>
      </w:r>
      <w:r w:rsidR="004854D4">
        <w:t>7</w:t>
      </w:r>
      <w:r w:rsidRPr="00151FF0">
        <w:t>/1</w:t>
      </w:r>
      <w:r w:rsidR="001B7186">
        <w:t>6</w:t>
      </w:r>
      <w:r w:rsidRPr="00151FF0">
        <w:t>-</w:t>
      </w:r>
      <w:r w:rsidR="009502E3">
        <w:t>2</w:t>
      </w:r>
      <w:r w:rsidR="00AB6394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B6394" w:rsidRPr="00AB6394">
        <w:t>ALMIR d.o.o. za proizvodnju, trgovinu i usluge, Osijek, Ružina 17, MBS 030153243, OIB 70098708916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A37DE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A37DE" w:rsidRPr="00DA37DE">
        <w:t>Krešimir</w:t>
      </w:r>
      <w:r w:rsidR="00DA37DE">
        <w:t>u</w:t>
      </w:r>
      <w:r w:rsidR="00DA37DE" w:rsidRPr="00DA37DE">
        <w:t xml:space="preserve"> Panjaković, Osijek, Kapucinska 27/2, OIB 39814088271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A37DE" w:rsidRPr="00DA37DE">
        <w:t>ALMIR d.o.o. za proizvodnju, trgovinu i usluge, Osijek, Ružina 17, MBS 030153243, OIB 70098708916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D51D7D">
        <w:t xml:space="preserve">broj HR </w:t>
      </w:r>
      <w:r w:rsidR="00EC3792">
        <w:t>1123400093110341891</w:t>
      </w:r>
      <w:r w:rsidR="00D51D7D">
        <w:t xml:space="preserve">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C3792">
        <w:t>21</w:t>
      </w:r>
      <w:r w:rsidR="00F15D64">
        <w:t>7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EC3792">
        <w:t>7</w:t>
      </w:r>
      <w:r w:rsidR="009B0F1B">
        <w:t xml:space="preserve"> od </w:t>
      </w:r>
      <w:r w:rsidR="00EC3792">
        <w:t>24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EC3792">
        <w:t>Krešimir</w:t>
      </w:r>
      <w:r w:rsidR="00702C11">
        <w:t xml:space="preserve"> Panjaković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22748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4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B6394" w:rsidRPr="00AB6394">
      <w:t>14 St-217/16-20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24B3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4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4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4B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4B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4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4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4B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4B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ALMIR d.o.o. za proizvodnju, trgovinu i usluge</izvorni_sadrzaj>
    <derivirana_varijabla naziv="DomainObject.Predmet.ProtustrankaFormated_1">  ALMIR d.o.o. za proizvodnju, trgovinu i usluge</derivirana_varijabla>
  </DomainObject.Predmet.ProtustrankaFormated>
  <DomainObject.Predmet.ProtustrankaFormatedOIB>
    <izvorni_sadrzaj>  ALMIR d.o.o. za proizvodnju, trgovinu i usluge, OIB 70098708916</izvorni_sadrzaj>
    <derivirana_varijabla naziv="DomainObject.Predmet.ProtustrankaFormatedOIB_1">  ALMIR d.o.o. za proizvodnju, trgovinu i usluge, OIB 70098708916</derivirana_varijabla>
  </DomainObject.Predmet.ProtustrankaFormatedOIB>
  <DomainObject.Predmet.ProtustrankaFormatedWithAdress>
    <izvorni_sadrzaj> ALMIR d.o.o. za proizvodnju, trgovinu i usluge, Ružina 17, 31000 Osijek</izvorni_sadrzaj>
    <derivirana_varijabla naziv="DomainObject.Predmet.ProtustrankaFormatedWithAdress_1"> ALMIR d.o.o. za proizvodnju, trgovinu i usluge, Ružina 17, 31000 Osijek</derivirana_varijabla>
  </DomainObject.Predmet.ProtustrankaFormatedWithAdress>
  <DomainObject.Predmet.ProtustrankaFormatedWithAdressOIB>
    <izvorni_sadrzaj> ALMIR d.o.o. za proizvodnju, trgovinu i usluge, OIB 70098708916, Ružina 17, 31000 Osijek</izvorni_sadrzaj>
    <derivirana_varijabla naziv="DomainObject.Predmet.ProtustrankaFormatedWithAdressOIB_1"> ALMIR d.o.o. za proizvodnju, trgovinu i usluge, OIB 70098708916, Ružina 17, 31000 Osijek</derivirana_varijabla>
  </DomainObject.Predmet.ProtustrankaFormatedWithAdressOIB>
  <DomainObject.Predmet.ProtustrankaWithAdress>
    <izvorni_sadrzaj>ALMIR d.o.o. za proizvodnju, trgovinu i usluge Ružina 17, 31000 Osijek</izvorni_sadrzaj>
    <derivirana_varijabla naziv="DomainObject.Predmet.ProtustrankaWithAdress_1">ALMIR d.o.o. za proizvodnju, trgovinu i usluge Ružina 17, 31000 Osijek</derivirana_varijabla>
  </DomainObject.Predmet.ProtustrankaWithAdress>
  <DomainObject.Predmet.ProtustrankaWithAdressOIB>
    <izvorni_sadrzaj>ALMIR d.o.o. za proizvodnju, trgovinu i usluge, OIB 70098708916, Ružina 17, 31000 Osijek</izvorni_sadrzaj>
    <derivirana_varijabla naziv="DomainObject.Predmet.ProtustrankaWithAdressOIB_1">ALMIR d.o.o. za proizvodnju, trgovinu i usluge, OIB 70098708916, Ružina 17, 31000 Osijek</derivirana_varijabla>
  </DomainObject.Predmet.ProtustrankaWithAdressOIB>
  <DomainObject.Predmet.ProtustrankaNazivFormated>
    <izvorni_sadrzaj>ALMIR d.o.o. za proizvodnju, trgovinu i usluge</izvorni_sadrzaj>
    <derivirana_varijabla naziv="DomainObject.Predmet.ProtustrankaNazivFormated_1">ALMIR d.o.o. za proizvodnju, trgovinu i usluge</derivirana_varijabla>
  </DomainObject.Predmet.ProtustrankaNazivFormated>
  <DomainObject.Predmet.ProtustrankaNazivFormatedOIB>
    <izvorni_sadrzaj>ALMIR d.o.o. za proizvodnju, trgovinu i usluge, OIB 70098708916</izvorni_sadrzaj>
    <derivirana_varijabla naziv="DomainObject.Predmet.ProtustrankaNazivFormatedOIB_1">ALMIR d.o.o. za proizvodnju, trgovinu i usluge, OIB 70098708916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ALMIR d.o.o. za proizvodnju, trgovinu i usluge</item>
    </izvorni_sadrzaj>
    <derivirana_varijabla naziv="DomainObject.Predmet.ProtuStrankaListFormated_1">
      <item>ALMIR d.o.o. za proizvodnju, trgovinu i usluge</item>
    </derivirana_varijabla>
  </DomainObject.Predmet.ProtuStrankaListFormated>
  <DomainObject.Predmet.ProtuStrankaListFormatedOIB>
    <izvorni_sadrzaj>
      <item>ALMIR d.o.o. za proizvodnju, trgovinu i usluge, OIB 70098708916</item>
    </izvorni_sadrzaj>
    <derivirana_varijabla naziv="DomainObject.Predmet.ProtuStrankaListFormatedOIB_1">
      <item>ALMIR d.o.o. za proizvodnju, trgovinu i usluge, OIB 70098708916</item>
    </derivirana_varijabla>
  </DomainObject.Predmet.ProtuStrankaListFormatedOIB>
  <DomainObject.Predmet.ProtuStrankaListFormatedWithAdress>
    <izvorni_sadrzaj>
      <item>ALMIR d.o.o. za proizvodnju, trgovinu i usluge, Ružina 17, 31000 Osijek</item>
    </izvorni_sadrzaj>
    <derivirana_varijabla naziv="DomainObject.Predmet.ProtuStrankaListFormatedWithAdress_1">
      <item>ALMIR d.o.o. za proizvodnju, trgovinu i usluge, Ružina 17, 31000 Osijek</item>
    </derivirana_varijabla>
  </DomainObject.Predmet.ProtuStrankaListFormatedWithAdress>
  <DomainObject.Predmet.ProtuStrankaListFormatedWithAdressOIB>
    <izvorni_sadrzaj>
      <item>ALMIR d.o.o. za proizvodnju, trgovinu i usluge, OIB 70098708916, Ružina 17, 31000 Osijek</item>
    </izvorni_sadrzaj>
    <derivirana_varijabla naziv="DomainObject.Predmet.ProtuStrankaListFormatedWithAdressOIB_1">
      <item>ALMIR d.o.o. za proizvodnju, trgovinu i usluge, OIB 70098708916, Ružina 17, 31000 Osijek</item>
    </derivirana_varijabla>
  </DomainObject.Predmet.ProtuStrankaListFormatedWithAdressOIB>
  <DomainObject.Predmet.ProtuStrankaListNazivFormated>
    <izvorni_sadrzaj>
      <item>ALMIR d.o.o. za proizvodnju, trgovinu i usluge</item>
    </izvorni_sadrzaj>
    <derivirana_varijabla naziv="DomainObject.Predmet.ProtuStrankaListNazivFormated_1">
      <item>ALMIR d.o.o. za proizvodnju, trgovinu i usluge</item>
    </derivirana_varijabla>
  </DomainObject.Predmet.ProtuStrankaListNazivFormated>
  <DomainObject.Predmet.ProtuStrankaListNazivFormatedOIB>
    <izvorni_sadrzaj>
      <item>ALMIR d.o.o. za proizvodnju, trgovinu i usluge, OIB 70098708916</item>
    </izvorni_sadrzaj>
    <derivirana_varijabla naziv="DomainObject.Predmet.ProtuStrankaListNazivFormatedOIB_1">
      <item>ALMIR d.o.o. za proizvodnju, trgovinu i usluge, OIB 70098708916</item>
    </derivirana_varijabla>
  </DomainObject.Predmet.ProtuStrankaListNazivFormatedOIB>
  <DomainObject.Predmet.OstaliListFormated>
    <izvorni_sadrzaj>
      <item>ŽDO GUO Osijek</item>
      <item>Krešimir Panjaković</item>
      <item>Dževat Paralangaj</item>
    </izvorni_sadrzaj>
    <derivirana_varijabla naziv="DomainObject.Predmet.OstaliListFormated_1">
      <item>ŽDO GUO Osijek</item>
      <item>Krešimir Panjaković</item>
      <item>Dževat Paralangaj</item>
    </derivirana_varijabla>
  </DomainObject.Predmet.OstaliListFormated>
  <DomainObject.Predmet.OstaliListFormatedOIB>
    <izvorni_sadrzaj>
      <item>ŽDO GUO Osijek</item>
      <item>Krešimir Panjaković, OIB 39814088271</item>
      <item>Dževat Paralangaj, OIB 80093775920</item>
    </izvorni_sadrzaj>
    <derivirana_varijabla naziv="DomainObject.Predmet.OstaliListFormatedOIB_1">
      <item>ŽDO GUO Osijek</item>
      <item>Krešimir Panjaković, OIB 39814088271</item>
      <item>Dževat Paralangaj, OIB 80093775920</item>
    </derivirana_varijabla>
  </DomainObject.Predmet.OstaliListFormatedOIB>
  <DomainObject.Predmet.OstaliListFormatedWithAdress>
    <izvorni_sadrzaj>
      <item>ŽDO GUO Osijek</item>
      <item>Krešimir Panjaković, Kapucinska 27/2, 31000 Osijek</item>
      <item>Dževat Paralangaj, Ružina ulica 17, 31000 Osijek</item>
    </izvorni_sadrzaj>
    <derivirana_varijabla naziv="DomainObject.Predmet.OstaliListFormatedWithAdress_1">
      <item>ŽDO GUO Osijek</item>
      <item>Krešimir Panjaković, Kapucinska 27/2, 31000 Osijek</item>
      <item>Dževat Paralangaj, Ružina ulica 17, 31000 Osijek</item>
    </derivirana_varijabla>
  </DomainObject.Predmet.OstaliListFormatedWithAdress>
  <DomainObject.Predmet.OstaliListFormatedWithAdressOIB>
    <izvorni_sadrzaj>
      <item>ŽDO GUO Osijek</item>
      <item>Krešimir Panjaković, OIB 39814088271, Kapucinska 27/2, 31000 Osijek</item>
      <item>Dževat Paralangaj, OIB 80093775920, Ružina ulica 17, 31000 Osijek</item>
    </izvorni_sadrzaj>
    <derivirana_varijabla naziv="DomainObject.Predmet.OstaliListFormatedWithAdressOIB_1">
      <item>ŽDO GUO Osijek</item>
      <item>Krešimir Panjaković, OIB 39814088271, Kapucinska 27/2, 31000 Osijek</item>
      <item>Dževat Paralangaj, OIB 80093775920, Ružina ulica 17, 31000 Osijek</item>
    </derivirana_varijabla>
  </DomainObject.Predmet.OstaliListFormatedWithAdressOIB>
  <DomainObject.Predmet.OstaliListNazivFormated>
    <izvorni_sadrzaj>
      <item>ŽDO GUO Osijek</item>
      <item>Krešimir Panjaković</item>
      <item>Dževat Paralangaj</item>
    </izvorni_sadrzaj>
    <derivirana_varijabla naziv="DomainObject.Predmet.OstaliListNazivFormated_1">
      <item>ŽDO GUO Osijek</item>
      <item>Krešimir Panjaković</item>
      <item>Dževat Paralangaj</item>
    </derivirana_varijabla>
  </DomainObject.Predmet.OstaliListNazivFormated>
  <DomainObject.Predmet.OstaliListNazivFormatedOIB>
    <izvorni_sadrzaj>
      <item>ŽDO GUO Osijek</item>
      <item>Krešimir Panjaković, OIB 39814088271</item>
      <item>Dževat Paralangaj, OIB 80093775920</item>
    </izvorni_sadrzaj>
    <derivirana_varijabla naziv="DomainObject.Predmet.OstaliListNazivFormatedOIB_1">
      <item>ŽDO GUO Osijek</item>
      <item>Krešimir Panjaković, OIB 39814088271</item>
      <item>Dževat Paralangaj, OIB 80093775920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ALMIR d.o.o. za proizvodnju, trgovinu i usluge</izvorni_sadrzaj>
    <derivirana_varijabla naziv="DomainObject.Predmet.ProtustrankaIDrugi_1">ALMIR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ALMIR d.o.o. za proizvodnju, trgovinu i usluge, OIB 70098708916, Ružina 17, 31000 Osijek</izvorni_sadrzaj>
    <derivirana_varijabla naziv="DomainObject.Predmet.ProtustrankaIDrugiAdressOIB_1">ALMIR d.o.o. za proizvodnju, trgovinu i usluge, OIB 70098708916, Ružina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ALMIR d.o.o. za proizvodnju, trgovinu i usluge</item>
      <item>ŽDO GUO Osijek</item>
      <item>Krešimir Panjaković</item>
      <item>Dževat Paralangaj</item>
    </izvorni_sadrzaj>
    <derivirana_varijabla naziv="DomainObject.Predmet.SudioniciListNaziv_1">
      <item>FINA RC OSIJEK</item>
      <item>ALMIR d.o.o. za proizvodnju, trgovinu i usluge</item>
      <item>ŽDO GUO Osijek</item>
      <item>Krešimir Panjaković</item>
      <item>Dževat Paralangaj</item>
    </derivirana_varijabla>
  </DomainObject.Predmet.SudioniciListNaziv>
  <DomainObject.Predmet.SudioniciListAdressOIB>
    <izvorni_sadrzaj>
      <item>FINA RC OSIJEK, OIB 85821130368, L. JEGERA 3,31000 Osijek</item>
      <item>ALMIR d.o.o. za proizvodnju, trgovinu i usluge, OIB 70098708916, Ružina 17,31000 Osijek</item>
      <item>ŽDO GUO Osijek</item>
      <item>Krešimir Panjaković, OIB 39814088271, Kapucinska 27/2,31000 Osijek</item>
      <item>Dževat Paralangaj, OIB 80093775920, Ružina ulica 17,31000 Osijek</item>
    </izvorni_sadrzaj>
    <derivirana_varijabla naziv="DomainObject.Predmet.SudioniciListAdressOIB_1">
      <item>FINA RC OSIJEK, OIB 85821130368, L. JEGERA 3,31000 Osijek</item>
      <item>ALMIR d.o.o. za proizvodnju, trgovinu i usluge, OIB 70098708916, Ružina 17,31000 Osijek</item>
      <item>ŽDO GUO Osijek</item>
      <item>Krešimir Panjaković, OIB 39814088271, Kapucinska 27/2,31000 Osijek</item>
      <item>Dževat Paralangaj, OIB 80093775920, Ružina ulica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70098708916</item>
      <item>, OIB null</item>
      <item>, OIB 39814088271</item>
      <item>, OIB 80093775920</item>
    </izvorni_sadrzaj>
    <derivirana_varijabla naziv="DomainObject.Predmet.SudioniciListNazivOIB_1">
      <item>, OIB 85821130368</item>
      <item>, OIB 70098708916</item>
      <item>, OIB null</item>
      <item>, OIB 39814088271</item>
      <item>, OIB 80093775920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2410</properties:Characters>
  <properties:Lines>73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