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71cb" w14:paraId="03071cb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B04611">
        <w:t>7616</w:t>
      </w:r>
      <w:r>
        <w:t>/201</w:t>
      </w:r>
      <w:r w:rsidR="00A55E79">
        <w:t>5</w:t>
      </w:r>
      <w:r w:rsidR="005320E0">
        <w:t>-10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A1686E">
        <w:t>ER projekt d.o.o., Vrhovec 138, Zagreb, OIB:</w:t>
      </w:r>
      <w:r w:rsidR="00A1686E" w:rsidRPr="00337465">
        <w:t>56278438409</w:t>
      </w:r>
      <w:r w:rsidR="004C6607">
        <w:t xml:space="preserve">, dana </w:t>
      </w:r>
      <w:r w:rsidR="002274C3">
        <w:t>07</w:t>
      </w:r>
      <w:r w:rsidR="00A7042C">
        <w:t>. veljače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A1686E">
        <w:t>ER projekt d.o.o., Vrhovec 138, Zagreb, OIB:</w:t>
      </w:r>
      <w:r w:rsidR="00A1686E" w:rsidRPr="00337465">
        <w:t>56278438409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2274C3">
        <w:t>07</w:t>
      </w:r>
      <w:r>
        <w:t xml:space="preserve">. </w:t>
      </w:r>
      <w:r w:rsidR="00BB5A62">
        <w:t>veljače</w:t>
      </w:r>
      <w:r>
        <w:t xml:space="preserve"> </w:t>
      </w:r>
      <w:r w:rsidR="00BB5A62">
        <w:t>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2D4B8F">
        <w:t xml:space="preserve">IVAN GJURAŠIĆ iz Zagreba, Petrinjska 28,  OIB: </w:t>
      </w:r>
      <w:r w:rsidR="002D4B8F" w:rsidRPr="00BC560B">
        <w:t>66025260916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A1686E">
        <w:t>ER projekt d.o.o., Vrhovec 138, Zagreb, OIB:</w:t>
      </w:r>
      <w:r w:rsidR="00A1686E" w:rsidRPr="00337465">
        <w:t>56278438409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2274C3">
        <w:t>07</w:t>
      </w:r>
      <w:r>
        <w:t xml:space="preserve">. </w:t>
      </w:r>
      <w:r w:rsidR="00BB5A62">
        <w:t>veljače</w:t>
      </w:r>
      <w:r>
        <w:t xml:space="preserve"> 201</w:t>
      </w:r>
      <w:r w:rsidR="00BB5A62">
        <w:t>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5320E0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5320E0" w:rsidP="00DF1FFF" w:rsidR="005320E0">
      <w:pPr>
        <w:pStyle w:val="Bezproreda"/>
      </w:pPr>
    </w:p>
    <w:p w:rsidRDefault="005320E0" w:rsidP="005320E0" w:rsidR="005320E0">
      <w:pPr>
        <w:jc w:val="right"/>
      </w:pPr>
      <w:r>
        <w:t>Za točnost otpravka-ovlašteni službenik:</w:t>
      </w:r>
    </w:p>
    <w:p w:rsidRDefault="005320E0" w:rsidP="005320E0" w:rsidR="005320E0" w:rsidRPr="005320E0">
      <w:pPr>
        <w:jc w:val="right"/>
      </w:pPr>
      <w:r>
        <w:t xml:space="preserve">Tanja Štraubert </w:t>
      </w:r>
    </w:p>
    <w:sectPr w:rsidSect="00EF1FD3" w:rsidR="005320E0" w:rsidRPr="005320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611" w:rsidR="00B0461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611" w:rsidR="00B0461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611" w:rsidR="00B046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611" w:rsidR="00B04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AB0">
          <w:rPr>
            <w:noProof/>
          </w:rPr>
          <w:t>2</w:t>
        </w:r>
        <w:r>
          <w:fldChar w:fldCharType="end"/>
        </w:r>
      </w:p>
      <w:p w:rsidRDefault="00A55E79" w:rsidP="00047C0E" w:rsidR="00EF1FD3">
        <w:pPr>
          <w:pStyle w:val="Zaglavlje"/>
          <w:jc w:val="right"/>
        </w:pPr>
        <w:r w:rsidRPr="00A55E79">
          <w:t>86.St-</w:t>
        </w:r>
        <w:r w:rsidR="00B04611">
          <w:t>7616</w:t>
        </w:r>
        <w:r w:rsidRPr="00A55E79">
          <w:t>/2015</w:t>
        </w:r>
      </w:p>
    </w:sdtContent>
  </w:sdt>
  <w:p w:rsidRDefault="00EF1FD3" w:rsidR="00EF1FD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611" w:rsidR="00B0461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0AB0"/>
    <w:rsid w:val="00023CE8"/>
    <w:rsid w:val="00047C0E"/>
    <w:rsid w:val="00050231"/>
    <w:rsid w:val="00060D3D"/>
    <w:rsid w:val="00060DE0"/>
    <w:rsid w:val="00076E19"/>
    <w:rsid w:val="000B516E"/>
    <w:rsid w:val="001256E8"/>
    <w:rsid w:val="00131FCD"/>
    <w:rsid w:val="001371FB"/>
    <w:rsid w:val="00140CC4"/>
    <w:rsid w:val="0016546D"/>
    <w:rsid w:val="00170C0D"/>
    <w:rsid w:val="001901D5"/>
    <w:rsid w:val="001B22F8"/>
    <w:rsid w:val="002274C3"/>
    <w:rsid w:val="00247445"/>
    <w:rsid w:val="00255C52"/>
    <w:rsid w:val="002B00A7"/>
    <w:rsid w:val="002D4B8F"/>
    <w:rsid w:val="002F6712"/>
    <w:rsid w:val="00333A1C"/>
    <w:rsid w:val="00347A0B"/>
    <w:rsid w:val="00373CE0"/>
    <w:rsid w:val="003A3366"/>
    <w:rsid w:val="003C4308"/>
    <w:rsid w:val="00453E80"/>
    <w:rsid w:val="004732BB"/>
    <w:rsid w:val="004C6607"/>
    <w:rsid w:val="004E266D"/>
    <w:rsid w:val="005320E0"/>
    <w:rsid w:val="00560218"/>
    <w:rsid w:val="00610C35"/>
    <w:rsid w:val="006316EF"/>
    <w:rsid w:val="00661915"/>
    <w:rsid w:val="00677951"/>
    <w:rsid w:val="00682681"/>
    <w:rsid w:val="00776E83"/>
    <w:rsid w:val="007E0897"/>
    <w:rsid w:val="00814226"/>
    <w:rsid w:val="00841485"/>
    <w:rsid w:val="00872C91"/>
    <w:rsid w:val="008B4E3A"/>
    <w:rsid w:val="00916048"/>
    <w:rsid w:val="00935469"/>
    <w:rsid w:val="0095531C"/>
    <w:rsid w:val="00A1686E"/>
    <w:rsid w:val="00A55E79"/>
    <w:rsid w:val="00A7042C"/>
    <w:rsid w:val="00AA318A"/>
    <w:rsid w:val="00AA7B27"/>
    <w:rsid w:val="00AE11D4"/>
    <w:rsid w:val="00AF31C3"/>
    <w:rsid w:val="00B04611"/>
    <w:rsid w:val="00BA01C4"/>
    <w:rsid w:val="00BA2A5A"/>
    <w:rsid w:val="00BB5A62"/>
    <w:rsid w:val="00BC1874"/>
    <w:rsid w:val="00C136F3"/>
    <w:rsid w:val="00CD3023"/>
    <w:rsid w:val="00CE1F40"/>
    <w:rsid w:val="00CF4D80"/>
    <w:rsid w:val="00D976A9"/>
    <w:rsid w:val="00DC0AA2"/>
    <w:rsid w:val="00DE059B"/>
    <w:rsid w:val="00DE6976"/>
    <w:rsid w:val="00DF1FFF"/>
    <w:rsid w:val="00E01860"/>
    <w:rsid w:val="00E315C8"/>
    <w:rsid w:val="00E72249"/>
    <w:rsid w:val="00E74E3E"/>
    <w:rsid w:val="00E75E0F"/>
    <w:rsid w:val="00E84179"/>
    <w:rsid w:val="00EB17B3"/>
    <w:rsid w:val="00EB2EB2"/>
    <w:rsid w:val="00EC2BAB"/>
    <w:rsid w:val="00EC4E35"/>
    <w:rsid w:val="00EC58B8"/>
    <w:rsid w:val="00EF1FD3"/>
    <w:rsid w:val="00F26DF2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5320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0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0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0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0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5320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0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0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0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0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7616</izvorni_sadrzaj>
    <derivirana_varijabla naziv="DomainObject.Predmet.Broj_1">7616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St-7616/2015</izvorni_sadrzaj>
    <derivirana_varijabla naziv="DomainObject.Predmet.OznakaBroj_1">St-7616/2015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 projekt d.o.o. zastupanog po punomoćniku Igor Kruhek</izvorni_sadrzaj>
    <derivirana_varijabla naziv="DomainObject.Predmet.ProtustrankaFormated_1">  ER projekt d.o.o. zastupanog po punomoćniku Igor Kruhek</derivirana_varijabla>
  </DomainObject.Predmet.ProtustrankaFormated>
  <DomainObject.Predmet.ProtustrankaFormatedOIB>
    <izvorni_sadrzaj>  ER projekt d.o.o., OIB 56278438409 zastupanog po punomoćniku Igor Kruhek</izvorni_sadrzaj>
    <derivirana_varijabla naziv="DomainObject.Predmet.ProtustrankaFormatedOIB_1">  ER projekt d.o.o., OIB 56278438409 zastupanog po punomoćniku Igor Kruhek</derivirana_varijabla>
  </DomainObject.Predmet.ProtustrankaFormatedOIB>
  <DomainObject.Predmet.ProtustrankaFormatedWithAdress>
    <izvorni_sadrzaj> ER projekt d.o.o., Vrhovec 138, 10000 Zagreb zastupanog po punomoćniku Igor Kruhek</izvorni_sadrzaj>
    <derivirana_varijabla naziv="DomainObject.Predmet.ProtustrankaFormatedWithAdress_1"> ER projekt d.o.o., Vrhovec 138, 10000 Zagreb zastupanog po punomoćniku Igor Kruhek</derivirana_varijabla>
  </DomainObject.Predmet.ProtustrankaFormatedWithAdress>
  <DomainObject.Predmet.ProtustrankaFormatedWithAdressOIB>
    <izvorni_sadrzaj> ER projekt d.o.o., OIB 56278438409, Vrhovec 138, 10000 Zagreb zastupanog po punomoćniku Igor Kruhek</izvorni_sadrzaj>
    <derivirana_varijabla naziv="DomainObject.Predmet.ProtustrankaFormatedWithAdressOIB_1"> ER projekt d.o.o., OIB 56278438409, Vrhovec 138, 10000 Zagreb zastupanog po punomoćniku Igor Kruhek</derivirana_varijabla>
  </DomainObject.Predmet.ProtustrankaFormatedWithAdressOIB>
  <DomainObject.Predmet.ProtustrankaWithAdress>
    <izvorni_sadrzaj>ER projekt d.o.o. Vrhovec 138, 10000 Zagreb</izvorni_sadrzaj>
    <derivirana_varijabla naziv="DomainObject.Predmet.ProtustrankaWithAdress_1">ER projekt d.o.o. Vrhovec 138, 10000 Zagreb</derivirana_varijabla>
  </DomainObject.Predmet.ProtustrankaWithAdress>
  <DomainObject.Predmet.ProtustrankaWithAdressOIB>
    <izvorni_sadrzaj>ER projekt d.o.o., OIB 56278438409, Vrhovec 138, 10000 Zagreb</izvorni_sadrzaj>
    <derivirana_varijabla naziv="DomainObject.Predmet.ProtustrankaWithAdressOIB_1">ER projekt d.o.o., OIB 56278438409, Vrhovec 138, 10000 Zagreb</derivirana_varijabla>
  </DomainObject.Predmet.ProtustrankaWithAdressOIB>
  <DomainObject.Predmet.ProtustrankaNazivFormated>
    <izvorni_sadrzaj>ER projekt d.o.o.</izvorni_sadrzaj>
    <derivirana_varijabla naziv="DomainObject.Predmet.ProtustrankaNazivFormated_1">ER projekt d.o.o.</derivirana_varijabla>
  </DomainObject.Predmet.ProtustrankaNazivFormated>
  <DomainObject.Predmet.ProtustrankaNazivFormatedOIB>
    <izvorni_sadrzaj>ER projekt d.o.o., OIB 56278438409</izvorni_sadrzaj>
    <derivirana_varijabla naziv="DomainObject.Predmet.ProtustrankaNazivFormatedOIB_1">ER projekt d.o.o., OIB 56278438409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 projekt d.o.o. zastupanog po punomoćniku Igor Kruhek</item>
    </izvorni_sadrzaj>
    <derivirana_varijabla naziv="DomainObject.Predmet.ProtuStrankaListFormated_1">
      <item>ER projekt d.o.o. zastupanog po punomoćniku Igor Kruhek</item>
    </derivirana_varijabla>
  </DomainObject.Predmet.ProtuStrankaListFormated>
  <DomainObject.Predmet.ProtuStrankaListFormatedOIB>
    <izvorni_sadrzaj>
      <item>ER projekt d.o.o., OIB 56278438409 zastupanog po punomoćniku Igor Kruhek</item>
    </izvorni_sadrzaj>
    <derivirana_varijabla naziv="DomainObject.Predmet.ProtuStrankaListFormatedOIB_1">
      <item>ER projekt d.o.o., OIB 56278438409 zastupanog po punomoćniku Igor Kruhek</item>
    </derivirana_varijabla>
  </DomainObject.Predmet.ProtuStrankaListFormatedOIB>
  <DomainObject.Predmet.ProtuStrankaListFormatedWithAdress>
    <izvorni_sadrzaj>
      <item>ER projekt d.o.o., Vrhovec 138, 10000 Zagreb zastupanog po punomoćniku Igor Kruhek</item>
    </izvorni_sadrzaj>
    <derivirana_varijabla naziv="DomainObject.Predmet.ProtuStrankaListFormatedWithAdress_1">
      <item>ER projekt d.o.o., Vrhovec 138, 10000 Zagreb zastupanog po punomoćniku Igor Kruhek</item>
    </derivirana_varijabla>
  </DomainObject.Predmet.ProtuStrankaListFormatedWithAdress>
  <DomainObject.Predmet.ProtuStrankaListFormatedWithAdressOIB>
    <izvorni_sadrzaj>
      <item>ER projekt d.o.o., OIB 56278438409, Vrhovec 138, 10000 Zagreb zastupanog po punomoćniku Igor Kruhek</item>
    </izvorni_sadrzaj>
    <derivirana_varijabla naziv="DomainObject.Predmet.ProtuStrankaListFormatedWithAdressOIB_1">
      <item>ER projekt d.o.o., OIB 56278438409, Vrhovec 138, 10000 Zagreb zastupanog po punomoćniku Igor Kruhek</item>
    </derivirana_varijabla>
  </DomainObject.Predmet.ProtuStrankaListFormatedWithAdressOIB>
  <DomainObject.Predmet.ProtuStrankaListNazivFormated>
    <izvorni_sadrzaj>
      <item>ER projekt d.o.o.</item>
    </izvorni_sadrzaj>
    <derivirana_varijabla naziv="DomainObject.Predmet.ProtuStrankaListNazivFormated_1">
      <item>ER projekt d.o.o.</item>
    </derivirana_varijabla>
  </DomainObject.Predmet.ProtuStrankaListNazivFormated>
  <DomainObject.Predmet.ProtuStrankaListNazivFormatedOIB>
    <izvorni_sadrzaj>
      <item>ER projekt d.o.o., OIB 56278438409</item>
    </izvorni_sadrzaj>
    <derivirana_varijabla naziv="DomainObject.Predmet.ProtuStrankaListNazivFormatedOIB_1">
      <item>ER projekt d.o.o., OIB 56278438409</item>
    </derivirana_varijabla>
  </DomainObject.Predmet.ProtuStrankaListNazivFormatedOIB>
  <DomainObject.Predmet.OstaliListFormated>
    <izvorni_sadrzaj>
      <item>Igor Kruhek punomoćnik sudionika u postupku ER projekt d.o.o.</item>
    </izvorni_sadrzaj>
    <derivirana_varijabla naziv="DomainObject.Predmet.OstaliListFormated_1">
      <item>Igor Kruhek punomoćnik sudionika u postupku ER projekt d.o.o.</item>
    </derivirana_varijabla>
  </DomainObject.Predmet.OstaliListFormated>
  <DomainObject.Predmet.OstaliListFormatedOIB>
    <izvorni_sadrzaj>
      <item>Igor Kruhek, OIB 26503114561 punomoćnik sudionika u postupku ER projekt d.o.o.</item>
    </izvorni_sadrzaj>
    <derivirana_varijabla naziv="DomainObject.Predmet.OstaliListFormatedOIB_1">
      <item>Igor Kruhek, OIB 26503114561 punomoćnik sudionika u postupku ER projekt d.o.o.</item>
    </derivirana_varijabla>
  </DomainObject.Predmet.OstaliListFormatedOIB>
  <DomainObject.Predmet.OstaliListFormatedWithAdress>
    <izvorni_sadrzaj>
      <item>Igor Kruhek, Nova Cesta 19, 10000 Zagreb punomoćnik sudionika u postupku ER projekt d.o.o.</item>
    </izvorni_sadrzaj>
    <derivirana_varijabla naziv="DomainObject.Predmet.OstaliListFormatedWithAdress_1">
      <item>Igor Kruhek, Nova Cesta 19, 10000 Zagreb punomoćnik sudionika u postupku ER projekt d.o.o.</item>
    </derivirana_varijabla>
  </DomainObject.Predmet.OstaliListFormatedWithAdress>
  <DomainObject.Predmet.OstaliListFormatedWithAdressOIB>
    <izvorni_sadrzaj>
      <item>Igor Kruhek, OIB 26503114561, Nova Cesta 19, 10000 Zagreb punomoćnik sudionika u postupku ER projekt d.o.o.</item>
    </izvorni_sadrzaj>
    <derivirana_varijabla naziv="DomainObject.Predmet.OstaliListFormatedWithAdressOIB_1">
      <item>Igor Kruhek, OIB 26503114561, Nova Cesta 19, 10000 Zagreb punomoćnik sudionika u postupku ER projekt d.o.o.</item>
    </derivirana_varijabla>
  </DomainObject.Predmet.OstaliListFormatedWithAdressOIB>
  <DomainObject.Predmet.OstaliListNazivFormated>
    <izvorni_sadrzaj>
      <item>Igor Kruhek</item>
    </izvorni_sadrzaj>
    <derivirana_varijabla naziv="DomainObject.Predmet.OstaliListNazivFormated_1">
      <item>Igor Kruhek</item>
    </derivirana_varijabla>
  </DomainObject.Predmet.OstaliListNazivFormated>
  <DomainObject.Predmet.OstaliListNazivFormatedOIB>
    <izvorni_sadrzaj>
      <item>Igor Kruhek, OIB 26503114561</item>
    </izvorni_sadrzaj>
    <derivirana_varijabla naziv="DomainObject.Predmet.OstaliListNazivFormatedOIB_1">
      <item>Igor Kruhek, OIB 26503114561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 projekt d.o.o.</izvorni_sadrzaj>
    <derivirana_varijabla naziv="DomainObject.Predmet.ProtustrankaIDrugi_1">ER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ER projekt d.o.o., OIB 56278438409, Vrhovec 138, 10000 Zagreb</izvorni_sadrzaj>
    <derivirana_varijabla naziv="DomainObject.Predmet.ProtustrankaIDrugiAdressOIB_1">ER projekt d.o.o., OIB 56278438409, Vrhovec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 projekt d.o.o.</item>
      <item>FINA Regionalni centar Zagreb</item>
      <item>Igor Kruhek</item>
    </izvorni_sadrzaj>
    <derivirana_varijabla naziv="DomainObject.Predmet.SudioniciListNaziv_1">
      <item>ER projekt d.o.o.</item>
      <item>FINA Regionalni centar Zagreb</item>
      <item>Igor Kruhek</item>
    </derivirana_varijabla>
  </DomainObject.Predmet.SudioniciListNaziv>
  <DomainObject.Predmet.SudioniciListAdressOIB>
    <izvorni_sadrzaj>
      <item>ER projekt d.o.o., OIB 56278438409, Vrhovec 138,10000 Zagreb</item>
      <item>FINA Regionalni centar Zagreb, OIB 85821130368, Trg svibanjskih žrtava 1995. br. 1,10000 Zagreb</item>
      <item>Igor Kruhek, OIB 26503114561, Nova Cesta 19,10000 Zagreb</item>
    </izvorni_sadrzaj>
    <derivirana_varijabla naziv="DomainObject.Predmet.SudioniciListAdressOIB_1">
      <item>ER projekt d.o.o., OIB 56278438409, Vrhovec 138,10000 Zagreb</item>
      <item>FINA Regionalni centar Zagreb, OIB 85821130368, Trg svibanjskih žrtava 1995. br. 1,10000 Zagreb</item>
      <item>Igor Kruhek, OIB 26503114561, Nova Cesta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56278438409</item>
      <item>, OIB 85821130368</item>
      <item>, OIB 26503114561</item>
    </izvorni_sadrzaj>
    <derivirana_varijabla naziv="DomainObject.Predmet.SudioniciListNazivOIB_1">
      <item>, OIB 56278438409</item>
      <item>, OIB 85821130368</item>
      <item>, OIB 26503114561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1969</properties:Characters>
  <properties:Lines>72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2017-02-06T09:44:00Z</dcterms:created>
  <dc:creator>Sandra Rotar Vogrin</dc:creator>
  <cp:lastModifiedBy>Tanja Štraubert</cp:lastModifiedBy>
  <cp:lastPrinted>2017-02-07T12:17:00Z</cp:lastPrinted>
  <dcterms:modified xmlns:xsi="http://www.w3.org/2001/XMLSchema-instance" xsi:type="dcterms:W3CDTF">2017-02-07T12:17:00Z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