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44a4" w14:paraId="6fd44a4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58669D">
        <w:rPr>
          <w:rFonts w:hAnsi="Times New Roman" w:ascii="Times New Roman"/>
          <w:color w:val="auto"/>
          <w:sz w:val="24"/>
          <w:szCs w:val="24"/>
          <w:lang w:val="hr-HR"/>
        </w:rPr>
        <w:t>4863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58669D">
        <w:rPr>
          <w:rFonts w:hAnsi="Times New Roman" w:ascii="Times New Roman"/>
          <w:color w:val="auto"/>
          <w:sz w:val="24"/>
          <w:szCs w:val="24"/>
          <w:lang w:val="hr-HR"/>
        </w:rPr>
        <w:t>-19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58669D">
        <w:rPr>
          <w:rFonts w:hAnsi="Times New Roman" w:ascii="Times New Roman"/>
          <w:sz w:val="24"/>
          <w:szCs w:val="24"/>
        </w:rPr>
        <w:t xml:space="preserve"> </w:t>
      </w:r>
      <w:r w:rsidR="0058669D" w:rsidRPr="0058669D">
        <w:rPr>
          <w:rFonts w:hAnsi="Times New Roman" w:ascii="Times New Roman"/>
          <w:sz w:val="24"/>
          <w:szCs w:val="24"/>
        </w:rPr>
        <w:t>M 2 d. o. o., Zagreb, Gustava Krkleca 5, OIB 21599159339</w:t>
      </w:r>
      <w:r w:rsidR="002368DB">
        <w:rPr>
          <w:rFonts w:hAnsi="Times New Roman" w:ascii="Times New Roman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2321B9">
        <w:rPr>
          <w:rFonts w:hAnsi="Times New Roman" w:ascii="Times New Roman"/>
          <w:sz w:val="24"/>
          <w:szCs w:val="24"/>
        </w:rPr>
        <w:t>0</w:t>
      </w:r>
      <w:r w:rsidR="0058669D">
        <w:rPr>
          <w:rFonts w:hAnsi="Times New Roman" w:ascii="Times New Roman"/>
          <w:sz w:val="24"/>
          <w:szCs w:val="24"/>
        </w:rPr>
        <w:t>6</w:t>
      </w:r>
      <w:r w:rsidR="002321B9">
        <w:rPr>
          <w:rFonts w:hAnsi="Times New Roman" w:ascii="Times New Roman"/>
          <w:sz w:val="24"/>
          <w:szCs w:val="24"/>
        </w:rPr>
        <w:t>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Pozivaju se osobe koje imaju pravni interes da se provede stečajni postupak nad </w:t>
      </w:r>
      <w:r w:rsidR="00F349AA" w:rsidRPr="0058669D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4D2157" w:rsidRPr="0058669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68DB" w:rsidRPr="0058669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8669D" w:rsidRPr="0058669D">
        <w:rPr>
          <w:rFonts w:hAnsi="Times New Roman" w:ascii="Times New Roman"/>
          <w:color w:val="auto"/>
          <w:sz w:val="24"/>
          <w:szCs w:val="24"/>
          <w:lang w:val="hr-HR"/>
        </w:rPr>
        <w:t>M 2 d. o. o., Zagreb, Gustava Krkleca 5, OIB 21599159339</w:t>
      </w:r>
      <w:r w:rsidR="002368DB" w:rsidRPr="0058669D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58669D">
        <w:rPr>
          <w:rFonts w:hAnsi="Times New Roman" w:ascii="Times New Roman"/>
          <w:color w:val="auto"/>
          <w:sz w:val="24"/>
          <w:szCs w:val="24"/>
          <w:lang w:val="hr-HR"/>
        </w:rPr>
        <w:t>4863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8669D">
        <w:rPr>
          <w:rFonts w:hAnsi="Times New Roman" w:ascii="Times New Roman"/>
          <w:color w:val="auto"/>
          <w:sz w:val="24"/>
          <w:szCs w:val="24"/>
          <w:lang w:val="hr-HR"/>
        </w:rPr>
        <w:t>10. lipnja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>60</w:t>
      </w:r>
      <w:r w:rsidR="0058669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dana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>01. srpnja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>4863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>21. prosinca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31. svibnja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>9. siječnja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DC278C">
        <w:rPr>
          <w:rFonts w:hAnsi="Times New Roman" w:ascii="Times New Roman"/>
          <w:color w:val="auto"/>
          <w:sz w:val="24"/>
          <w:szCs w:val="24"/>
          <w:lang w:val="hr-HR"/>
        </w:rPr>
        <w:t>292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DC278C">
        <w:rPr>
          <w:rFonts w:hAnsi="Times New Roman" w:ascii="Times New Roman"/>
          <w:color w:val="auto"/>
          <w:sz w:val="24"/>
          <w:szCs w:val="24"/>
          <w:lang w:val="hr-HR"/>
        </w:rPr>
        <w:t>1.430.751,41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DC278C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C3795C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3795C" w:rsidP="002152A3" w:rsidR="00C3795C" w:rsidRPr="00C3795C">
      <w:pPr>
        <w:jc w:val="right"/>
        <w:rPr>
          <w:rFonts w:hAnsi="Times New Roman" w:ascii="Times New Roman"/>
          <w:color w:val="auto"/>
          <w:sz w:val="24"/>
        </w:rPr>
      </w:pPr>
      <w:r w:rsidRPr="00C3795C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C3795C" w:rsidP="002152A3" w:rsidR="00C3795C" w:rsidRPr="00C3795C">
      <w:pPr>
        <w:jc w:val="right"/>
        <w:rPr>
          <w:rFonts w:hAnsi="Times New Roman" w:ascii="Times New Roman"/>
          <w:color w:val="auto"/>
          <w:sz w:val="24"/>
        </w:rPr>
      </w:pPr>
      <w:r w:rsidRPr="00C3795C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C3795C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4D2157">
      <w:rPr>
        <w:rFonts w:hAnsi="Times New Roman" w:ascii="Times New Roman"/>
        <w:color w:val="000000"/>
        <w:sz w:val="24"/>
        <w:szCs w:val="24"/>
      </w:rPr>
      <w:t>4</w:t>
    </w:r>
    <w:r w:rsidR="0058669D">
      <w:rPr>
        <w:rFonts w:hAnsi="Times New Roman" w:ascii="Times New Roman"/>
        <w:color w:val="000000"/>
        <w:sz w:val="24"/>
        <w:szCs w:val="24"/>
      </w:rPr>
      <w:t>863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58669D">
      <w:rPr>
        <w:rFonts w:hAnsi="Times New Roman" w:ascii="Times New Roman"/>
        <w:color w:val="000000"/>
        <w:sz w:val="24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B6583"/>
    <w:rsid w:val="000C0BE2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368DB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8669D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3795C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278C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37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95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95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95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95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37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95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95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95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95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4863</izvorni_sadrzaj>
    <derivirana_varijabla naziv="DomainObject.Predmet.Broj_1">4863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St-4863/2016</izvorni_sadrzaj>
    <derivirana_varijabla naziv="DomainObject.Predmet.OznakaBroj_1">St-4863/2016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2, popravak i održavanje uredske opreme i tehnike, trgovina na veliko i malo, uvoz-izvoz, d.o.o. zastupanog po punomoćniku Samir Matijašević</izvorni_sadrzaj>
    <derivirana_varijabla naziv="DomainObject.Predmet.ProtustrankaFormated_1">  M 2, popravak i održavanje uredske opreme i tehnike, trgovina na veliko i malo, uvoz-izvoz, d.o.o. zastupanog po punomoćniku Samir Matijašević</derivirana_varijabla>
  </DomainObject.Predmet.ProtustrankaFormated>
  <DomainObject.Predmet.ProtustrankaFormatedOIB>
    <izvorni_sadrzaj>  M 2, popravak i održavanje uredske opreme i tehnike, trgovina na veliko i malo, uvoz-izvoz, d.o.o., OIB 21599159339 zastupanog po punomoćniku Samir Matijašević</izvorni_sadrzaj>
    <derivirana_varijabla naziv="DomainObject.Predmet.ProtustrankaFormatedOIB_1">  M 2, popravak i održavanje uredske opreme i tehnike, trgovina na veliko i malo, uvoz-izvoz, d.o.o., OIB 21599159339 zastupanog po punomoćniku Samir Matijašević</derivirana_varijabla>
  </DomainObject.Predmet.ProtustrankaFormatedOIB>
  <DomainObject.Predmet.ProtustrankaFormatedWithAdress>
    <izvorni_sadrzaj> M 2, popravak i održavanje uredske opreme i tehnike, trgovina na veliko i malo, uvoz-izvoz, d.o.o., Gustava Krkleca 5, 10000 Zagreb zastupanog po punomoćniku Samir Matijašević</izvorni_sadrzaj>
    <derivirana_varijabla naziv="DomainObject.Predmet.ProtustrankaFormatedWithAdress_1"> M 2, popravak i održavanje uredske opreme i tehnike, trgovina na veliko i malo, uvoz-izvoz, d.o.o., Gustava Krkleca 5, 10000 Zagreb zastupanog po punomoćniku Samir Matijašević</derivirana_varijabla>
  </DomainObject.Predmet.ProtustrankaFormatedWithAdress>
  <DomainObject.Predmet.ProtustrankaFormatedWithAdressOIB>
    <izvorni_sadrzaj> M 2, popravak i održavanje uredske opreme i tehnike, trgovina na veliko i malo, uvoz-izvoz, d.o.o., OIB 21599159339, Gustava Krkleca 5, 10000 Zagreb zastupanog po punomoćniku Samir Matijašević</izvorni_sadrzaj>
    <derivirana_varijabla naziv="DomainObject.Predmet.ProtustrankaFormatedWithAdressOIB_1"> M 2, popravak i održavanje uredske opreme i tehnike, trgovina na veliko i malo, uvoz-izvoz, d.o.o., OIB 21599159339, Gustava Krkleca 5, 10000 Zagreb zastupanog po punomoćniku Samir Matijašević</derivirana_varijabla>
  </DomainObject.Predmet.ProtustrankaFormatedWithAdressOIB>
  <DomainObject.Predmet.ProtustrankaWithAdress>
    <izvorni_sadrzaj>M 2, popravak i održavanje uredske opreme i tehnike, trgovina na veliko i malo, uvoz-izvoz, d.o.o. Gustava Krkleca 5, 10000 Zagreb</izvorni_sadrzaj>
    <derivirana_varijabla naziv="DomainObject.Predmet.ProtustrankaWithAdress_1">M 2, popravak i održavanje uredske opreme i tehnike, trgovina na veliko i malo, uvoz-izvoz, d.o.o. Gustava Krkleca 5, 10000 Zagreb</derivirana_varijabla>
  </DomainObject.Predmet.ProtustrankaWithAdress>
  <DomainObject.Predmet.ProtustrankaWithAdressOIB>
    <izvorni_sadrzaj>M 2, popravak i održavanje uredske opreme i tehnike, trgovina na veliko i malo, uvoz-izvoz, d.o.o., OIB 21599159339, Gustava Krkleca 5, 10000 Zagreb</izvorni_sadrzaj>
    <derivirana_varijabla naziv="DomainObject.Predmet.ProtustrankaWithAdressOIB_1">M 2, popravak i održavanje uredske opreme i tehnike, trgovina na veliko i malo, uvoz-izvoz, d.o.o., OIB 21599159339, Gustava Krkleca 5, 10000 Zagreb</derivirana_varijabla>
  </DomainObject.Predmet.ProtustrankaWithAdressOIB>
  <DomainObject.Predmet.ProtustrankaNazivFormated>
    <izvorni_sadrzaj>M 2, popravak i održavanje uredske opreme i tehnike, trgovina na veliko i malo, uvoz-izvoz, d.o.o.</izvorni_sadrzaj>
    <derivirana_varijabla naziv="DomainObject.Predmet.ProtustrankaNazivFormated_1">M 2, popravak i održavanje uredske opreme i tehnike, trgovina na veliko i malo, uvoz-izvoz, d.o.o.</derivirana_varijabla>
  </DomainObject.Predmet.ProtustrankaNazivFormated>
  <DomainObject.Predmet.ProtustrankaNazivFormatedOIB>
    <izvorni_sadrzaj>M 2, popravak i održavanje uredske opreme i tehnike, trgovina na veliko i malo, uvoz-izvoz, d.o.o., OIB 21599159339</izvorni_sadrzaj>
    <derivirana_varijabla naziv="DomainObject.Predmet.ProtustrankaNazivFormatedOIB_1">M 2, popravak i održavanje uredske opreme i tehnike, trgovina na veliko i malo, uvoz-izvoz, d.o.o., OIB 21599159339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Samir Matijašević; vjerovnici</izvorni_sadrzaj>
    <derivirana_varijabla naziv="DomainObject.Predmet.StrankaFormated_1">  FINA Regionalni centar Zagreb; Samir Matijašević; vjerovnici</derivirana_varijabla>
  </DomainObject.Predmet.StrankaFormated>
  <DomainObject.Predmet.StrankaFormatedOIB>
    <izvorni_sadrzaj>  FINA Regionalni centar Zagreb, OIB 85821130368; Samir Matijašević, OIB 90057507115; vjerovnici</izvorni_sadrzaj>
    <derivirana_varijabla naziv="DomainObject.Predmet.StrankaFormatedOIB_1">  FINA Regionalni centar Zagreb, OIB 85821130368; Samir Matijašević, OIB 90057507115; vjerovnici</derivirana_varijabla>
  </DomainObject.Predmet.StrankaFormatedOIB>
  <DomainObject.Predmet.StrankaFormatedWithAdress>
    <izvorni_sadrzaj> FINA Regionalni centar Zagreb, Trg svibanjskih žrtava 1995. 1, 10000 Zagreb; Samir Matijašević, Ivane Brlić-Mažuranić 25, 10000 Zagreb; vjerovnici</izvorni_sadrzaj>
    <derivirana_varijabla naziv="DomainObject.Predmet.StrankaFormatedWithAdress_1"> FINA Regionalni centar Zagreb, Trg svibanjskih žrtava 1995. 1, 10000 Zagreb; Samir Matijašević, Ivane Brlić-Mažuranić 25, 10000 Zagreb; vjerovnici</derivirana_varijabla>
  </DomainObject.Predmet.StrankaFormatedWithAdress>
  <DomainObject.Predmet.StrankaFormatedWithAdressOIB>
    <izvorni_sadrzaj> FINA Regionalni centar Zagreb, OIB 85821130368, Trg svibanjskih žrtava 1995. 1, 10000 Zagreb; Samir Matijašević, OIB 90057507115, Ivane Brlić-Mažuranić 25, 10000 Zagreb; vjerovnici</izvorni_sadrzaj>
    <derivirana_varijabla naziv="DomainObject.Predmet.StrankaFormatedWithAdressOIB_1"> FINA Regionalni centar Zagreb, OIB 85821130368, Trg svibanjskih žrtava 1995. 1, 10000 Zagreb; Samir Matijašević, OIB 90057507115, Ivane Brlić-Mažuranić 25, 10000 Zagreb; vjerovnici</derivirana_varijabla>
  </DomainObject.Predmet.StrankaFormatedWithAdressOIB>
  <DomainObject.Predmet.StrankaWithAdress>
    <izvorni_sadrzaj>FINA Regionalni centar Zagreb Trg svibanjskih žrtava 1995. 1,10000 Zagreb,Samir Matijašević Ivane Brlić-Mažuranić 25,10000 Zagreb,vjerovnici </izvorni_sadrzaj>
    <derivirana_varijabla naziv="DomainObject.Predmet.StrankaWithAdress_1">FINA Regionalni centar Zagreb Trg svibanjskih žrtava 1995. 1,10000 Zagreb,Samir Matijašević Ivane Brlić-Mažuranić 25,10000 Zagreb,vjerovnici </derivirana_varijabla>
  </DomainObject.Predmet.StrankaWithAdress>
  <DomainObject.Predmet.StrankaWithAdressOIB>
    <izvorni_sadrzaj>FINA Regionalni centar Zagreb, OIB 85821130368, Trg svibanjskih žrtava 1995. 1,10000 Zagreb,Samir Matijašević, OIB 90057507115, Ivane Brlić-Mažuranić 25,10000 Zagreb,vjerovnici</izvorni_sadrzaj>
    <derivirana_varijabla naziv="DomainObject.Predmet.StrankaWithAdressOIB_1">FINA Regionalni centar Zagreb, OIB 85821130368, Trg svibanjskih žrtava 1995. 1,10000 Zagreb,Samir Matijašević, OIB 90057507115, Ivane Brlić-Mažuranić 25,10000 Zagreb,vjerovnici</derivirana_varijabla>
  </DomainObject.Predmet.StrankaWithAdressOIB>
  <DomainObject.Predmet.StrankaNazivFormated>
    <izvorni_sadrzaj>FINA Regionalni centar Zagreb,Samir Matijašević,vjerovnici</izvorni_sadrzaj>
    <derivirana_varijabla naziv="DomainObject.Predmet.StrankaNazivFormated_1">FINA Regionalni centar Zagreb,Samir Matijašević,vjerovnici</derivirana_varijabla>
  </DomainObject.Predmet.StrankaNazivFormated>
  <DomainObject.Predmet.StrankaNazivFormatedOIB>
    <izvorni_sadrzaj>FINA Regionalni centar Zagreb, OIB 85821130368,Samir Matijašević, OIB 90057507115,vjerovnici</izvorni_sadrzaj>
    <derivirana_varijabla naziv="DomainObject.Predmet.StrankaNazivFormatedOIB_1">FINA Regionalni centar Zagreb, OIB 85821130368,Samir Matijašević, OIB 90057507115,vjerovnici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Samir Matijašević</item>
      <item>vjerovnici</item>
    </izvorni_sadrzaj>
    <derivirana_varijabla naziv="DomainObject.Predmet.StrankaListFormated_1">
      <item>FINA Regionalni centar Zagreb</item>
      <item>Samir Matijašević</item>
      <item>vjerovnici</item>
    </derivirana_varijabla>
  </DomainObject.Predmet.StrankaListFormated>
  <DomainObject.Predmet.StrankaListFormatedOIB>
    <izvorni_sadrzaj>
      <item>FINA Regionalni centar Zagreb, OIB 85821130368</item>
      <item>Samir Matijašević, OIB 90057507115</item>
      <item>vjerovnici</item>
    </izvorni_sadrzaj>
    <derivirana_varijabla naziv="DomainObject.Predmet.StrankaListFormatedOIB_1">
      <item>FINA Regionalni centar Zagreb, OIB 85821130368</item>
      <item>Samir Matijašević, OIB 90057507115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Samir Matijašević, Ivane Brlić-Mažuranić 25, 10000 Zagreb</item>
      <item>vjerovnici</item>
    </izvorni_sadrzaj>
    <derivirana_varijabla naziv="DomainObject.Predmet.StrankaListFormatedWithAdress_1">
      <item>FINA Regionalni centar Zagreb, Trg svibanjskih žrtava 1995. 1, 10000 Zagreb</item>
      <item>Samir Matijašević, Ivane Brlić-Mažuranić 25,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Samir Matijašević, OIB 90057507115, Ivane Brlić-Mažuranić 25,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Samir Matijašević, OIB 90057507115, Ivane Brlić-Mažuranić 25, 10000 Zagreb</item>
      <item>vjerovnici</item>
    </derivirana_varijabla>
  </DomainObject.Predmet.StrankaListFormatedWithAdressOIB>
  <DomainObject.Predmet.StrankaListNazivFormated>
    <izvorni_sadrzaj>
      <item>FINA Regionalni centar Zagreb</item>
      <item>Samir Matijašević</item>
      <item>vjerovnici</item>
    </izvorni_sadrzaj>
    <derivirana_varijabla naziv="DomainObject.Predmet.StrankaListNazivFormated_1">
      <item>FINA Regionalni centar Zagreb</item>
      <item>Samir Matijašević</item>
      <item>vjerovnici</item>
    </derivirana_varijabla>
  </DomainObject.Predmet.StrankaListNazivFormated>
  <DomainObject.Predmet.StrankaListNazivFormatedOIB>
    <izvorni_sadrzaj>
      <item>FINA Regionalni centar Zagreb, OIB 85821130368</item>
      <item>Samir Matijašević, OIB 90057507115</item>
      <item>vjerovnici</item>
    </izvorni_sadrzaj>
    <derivirana_varijabla naziv="DomainObject.Predmet.StrankaListNazivFormatedOIB_1">
      <item>FINA Regionalni centar Zagreb, OIB 85821130368</item>
      <item>Samir Matijašević, OIB 90057507115</item>
      <item>vjerovnici</item>
    </derivirana_varijabla>
  </DomainObject.Predmet.StrankaListNazivFormatedOIB>
  <DomainObject.Predmet.ProtuStrankaListFormated>
    <izvorni_sadrzaj>
      <item>M 2, popravak i održavanje uredske opreme i tehnike, trgovina na veliko i malo, uvoz-izvoz, d.o.o. zastupanog po punomoćniku Samir Matijašević</item>
    </izvorni_sadrzaj>
    <derivirana_varijabla naziv="DomainObject.Predmet.ProtuStrankaListFormated_1">
      <item>M 2, popravak i održavanje uredske opreme i tehnike, trgovina na veliko i malo, uvoz-izvoz, d.o.o. zastupanog po punomoćniku Samir Matijašević</item>
    </derivirana_varijabla>
  </DomainObject.Predmet.ProtuStrankaListFormated>
  <DomainObject.Predmet.ProtuStrankaListFormatedOIB>
    <izvorni_sadrzaj>
      <item>M 2, popravak i održavanje uredske opreme i tehnike, trgovina na veliko i malo, uvoz-izvoz, d.o.o., OIB 21599159339 zastupanog po punomoćniku Samir Matijašević</item>
    </izvorni_sadrzaj>
    <derivirana_varijabla naziv="DomainObject.Predmet.ProtuStrankaListFormatedOIB_1">
      <item>M 2, popravak i održavanje uredske opreme i tehnike, trgovina na veliko i malo, uvoz-izvoz, d.o.o., OIB 21599159339 zastupanog po punomoćniku Samir Matijašević</item>
    </derivirana_varijabla>
  </DomainObject.Predmet.ProtuStrankaListFormatedOIB>
  <DomainObject.Predmet.ProtuStrankaListFormatedWithAdress>
    <izvorni_sadrzaj>
      <item>M 2, popravak i održavanje uredske opreme i tehnike, trgovina na veliko i malo, uvoz-izvoz, d.o.o., Gustava Krkleca 5, 10000 Zagreb zastupanog po punomoćniku Samir Matijašević</item>
    </izvorni_sadrzaj>
    <derivirana_varijabla naziv="DomainObject.Predmet.ProtuStrankaListFormatedWithAdress_1">
      <item>M 2, popravak i održavanje uredske opreme i tehnike, trgovina na veliko i malo, uvoz-izvoz, d.o.o., Gustava Krkleca 5, 10000 Zagreb zastupanog po punomoćniku Samir Matijašević</item>
    </derivirana_varijabla>
  </DomainObject.Predmet.ProtuStrankaListFormatedWithAdress>
  <DomainObject.Predmet.ProtuStrankaListFormatedWithAdressOIB>
    <izvorni_sadrzaj>
      <item>M 2, popravak i održavanje uredske opreme i tehnike, trgovina na veliko i malo, uvoz-izvoz, d.o.o., OIB 21599159339, Gustava Krkleca 5, 10000 Zagreb zastupanog po punomoćniku Samir Matijašević</item>
    </izvorni_sadrzaj>
    <derivirana_varijabla naziv="DomainObject.Predmet.ProtuStrankaListFormatedWithAdressOIB_1">
      <item>M 2, popravak i održavanje uredske opreme i tehnike, trgovina na veliko i malo, uvoz-izvoz, d.o.o., OIB 21599159339, Gustava Krkleca 5, 10000 Zagreb zastupanog po punomoćniku Samir Matijašević</item>
    </derivirana_varijabla>
  </DomainObject.Predmet.ProtuStrankaListFormatedWithAdressOIB>
  <DomainObject.Predmet.ProtuStrankaListNazivFormated>
    <izvorni_sadrzaj>
      <item>M 2, popravak i održavanje uredske opreme i tehnike, trgovina na veliko i malo, uvoz-izvoz, d.o.o.</item>
    </izvorni_sadrzaj>
    <derivirana_varijabla naziv="DomainObject.Predmet.ProtuStrankaListNazivFormated_1">
      <item>M 2, popravak i održavanje uredske opreme i tehnike, trgovina na veliko i malo, uvoz-izvoz, d.o.o.</item>
    </derivirana_varijabla>
  </DomainObject.Predmet.ProtuStrankaListNazivFormated>
  <DomainObject.Predmet.ProtuStrankaListNazivFormatedOIB>
    <izvorni_sadrzaj>
      <item>M 2, popravak i održavanje uredske opreme i tehnike, trgovina na veliko i malo, uvoz-izvoz, d.o.o., OIB 21599159339</item>
    </izvorni_sadrzaj>
    <derivirana_varijabla naziv="DomainObject.Predmet.ProtuStrankaListNazivFormatedOIB_1">
      <item>M 2, popravak i održavanje uredske opreme i tehnike, trgovina na veliko i malo, uvoz-izvoz, d.o.o., OIB 21599159339</item>
    </derivirana_varijabla>
  </DomainObject.Predmet.ProtuStrankaListNazivFormatedOIB>
  <DomainObject.Predmet.OstaliListFormated>
    <izvorni_sadrzaj>
      <item>Samir Matijašević punomoćnik sudionika u postupku M 2, popravak i održavanje uredske opreme i tehnike, trgovina na veliko i malo, uvoz-izvoz, d.o.o.</item>
    </izvorni_sadrzaj>
    <derivirana_varijabla naziv="DomainObject.Predmet.OstaliListFormated_1">
      <item>Samir Matijašević punomoćnik sudionika u postupku M 2, popravak i održavanje uredske opreme i tehnike, trgovina na veliko i malo, uvoz-izvoz, d.o.o.</item>
    </derivirana_varijabla>
  </DomainObject.Predmet.OstaliListFormated>
  <DomainObject.Predmet.OstaliListFormatedOIB>
    <izvorni_sadrzaj>
      <item>Samir Matijašević, OIB 90057507115 punomoćnik sudionika u postupku M 2, popravak i održavanje uredske opreme i tehnike, trgovina na veliko i malo, uvoz-izvoz, d.o.o.</item>
    </izvorni_sadrzaj>
    <derivirana_varijabla naziv="DomainObject.Predmet.OstaliListFormatedOIB_1">
      <item>Samir Matijašević, OIB 90057507115 punomoćnik sudionika u postupku M 2, popravak i održavanje uredske opreme i tehnike, trgovina na veliko i malo, uvoz-izvoz, d.o.o.</item>
    </derivirana_varijabla>
  </DomainObject.Predmet.OstaliListFormatedOIB>
  <DomainObject.Predmet.OstaliListFormatedWithAdress>
    <izvorni_sadrzaj>
      <item>Samir Matijašević, Ivane Brlić-Mažuranić 25, 10000 Zagreb punomoćnik sudionika u postupku M 2, popravak i održavanje uredske opreme i tehnike, trgovina na veliko i malo, uvoz-izvoz, d.o.o.</item>
    </izvorni_sadrzaj>
    <derivirana_varijabla naziv="DomainObject.Predmet.OstaliListFormatedWithAdress_1">
      <item>Samir Matijašević, Ivane Brlić-Mažuranić 25, 10000 Zagreb punomoćnik sudionika u postupku M 2, popravak i održavanje uredske opreme i tehnike, trgovina na veliko i malo, uvoz-izvoz, d.o.o.</item>
    </derivirana_varijabla>
  </DomainObject.Predmet.OstaliListFormatedWithAdress>
  <DomainObject.Predmet.OstaliListFormatedWithAdressOIB>
    <izvorni_sadrzaj>
      <item>Samir Matijašević, OIB 90057507115, Ivane Brlić-Mažuranić 25, 10000 Zagreb punomoćnik sudionika u postupku M 2, popravak i održavanje uredske opreme i tehnike, trgovina na veliko i malo, uvoz-izvoz, d.o.o.</item>
    </izvorni_sadrzaj>
    <derivirana_varijabla naziv="DomainObject.Predmet.OstaliListFormatedWithAdressOIB_1">
      <item>Samir Matijašević, OIB 90057507115, Ivane Brlić-Mažuranić 25, 10000 Zagreb punomoćnik sudionika u postupku M 2, popravak i održavanje uredske opreme i tehnike, trgovina na veliko i malo, uvoz-izvoz, d.o.o.</item>
    </derivirana_varijabla>
  </DomainObject.Predmet.OstaliListFormatedWithAdressOIB>
  <DomainObject.Predmet.OstaliListNazivFormated>
    <izvorni_sadrzaj>
      <item>Samir Matijašević</item>
    </izvorni_sadrzaj>
    <derivirana_varijabla naziv="DomainObject.Predmet.OstaliListNazivFormated_1">
      <item>Samir Matijašević</item>
    </derivirana_varijabla>
  </DomainObject.Predmet.OstaliListNazivFormated>
  <DomainObject.Predmet.OstaliListNazivFormatedOIB>
    <izvorni_sadrzaj>
      <item>Samir Matijašević, OIB 90057507115</item>
    </izvorni_sadrzaj>
    <derivirana_varijabla naziv="DomainObject.Predmet.OstaliListNazivFormatedOIB_1">
      <item>Samir Matijašević, OIB 90057507115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 2, popravak i održavanje uredske opreme i tehnike, trgovina na veliko i malo, uvoz-izvoz, d.o.o.</izvorni_sadrzaj>
    <derivirana_varijabla naziv="DomainObject.Predmet.ProtustrankaIDrugi_1">M 2, popravak i održavanje uredske opreme i tehnike, trgovina na veliko i malo, uvoz-izvoz,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 2, popravak i održavanje uredske opreme i tehnike, trgovina na veliko i malo, uvoz-izvoz, d.o.o., OIB 21599159339, Gustava Krkleca 5, 10000 Zagreb</izvorni_sadrzaj>
    <derivirana_varijabla naziv="DomainObject.Predmet.ProtustrankaIDrugiAdressOIB_1">M 2, popravak i održavanje uredske opreme i tehnike, trgovina na veliko i malo, uvoz-izvoz, d.o.o., OIB 21599159339, Gustava Krkleca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2, popravak i održavanje uredske opreme i tehnike, trgovina na veliko i malo, uvoz-izvoz, d.o.o.</item>
      <item>FINA Regionalni centar Zagreb</item>
      <item>Samir Matijašević</item>
      <item>Samir Matijašević</item>
      <item>vjerovnici</item>
    </izvorni_sadrzaj>
    <derivirana_varijabla naziv="DomainObject.Predmet.SudioniciListNaziv_1">
      <item>M 2, popravak i održavanje uredske opreme i tehnike, trgovina na veliko i malo, uvoz-izvoz, d.o.o.</item>
      <item>FINA Regionalni centar Zagreb</item>
      <item>Samir Matijašević</item>
      <item>Samir Matijašević</item>
      <item>vjerovnici</item>
    </derivirana_varijabla>
  </DomainObject.Predmet.SudioniciListNaziv>
  <DomainObject.Predmet.SudioniciListAdressOIB>
    <izvorni_sadrzaj>
      <item>M 2, popravak i održavanje uredske opreme i tehnike, trgovina na veliko i malo, uvoz-izvoz, d.o.o., OIB 21599159339, Gustava Krkleca 5,10000 Zagreb</item>
      <item>FINA Regionalni centar Zagreb, OIB 85821130368, Trg svibanjskih žrtava 1995. 1,10000 Zagreb</item>
      <item>Samir Matijašević, OIB 90057507115, Ivane Brlić-Mažuranić 25,10000 Zagreb</item>
      <item>Samir Matijašević, OIB 90057507115, Ivane Brlić-Mažuranić 25,10000 Zagreb</item>
      <item>vjerovnici</item>
    </izvorni_sadrzaj>
    <derivirana_varijabla naziv="DomainObject.Predmet.SudioniciListAdressOIB_1">
      <item>M 2, popravak i održavanje uredske opreme i tehnike, trgovina na veliko i malo, uvoz-izvoz, d.o.o., OIB 21599159339, Gustava Krkleca 5,10000 Zagreb</item>
      <item>FINA Regionalni centar Zagreb, OIB 85821130368, Trg svibanjskih žrtava 1995. 1,10000 Zagreb</item>
      <item>Samir Matijašević, OIB 90057507115, Ivane Brlić-Mažuranić 25,10000 Zagreb</item>
      <item>Samir Matijašević, OIB 90057507115, Ivane Brlić-Mažuranić 25,10000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21599159339</item>
      <item>, OIB 85821130368</item>
      <item>, OIB 90057507115</item>
      <item>, OIB 90057507115</item>
      <item>, OIB null</item>
    </izvorni_sadrzaj>
    <derivirana_varijabla naziv="DomainObject.Predmet.SudioniciListNazivOIB_1">
      <item>, OIB 21599159339</item>
      <item>, OIB 85821130368</item>
      <item>, OIB 90057507115</item>
      <item>, OIB 90057507115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DF3E66-8779-4DF1-9A94-732CC49BF3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668</properties:Words>
  <properties:Characters>3603</properties:Characters>
  <properties:Lines>78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2017-06-06T07:28:00Z</dcterms:created>
  <dc:creator>MINISTARSTVO PRAVOSUĐA</dc:creator>
  <cp:lastModifiedBy>Višnja Svečak</cp:lastModifiedBy>
  <cp:lastPrinted>2017-06-06T07:28:00Z</cp:lastPrinted>
  <dcterms:modified xmlns:xsi="http://www.w3.org/2001/XMLSchema-instance" xsi:type="dcterms:W3CDTF">2017-06-06T07:29:00Z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