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73fa" w14:paraId="33373f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E66FE6">
        <w:rPr>
          <w:rFonts w:hAnsi="Times New Roman" w:ascii="Times New Roman"/>
          <w:b/>
          <w:sz w:val="24"/>
          <w:szCs w:val="24"/>
        </w:rPr>
        <w:t>3</w:t>
      </w:r>
      <w:r w:rsidR="002C70A0">
        <w:rPr>
          <w:rFonts w:hAnsi="Times New Roman" w:ascii="Times New Roman"/>
          <w:b/>
          <w:sz w:val="24"/>
          <w:szCs w:val="24"/>
        </w:rPr>
        <w:t>66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E66FE6">
        <w:rPr>
          <w:rFonts w:hAnsi="Times New Roman" w:ascii="Times New Roman"/>
        </w:rPr>
        <w:t>3</w:t>
      </w:r>
      <w:r w:rsidR="004B606D">
        <w:rPr>
          <w:rFonts w:hAnsi="Times New Roman" w:ascii="Times New Roman"/>
        </w:rPr>
        <w:t>6</w:t>
      </w:r>
      <w:r w:rsidR="002C70A0">
        <w:rPr>
          <w:rFonts w:hAnsi="Times New Roman" w:ascii="Times New Roman"/>
        </w:rPr>
        <w:t>6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9876B3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2C70A0" w:rsidRPr="002C70A0">
        <w:rPr>
          <w:rFonts w:hAnsi="Times New Roman" w:ascii="Times New Roman"/>
        </w:rPr>
        <w:t>PEČEK-TRANSPORTI j.d.o.o. za usluge</w:t>
      </w:r>
      <w:r w:rsidR="002C70A0">
        <w:rPr>
          <w:rFonts w:hAnsi="Times New Roman" w:ascii="Times New Roman"/>
        </w:rPr>
        <w:t xml:space="preserve">, iz Hudi </w:t>
      </w:r>
      <w:proofErr w:type="spellStart"/>
      <w:r w:rsidR="002C70A0">
        <w:rPr>
          <w:rFonts w:hAnsi="Times New Roman" w:ascii="Times New Roman"/>
        </w:rPr>
        <w:t>Biteka</w:t>
      </w:r>
      <w:proofErr w:type="spellEnd"/>
      <w:r w:rsidR="002C70A0">
        <w:rPr>
          <w:rFonts w:hAnsi="Times New Roman" w:ascii="Times New Roman"/>
        </w:rPr>
        <w:t>,</w:t>
      </w:r>
      <w:r w:rsidR="00A52947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2C70A0" w:rsidRPr="002C70A0">
        <w:rPr>
          <w:rFonts w:hAnsi="Times New Roman" w:ascii="Times New Roman"/>
        </w:rPr>
        <w:t>68191308383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6F5091"/>
    <w:rsid w:val="00711B41"/>
    <w:rsid w:val="00716ACC"/>
    <w:rsid w:val="00744136"/>
    <w:rsid w:val="007C5DC8"/>
    <w:rsid w:val="007D6BD9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876B3"/>
    <w:rsid w:val="009C5735"/>
    <w:rsid w:val="009F18F4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159C6"/>
    <w:rsid w:val="00D358D3"/>
    <w:rsid w:val="00DA08A0"/>
    <w:rsid w:val="00DC3EE9"/>
    <w:rsid w:val="00DF6A4B"/>
    <w:rsid w:val="00E40D93"/>
    <w:rsid w:val="00E52B55"/>
    <w:rsid w:val="00E66FE6"/>
    <w:rsid w:val="00E7447B"/>
    <w:rsid w:val="00E80126"/>
    <w:rsid w:val="00E97B3C"/>
    <w:rsid w:val="00EB6026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5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09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09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09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09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5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09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09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09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09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1366</izvorni_sadrzaj>
    <derivirana_varijabla naziv="DomainObject.Predmet.Broj_1">1366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St-1366/2016</izvorni_sadrzaj>
    <derivirana_varijabla naziv="DomainObject.Predmet.OznakaBroj_1">St-1366/2016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
delegacija</izvorni_sadrzaj>
    <derivirana_varijabla naziv="DomainObject.Predmet.PrimjedbaSuca_1">spis u ormaru 
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PEČEK-TRANSPORTI j.d.o.o. za usluge</izvorni_sadrzaj>
    <derivirana_varijabla naziv="DomainObject.Predmet.ProtustrankaFormated_1">  PEČEK-TRANSPORTI j.d.o.o. za usluge</derivirana_varijabla>
  </DomainObject.Predmet.ProtustrankaFormated>
  <DomainObject.Predmet.ProtustrankaFormatedOIB>
    <izvorni_sadrzaj>  PEČEK-TRANSPORTI j.d.o.o. za usluge, OIB 68191308383</izvorni_sadrzaj>
    <derivirana_varijabla naziv="DomainObject.Predmet.ProtustrankaFormatedOIB_1">  PEČEK-TRANSPORTI j.d.o.o. za usluge, OIB 68191308383</derivirana_varijabla>
  </DomainObject.Predmet.ProtustrankaFormatedOIB>
  <DomainObject.Predmet.ProtustrankaFormatedWithAdress>
    <izvorni_sadrzaj> PEČEK-TRANSPORTI j.d.o.o. za usluge, Hudobička 27, 10257 Hudi Bitek</izvorni_sadrzaj>
    <derivirana_varijabla naziv="DomainObject.Predmet.ProtustrankaFormatedWithAdress_1"> PEČEK-TRANSPORTI j.d.o.o. za usluge, Hudobička 27, 10257 Hudi Bitek</derivirana_varijabla>
  </DomainObject.Predmet.ProtustrankaFormatedWithAdress>
  <DomainObject.Predmet.ProtustrankaFormatedWithAdressOIB>
    <izvorni_sadrzaj> PEČEK-TRANSPORTI j.d.o.o. za usluge, OIB 68191308383, Hudobička 27, 10257 Hudi Bitek</izvorni_sadrzaj>
    <derivirana_varijabla naziv="DomainObject.Predmet.ProtustrankaFormatedWithAdressOIB_1"> PEČEK-TRANSPORTI j.d.o.o. za usluge, OIB 68191308383, Hudobička 27, 10257 Hudi Bitek</derivirana_varijabla>
  </DomainObject.Predmet.ProtustrankaFormatedWithAdressOIB>
  <DomainObject.Predmet.ProtustrankaWithAdress>
    <izvorni_sadrzaj>PEČEK-TRANSPORTI j.d.o.o. za usluge Hudobička 27, 10257 Hudi Bitek</izvorni_sadrzaj>
    <derivirana_varijabla naziv="DomainObject.Predmet.ProtustrankaWithAdress_1">PEČEK-TRANSPORTI j.d.o.o. za usluge Hudobička 27, 10257 Hudi Bitek</derivirana_varijabla>
  </DomainObject.Predmet.ProtustrankaWithAdress>
  <DomainObject.Predmet.ProtustrankaWithAdressOIB>
    <izvorni_sadrzaj>PEČEK-TRANSPORTI j.d.o.o. za usluge, OIB 68191308383, Hudobička 27, 10257 Hudi Bitek</izvorni_sadrzaj>
    <derivirana_varijabla naziv="DomainObject.Predmet.ProtustrankaWithAdressOIB_1">PEČEK-TRANSPORTI j.d.o.o. za usluge, OIB 68191308383, Hudobička 27, 10257 Hudi Bitek</derivirana_varijabla>
  </DomainObject.Predmet.ProtustrankaWithAdressOIB>
  <DomainObject.Predmet.ProtustrankaNazivFormated>
    <izvorni_sadrzaj>PEČEK-TRANSPORTI j.d.o.o. za usluge</izvorni_sadrzaj>
    <derivirana_varijabla naziv="DomainObject.Predmet.ProtustrankaNazivFormated_1">PEČEK-TRANSPORTI j.d.o.o. za usluge</derivirana_varijabla>
  </DomainObject.Predmet.ProtustrankaNazivFormated>
  <DomainObject.Predmet.ProtustrankaNazivFormatedOIB>
    <izvorni_sadrzaj>PEČEK-TRANSPORTI j.d.o.o. za usluge, OIB 68191308383</izvorni_sadrzaj>
    <derivirana_varijabla naziv="DomainObject.Predmet.ProtustrankaNazivFormatedOIB_1">PEČEK-TRANSPORTI j.d.o.o. za usluge, OIB 68191308383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PEČEK-TRANSPORTI j.d.o.o. za usluge</item>
    </izvorni_sadrzaj>
    <derivirana_varijabla naziv="DomainObject.Predmet.ProtuStrankaListFormated_1">
      <item>PEČEK-TRANSPORTI j.d.o.o. za usluge</item>
    </derivirana_varijabla>
  </DomainObject.Predmet.ProtuStrankaListFormated>
  <DomainObject.Predmet.ProtuStrankaListFormatedOIB>
    <izvorni_sadrzaj>
      <item>PEČEK-TRANSPORTI j.d.o.o. za usluge, OIB 68191308383</item>
    </izvorni_sadrzaj>
    <derivirana_varijabla naziv="DomainObject.Predmet.ProtuStrankaListFormatedOIB_1">
      <item>PEČEK-TRANSPORTI j.d.o.o. za usluge, OIB 68191308383</item>
    </derivirana_varijabla>
  </DomainObject.Predmet.ProtuStrankaListFormatedOIB>
  <DomainObject.Predmet.ProtuStrankaListFormatedWithAdress>
    <izvorni_sadrzaj>
      <item>PEČEK-TRANSPORTI j.d.o.o. za usluge, Hudobička 27, 10257 Hudi Bitek</item>
    </izvorni_sadrzaj>
    <derivirana_varijabla naziv="DomainObject.Predmet.ProtuStrankaListFormatedWithAdress_1">
      <item>PEČEK-TRANSPORTI j.d.o.o. za usluge, Hudobička 27, 10257 Hudi Bitek</item>
    </derivirana_varijabla>
  </DomainObject.Predmet.ProtuStrankaListFormatedWithAdress>
  <DomainObject.Predmet.ProtuStrankaListFormatedWithAdressOIB>
    <izvorni_sadrzaj>
      <item>PEČEK-TRANSPORTI j.d.o.o. za usluge, OIB 68191308383, Hudobička 27, 10257 Hudi Bitek</item>
    </izvorni_sadrzaj>
    <derivirana_varijabla naziv="DomainObject.Predmet.ProtuStrankaListFormatedWithAdressOIB_1">
      <item>PEČEK-TRANSPORTI j.d.o.o. za usluge, OIB 68191308383, Hudobička 27, 10257 Hudi Bitek</item>
    </derivirana_varijabla>
  </DomainObject.Predmet.ProtuStrankaListFormatedWithAdressOIB>
  <DomainObject.Predmet.ProtuStrankaListNazivFormated>
    <izvorni_sadrzaj>
      <item>PEČEK-TRANSPORTI j.d.o.o. za usluge</item>
    </izvorni_sadrzaj>
    <derivirana_varijabla naziv="DomainObject.Predmet.ProtuStrankaListNazivFormated_1">
      <item>PEČEK-TRANSPORTI j.d.o.o. za usluge</item>
    </derivirana_varijabla>
  </DomainObject.Predmet.ProtuStrankaListNazivFormated>
  <DomainObject.Predmet.ProtuStrankaListNazivFormatedOIB>
    <izvorni_sadrzaj>
      <item>PEČEK-TRANSPORTI j.d.o.o. za usluge, OIB 68191308383</item>
    </izvorni_sadrzaj>
    <derivirana_varijabla naziv="DomainObject.Predmet.ProtuStrankaListNazivFormatedOIB_1">
      <item>PEČEK-TRANSPORTI j.d.o.o. za usluge, OIB 68191308383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PEČEK-TRANSPORTI j.d.o.o. za usluge</izvorni_sadrzaj>
    <derivirana_varijabla naziv="DomainObject.Predmet.ProtustrankaIDrugi_1">PEČEK-TRANSPORTI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PEČEK-TRANSPORTI j.d.o.o. za usluge, OIB 68191308383, Hudobička 27, 10257 Hudi Bitek</izvorni_sadrzaj>
    <derivirana_varijabla naziv="DomainObject.Predmet.ProtustrankaIDrugiAdressOIB_1">PEČEK-TRANSPORTI j.d.o.o. za usluge, OIB 68191308383, Hudobička 27, 10257 Hudi Bitek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PEČEK-TRANSPORTI j.d.o.o. za usluge</item>
    </izvorni_sadrzaj>
    <derivirana_varijabla naziv="DomainObject.Predmet.SudioniciListNaziv_1">
      <item>FINA Regionalni centar Zagreb</item>
      <item>PEČEK-TRANSPORTI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PEČEK-TRANSPORTI j.d.o.o. za usluge, OIB 68191308383, Hudobička 27,10257 Hudi Bitek</item>
    </izvorni_sadrzaj>
    <derivirana_varijabla naziv="DomainObject.Predmet.SudioniciListAdressOIB_1">
      <item>FINA Regionalni centar Zagreb, OIB 85821130368, Trg svibanjskih žrtava 1995. br. 1,10000 Zagreb</item>
      <item>PEČEK-TRANSPORTI j.d.o.o. za usluge, OIB 68191308383, Hudobička 27,10257 Hudi Bitek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68191308383</item>
    </izvorni_sadrzaj>
    <derivirana_varijabla naziv="DomainObject.Predmet.SudioniciListNazivOIB_1">
      <item>, OIB 85821130368</item>
      <item>, OIB 68191308383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49</properties:Lines>
  <properties:Paragraphs>21</properties:Paragraphs>
  <properties:TotalTime>285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2016-04-20T09:20:00Z</cp:lastPrinted>
  <dcterms:modified xmlns:xsi="http://www.w3.org/2001/XMLSchema-instance" xsi:type="dcterms:W3CDTF">2016-04-20T09:21:00Z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