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47ea" w14:paraId="e5247ea" w:rsidRDefault="0000443B" w:rsidP="00910611" w:rsidR="0000443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43B" w:rsidP="00910611" w:rsidR="0000443B">
      <w:r>
        <w:rPr>
          <w:rFonts w:eastAsia="MS Mincho"/>
        </w:rPr>
        <w:t>REPUBLIKA HRVATSKA</w:t>
      </w:r>
    </w:p>
    <w:p w:rsidRDefault="0000443B" w:rsidP="00910611" w:rsidR="0000443B">
      <w:r>
        <w:rPr>
          <w:rFonts w:eastAsia="MS Mincho"/>
        </w:rPr>
        <w:t>TRGOVAČKI SUD U RIJECI</w:t>
      </w:r>
    </w:p>
    <w:p w:rsidRDefault="0000443B" w:rsidR="0000443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ED7F28"/>
    <w:p w:rsidRDefault="00E303B9" w:rsidP="00B64D87" w:rsidR="00E303B9" w:rsidRPr="00ED7F28">
      <w:r w:rsidRPr="00ED7F28">
        <w:tab/>
      </w:r>
      <w:r w:rsidRPr="00ED7F28">
        <w:tab/>
      </w:r>
      <w:r w:rsidRPr="00ED7F28">
        <w:tab/>
      </w:r>
    </w:p>
    <w:p w:rsidRDefault="00E303B9" w:rsidP="00B64D87" w:rsidR="00E303B9" w:rsidRPr="00ED7F28">
      <w:pPr>
        <w:jc w:val="center"/>
        <w:rPr>
          <w:bCs/>
        </w:rPr>
      </w:pPr>
      <w:r w:rsidRPr="00ED7F28">
        <w:tab/>
      </w:r>
      <w:r w:rsidRPr="00ED7F28">
        <w:tab/>
      </w:r>
      <w:r w:rsidRPr="00ED7F28">
        <w:tab/>
      </w:r>
      <w:r w:rsidRPr="00ED7F28">
        <w:tab/>
      </w:r>
      <w:r w:rsidRPr="00ED7F28">
        <w:tab/>
      </w:r>
    </w:p>
    <w:p w:rsidRDefault="0031329D" w:rsidP="00B64D87" w:rsidR="0031329D" w:rsidRPr="00ED7F28">
      <w:pPr>
        <w:jc w:val="both"/>
      </w:pPr>
    </w:p>
    <w:p w:rsidRDefault="00CB070F" w:rsidP="00B64D87" w:rsidR="00D2781D" w:rsidRPr="00ED7F28">
      <w:pPr>
        <w:jc w:val="right"/>
      </w:pPr>
      <w:r w:rsidRPr="00ED7F28">
        <w:t xml:space="preserve">      </w:t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</w:p>
    <w:p w:rsidRDefault="00D2781D" w:rsidP="00B64D87" w:rsidR="00D2781D" w:rsidRPr="00ED7F28">
      <w:pPr>
        <w:jc w:val="center"/>
        <w:rPr>
          <w:bCs/>
        </w:rPr>
      </w:pPr>
    </w:p>
    <w:p w:rsidRDefault="000119E8" w:rsidP="00B64D87" w:rsidR="000119E8" w:rsidRPr="00ED7F28">
      <w:pPr>
        <w:jc w:val="center"/>
        <w:rPr>
          <w:bCs/>
        </w:rPr>
      </w:pPr>
      <w:r w:rsidRPr="00ED7F28">
        <w:rPr>
          <w:bCs/>
        </w:rPr>
        <w:t>R E P U B L I K A   H R V A T S K A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R</w:t>
      </w:r>
      <w:r w:rsidR="0031329D" w:rsidRPr="00ED7F28">
        <w:rPr>
          <w:bCs/>
        </w:rPr>
        <w:t xml:space="preserve"> </w:t>
      </w:r>
      <w:r w:rsidRPr="00ED7F28">
        <w:rPr>
          <w:bCs/>
        </w:rPr>
        <w:t>J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  <w:r w:rsidR="0031329D" w:rsidRPr="00ED7F28">
        <w:rPr>
          <w:bCs/>
        </w:rPr>
        <w:t xml:space="preserve"> </w:t>
      </w:r>
      <w:r w:rsidRPr="00ED7F28">
        <w:rPr>
          <w:bCs/>
        </w:rPr>
        <w:t>Š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  <w:r w:rsidR="0031329D" w:rsidRPr="00ED7F28">
        <w:rPr>
          <w:bCs/>
        </w:rPr>
        <w:t xml:space="preserve"> </w:t>
      </w:r>
      <w:r w:rsidRPr="00ED7F28">
        <w:rPr>
          <w:bCs/>
        </w:rPr>
        <w:t>N</w:t>
      </w:r>
      <w:r w:rsidR="0031329D" w:rsidRPr="00ED7F28">
        <w:rPr>
          <w:bCs/>
        </w:rPr>
        <w:t xml:space="preserve"> </w:t>
      </w:r>
      <w:r w:rsidRPr="00ED7F28">
        <w:rPr>
          <w:bCs/>
        </w:rPr>
        <w:t>J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</w:p>
    <w:p w:rsidRDefault="00D2781D" w:rsidP="00B64D87" w:rsidR="00D2781D" w:rsidRPr="00ED7F28">
      <w:pPr>
        <w:jc w:val="center"/>
      </w:pPr>
    </w:p>
    <w:p w:rsidRDefault="00ED7F28" w:rsidP="00ED7F28" w:rsidR="00ED7F28" w:rsidRPr="00ED7F28">
      <w:pPr>
        <w:ind w:firstLine="1418"/>
        <w:jc w:val="both"/>
      </w:pPr>
      <w:r w:rsidRPr="00ED7F28">
        <w:t xml:space="preserve">Trgovački sud u Rijeci, po stečajnom sucu Veri Jelenović, u stečajnom postupku nad dužikom AQUA LUX društvo s ograničenom odgovornošću za inženjering i opremanje u stečaju Pula, Šikići, Put od Fortica 32/A, OIB: </w:t>
      </w:r>
      <w:r w:rsidRPr="00ED7F28">
        <w:rPr>
          <w:bCs/>
        </w:rPr>
        <w:t>90976694988</w:t>
      </w:r>
      <w:r w:rsidRPr="00ED7F28">
        <w:t xml:space="preserve">, dana </w:t>
      </w:r>
      <w:r w:rsidR="003D00EB">
        <w:t xml:space="preserve">19. svibnja </w:t>
      </w:r>
      <w:r w:rsidR="007804AE">
        <w:t>2016</w:t>
      </w:r>
      <w:r w:rsidRPr="00ED7F28">
        <w:t>. godine</w:t>
      </w:r>
    </w:p>
    <w:p w:rsidRDefault="00ED7F28" w:rsidP="00B64D87" w:rsidR="00ED7F28" w:rsidRPr="00ED7F28">
      <w:pPr>
        <w:jc w:val="center"/>
        <w:rPr>
          <w:bCs/>
        </w:rPr>
      </w:pP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r i j e š i o  j e</w:t>
      </w:r>
    </w:p>
    <w:p w:rsidRDefault="00E303B9" w:rsidP="00B64D87" w:rsidR="00D2781D" w:rsidRPr="00ED7F28">
      <w:pPr>
        <w:jc w:val="both"/>
      </w:pPr>
      <w:r w:rsidRPr="00ED7F28">
        <w:tab/>
      </w:r>
      <w:r w:rsidRPr="00ED7F28">
        <w:tab/>
      </w:r>
    </w:p>
    <w:p w:rsidRDefault="00922981" w:rsidP="003D00EB" w:rsidR="00E303B9">
      <w:pPr>
        <w:ind w:firstLine="1418"/>
        <w:jc w:val="both"/>
      </w:pPr>
      <w:r w:rsidRPr="00ED7F28">
        <w:t xml:space="preserve">Odobrava se naknada stvarnih troškova stečajnog upravitelja </w:t>
      </w:r>
      <w:r w:rsidR="00ED7F28">
        <w:t>Damir</w:t>
      </w:r>
      <w:r w:rsidR="00AB3B2E">
        <w:t>a</w:t>
      </w:r>
      <w:r w:rsidR="00ED7F28">
        <w:t xml:space="preserve"> Majstorović</w:t>
      </w:r>
      <w:r w:rsidR="00AB3B2E">
        <w:t>a</w:t>
      </w:r>
      <w:r w:rsidR="00ED7F28">
        <w:t xml:space="preserve"> iz Pule, Koparska 37</w:t>
      </w:r>
      <w:r w:rsidR="00ED7F28" w:rsidRPr="00AC1696">
        <w:t>, OIB</w:t>
      </w:r>
      <w:r w:rsidR="00ED7F28">
        <w:t>49931983367</w:t>
      </w:r>
      <w:r w:rsidR="003F18B5" w:rsidRPr="00ED7F28">
        <w:t xml:space="preserve"> za period od </w:t>
      </w:r>
      <w:r w:rsidR="003D00EB">
        <w:t>7</w:t>
      </w:r>
      <w:r w:rsidR="007804AE">
        <w:t xml:space="preserve">. </w:t>
      </w:r>
      <w:r w:rsidR="003D00EB">
        <w:t>veljače 2016</w:t>
      </w:r>
      <w:r w:rsidR="003F18B5" w:rsidRPr="00ED7F28">
        <w:t>. godine</w:t>
      </w:r>
      <w:r w:rsidR="000119E8" w:rsidRPr="00ED7F28">
        <w:t xml:space="preserve"> </w:t>
      </w:r>
      <w:r w:rsidR="007804AE">
        <w:t>do 7</w:t>
      </w:r>
      <w:r w:rsidR="003D00EB">
        <w:t>. svibnja</w:t>
      </w:r>
      <w:r w:rsidR="007804AE">
        <w:t xml:space="preserve"> 2016. godine </w:t>
      </w:r>
      <w:r w:rsidRPr="00ED7F28">
        <w:t xml:space="preserve">u iznosu od </w:t>
      </w:r>
      <w:r w:rsidR="003D00EB">
        <w:t>1.696</w:t>
      </w:r>
      <w:r w:rsidR="00505BFE">
        <w:t>,00</w:t>
      </w:r>
      <w:r w:rsidR="00726E96" w:rsidRPr="00ED7F28">
        <w:t xml:space="preserve"> neto</w:t>
      </w:r>
      <w:r w:rsidRPr="00ED7F28">
        <w:t xml:space="preserve">. </w:t>
      </w:r>
    </w:p>
    <w:p w:rsidRDefault="00D2781D" w:rsidP="00B64D87" w:rsidR="00D2781D" w:rsidRPr="00ED7F28">
      <w:pPr>
        <w:jc w:val="both"/>
      </w:pPr>
    </w:p>
    <w:p w:rsidRDefault="00E303B9" w:rsidP="00B64D87" w:rsidR="00E303B9" w:rsidRPr="00ED7F28">
      <w:pPr>
        <w:jc w:val="both"/>
      </w:pPr>
      <w:r w:rsidRPr="00ED7F28">
        <w:t xml:space="preserve">    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Obrazloženje</w:t>
      </w:r>
    </w:p>
    <w:p w:rsidRDefault="00832553" w:rsidP="00B64D87" w:rsidR="00832553" w:rsidRPr="00ED7F28">
      <w:pPr>
        <w:jc w:val="both"/>
        <w:rPr>
          <w:bCs/>
        </w:rPr>
      </w:pPr>
      <w:r w:rsidRPr="00ED7F28">
        <w:rPr>
          <w:bCs/>
        </w:rPr>
        <w:tab/>
      </w:r>
      <w:r w:rsidRPr="00ED7F28">
        <w:rPr>
          <w:bCs/>
        </w:rPr>
        <w:tab/>
        <w:t xml:space="preserve">Stečajni upravitelj je dana </w:t>
      </w:r>
      <w:r w:rsidR="003D00EB">
        <w:rPr>
          <w:bCs/>
        </w:rPr>
        <w:t>18. svibnja</w:t>
      </w:r>
      <w:r w:rsidR="007804AE">
        <w:rPr>
          <w:bCs/>
        </w:rPr>
        <w:t xml:space="preserve"> 2016</w:t>
      </w:r>
      <w:r w:rsidRPr="00ED7F28">
        <w:rPr>
          <w:bCs/>
        </w:rPr>
        <w:t>. godine podni</w:t>
      </w:r>
      <w:r w:rsidR="000119E8" w:rsidRPr="00ED7F28">
        <w:rPr>
          <w:bCs/>
        </w:rPr>
        <w:t>o</w:t>
      </w:r>
      <w:r w:rsidRPr="00ED7F28">
        <w:rPr>
          <w:bCs/>
        </w:rPr>
        <w:t xml:space="preserve"> zahtjev za naknadu stvarnih troškova u iznosu od </w:t>
      </w:r>
      <w:r w:rsidR="003D00EB">
        <w:t>1.696,00</w:t>
      </w:r>
      <w:r w:rsidR="00505BFE" w:rsidRPr="00ED7F28">
        <w:t xml:space="preserve"> </w:t>
      </w:r>
      <w:r w:rsidR="000119E8" w:rsidRPr="00ED7F28">
        <w:t xml:space="preserve">kn neto i to </w:t>
      </w:r>
      <w:r w:rsidR="00505BFE">
        <w:t>120,00</w:t>
      </w:r>
      <w:r w:rsidR="00ED7F28">
        <w:t xml:space="preserve"> kn telefonskih troškova,</w:t>
      </w:r>
      <w:r w:rsidR="00505BFE">
        <w:t xml:space="preserve"> </w:t>
      </w:r>
      <w:r w:rsidR="003D00EB">
        <w:t>1.072</w:t>
      </w:r>
      <w:r w:rsidR="007804AE">
        <w:t xml:space="preserve">,00 kn troška </w:t>
      </w:r>
      <w:r w:rsidR="003D00EB">
        <w:t xml:space="preserve">goriva </w:t>
      </w:r>
      <w:r w:rsidR="007804AE">
        <w:t xml:space="preserve">po dnevniku putovanja od 7. </w:t>
      </w:r>
      <w:r w:rsidR="003D00EB">
        <w:t>veljače 2016</w:t>
      </w:r>
      <w:r w:rsidR="007804AE">
        <w:t xml:space="preserve">. godine do 7. </w:t>
      </w:r>
      <w:r w:rsidR="003D00EB">
        <w:t xml:space="preserve">svibnja </w:t>
      </w:r>
      <w:r w:rsidR="007804AE">
        <w:t xml:space="preserve">2016. godine i </w:t>
      </w:r>
      <w:r w:rsidR="003D00EB">
        <w:t>504</w:t>
      </w:r>
      <w:r w:rsidR="007804AE">
        <w:t>,00 kn putn</w:t>
      </w:r>
      <w:r w:rsidR="003D00EB">
        <w:t>og troška po putnom nalogu br. 1/2016</w:t>
      </w:r>
      <w:r w:rsidRPr="00ED7F28">
        <w:rPr>
          <w:bCs/>
        </w:rPr>
        <w:t xml:space="preserve">. </w:t>
      </w:r>
    </w:p>
    <w:p w:rsidRDefault="00922981" w:rsidP="00B64D87" w:rsidR="00922981" w:rsidRPr="00ED7F28">
      <w:pPr>
        <w:jc w:val="both"/>
      </w:pPr>
      <w:r w:rsidRPr="00ED7F28">
        <w:tab/>
      </w:r>
      <w:r w:rsidRPr="00ED7F28">
        <w:tab/>
        <w:t xml:space="preserve">Stečajni sudac je ocijenio </w:t>
      </w:r>
      <w:r w:rsidR="001B4032" w:rsidRPr="00ED7F28">
        <w:t>i uvidom u</w:t>
      </w:r>
      <w:r w:rsidR="002D4BD1">
        <w:t xml:space="preserve"> obračun naknade za korištenje osobnog vozila u službene svrhe (list </w:t>
      </w:r>
      <w:r w:rsidR="003D00EB">
        <w:t>488</w:t>
      </w:r>
      <w:r w:rsidR="002D4BD1">
        <w:t xml:space="preserve"> spisa),</w:t>
      </w:r>
      <w:r w:rsidR="001B4032" w:rsidRPr="00ED7F28">
        <w:t xml:space="preserve"> </w:t>
      </w:r>
      <w:r w:rsidR="00FB181D" w:rsidRPr="00ED7F28">
        <w:t xml:space="preserve">nalog za službeno putovanje </w:t>
      </w:r>
      <w:r w:rsidR="00E400A9">
        <w:t>br. 0</w:t>
      </w:r>
      <w:r w:rsidR="003D00EB">
        <w:t>1</w:t>
      </w:r>
      <w:r w:rsidR="00E400A9">
        <w:t>/1</w:t>
      </w:r>
      <w:r w:rsidR="003D00EB">
        <w:t>6</w:t>
      </w:r>
      <w:r w:rsidR="00E400A9">
        <w:t xml:space="preserve"> </w:t>
      </w:r>
      <w:r w:rsidR="002D4BD1">
        <w:t xml:space="preserve">(list </w:t>
      </w:r>
      <w:r w:rsidR="003D00EB">
        <w:t>489,493</w:t>
      </w:r>
      <w:r w:rsidR="00E400A9">
        <w:t xml:space="preserve"> </w:t>
      </w:r>
      <w:r w:rsidR="002D4BD1">
        <w:t xml:space="preserve">spisa) </w:t>
      </w:r>
      <w:r w:rsidR="00FB181D" w:rsidRPr="00ED7F28">
        <w:t xml:space="preserve">s </w:t>
      </w:r>
      <w:r w:rsidR="002D4BD1">
        <w:t xml:space="preserve">računima za naplatu cestarine (list </w:t>
      </w:r>
      <w:r w:rsidR="003D00EB">
        <w:t>490-492</w:t>
      </w:r>
      <w:r w:rsidR="002D4BD1">
        <w:t xml:space="preserve"> spisa), </w:t>
      </w:r>
      <w:r w:rsidR="00505BFE">
        <w:t xml:space="preserve">kao i </w:t>
      </w:r>
      <w:r w:rsidR="002D4BD1">
        <w:t xml:space="preserve">račune za usluge u mobilnoj mreži Hrvatskog telekoma (list </w:t>
      </w:r>
      <w:r w:rsidR="003D00EB">
        <w:t>494-496</w:t>
      </w:r>
      <w:r w:rsidR="002D4BD1">
        <w:t xml:space="preserve"> spisa) </w:t>
      </w:r>
      <w:r w:rsidRPr="00ED7F28">
        <w:t xml:space="preserve">da su nastali stvarni troškovi stečajnog upravitelja </w:t>
      </w:r>
      <w:r w:rsidR="002D4BD1" w:rsidRPr="00ED7F28">
        <w:t xml:space="preserve">u iznosu od </w:t>
      </w:r>
      <w:r w:rsidR="003D00EB">
        <w:t>1.696,00</w:t>
      </w:r>
      <w:r w:rsidR="003D00EB" w:rsidRPr="00ED7F28">
        <w:t xml:space="preserve"> </w:t>
      </w:r>
      <w:r w:rsidR="002D4BD1" w:rsidRPr="00ED7F28">
        <w:t xml:space="preserve">neto za period od </w:t>
      </w:r>
      <w:r w:rsidR="003D00EB">
        <w:t>7. veljače 2016</w:t>
      </w:r>
      <w:r w:rsidR="003D00EB" w:rsidRPr="00ED7F28">
        <w:t xml:space="preserve">. godine </w:t>
      </w:r>
      <w:r w:rsidR="003D00EB">
        <w:t>do 7. svibnja 2016</w:t>
      </w:r>
      <w:r w:rsidR="002D4BD1" w:rsidRPr="00ED7F28">
        <w:t xml:space="preserve">. godine </w:t>
      </w:r>
      <w:r w:rsidRPr="00ED7F28">
        <w:t>opravdani i realni.</w:t>
      </w:r>
    </w:p>
    <w:p w:rsidRDefault="00505BFE" w:rsidP="00505BFE" w:rsidR="00505BFE">
      <w:pPr>
        <w:jc w:val="both"/>
      </w:pPr>
      <w:r w:rsidRPr="00EA4322">
        <w:tab/>
      </w:r>
      <w:r w:rsidRPr="00EA4322">
        <w:tab/>
        <w:t xml:space="preserve">Slijedom navedenog, a na temelju čl. 94. st. 1., 2. i 3. Stečajnog zakona </w:t>
      </w:r>
      <w:r w:rsidRPr="00EA4322">
        <w:rPr>
          <w:bCs/>
        </w:rPr>
        <w:t>(objavljen u NN 71/15)</w:t>
      </w:r>
      <w:r w:rsidRPr="00EA4322">
        <w:t xml:space="preserve"> valjalo je riješiti kao u </w:t>
      </w:r>
      <w:r w:rsidR="003D00EB">
        <w:t>izreci</w:t>
      </w:r>
      <w:r w:rsidRPr="00EA4322">
        <w:t>.</w:t>
      </w:r>
    </w:p>
    <w:p w:rsidRDefault="00E303B9" w:rsidP="00B64D87" w:rsidR="00E303B9" w:rsidRPr="00ED7F28">
      <w:pPr>
        <w:jc w:val="both"/>
        <w:rPr>
          <w:bCs/>
        </w:rPr>
      </w:pPr>
      <w:r w:rsidRPr="00ED7F28">
        <w:rPr>
          <w:bCs/>
        </w:rPr>
        <w:tab/>
      </w:r>
      <w:r w:rsidRPr="00ED7F28">
        <w:rPr>
          <w:bCs/>
        </w:rPr>
        <w:tab/>
      </w:r>
      <w:r w:rsidRPr="00ED7F28">
        <w:rPr>
          <w:bCs/>
        </w:rPr>
        <w:tab/>
      </w:r>
      <w:r w:rsidRPr="00ED7F28">
        <w:rPr>
          <w:bCs/>
        </w:rPr>
        <w:tab/>
      </w:r>
      <w:r w:rsidR="003B7447" w:rsidRPr="00ED7F28">
        <w:rPr>
          <w:bCs/>
        </w:rPr>
        <w:t>Rijeka</w:t>
      </w:r>
      <w:r w:rsidRPr="00ED7F28">
        <w:rPr>
          <w:bCs/>
        </w:rPr>
        <w:t xml:space="preserve">, </w:t>
      </w:r>
      <w:r w:rsidR="003D00EB">
        <w:rPr>
          <w:bCs/>
        </w:rPr>
        <w:t>19. svibnja</w:t>
      </w:r>
      <w:r w:rsidR="00E400A9">
        <w:rPr>
          <w:bCs/>
        </w:rPr>
        <w:t xml:space="preserve"> 2016</w:t>
      </w:r>
      <w:r w:rsidRPr="00ED7F28">
        <w:rPr>
          <w:bCs/>
        </w:rPr>
        <w:t>.</w:t>
      </w:r>
      <w:r w:rsidR="000119E8" w:rsidRPr="00ED7F28">
        <w:rPr>
          <w:bCs/>
        </w:rPr>
        <w:t xml:space="preserve"> godine</w:t>
      </w:r>
    </w:p>
    <w:p w:rsidRDefault="00510545" w:rsidP="00B64D87" w:rsidR="00510545" w:rsidRPr="00ED7F28">
      <w:pPr>
        <w:jc w:val="both"/>
        <w:rPr>
          <w:bCs/>
        </w:rPr>
      </w:pP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D4BD1" w:rsidR="002D4BD1" w:rsidRPr="006875A2">
      <w:pPr>
        <w:jc w:val="both"/>
      </w:pPr>
    </w:p>
    <w:p w:rsidRDefault="003D00EB" w:rsidP="00B64D87" w:rsidR="003D00EB" w:rsidRPr="00EA4322">
      <w:pPr>
        <w:jc w:val="both"/>
        <w:rPr>
          <w:bCs/>
        </w:rPr>
      </w:pPr>
      <w:r w:rsidRPr="00EA4322">
        <w:rPr>
          <w:bCs/>
        </w:rPr>
        <w:lastRenderedPageBreak/>
        <w:t>UPUTA O PRAVNOM LIJEKU:</w:t>
      </w:r>
    </w:p>
    <w:p w:rsidRDefault="003D00EB" w:rsidP="00B64D87" w:rsidR="003D00EB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</w:t>
      </w:r>
      <w:r>
        <w:rPr>
          <w:bCs/>
        </w:rPr>
        <w:t xml:space="preserve"> Rješenje se smatra dostavljenim istekom osmoga dana od dana objave pismena na mrežnoj stranici e-Oglasna ploča suda.</w:t>
      </w:r>
      <w:r w:rsidRPr="00EA4322">
        <w:rPr>
          <w:bCs/>
        </w:rPr>
        <w:t xml:space="preserve"> Žalba se podnosi putem  ovog suda u dva istovjetna primjerka, a o žalbi odlučuje Visoki trgovački sud Republike Hrvatske.</w:t>
      </w:r>
    </w:p>
    <w:p w:rsidRDefault="003D00EB" w:rsidP="00505BFE" w:rsidR="003D00EB" w:rsidRPr="00EA4322">
      <w:pPr>
        <w:ind w:firstLine="720"/>
        <w:jc w:val="both"/>
        <w:rPr>
          <w:bCs/>
        </w:rPr>
      </w:pPr>
    </w:p>
    <w:p w:rsidRDefault="00505BFE" w:rsidP="00B64D87" w:rsidR="00505BFE">
      <w:pPr>
        <w:jc w:val="both"/>
        <w:rPr>
          <w:bCs/>
        </w:rPr>
      </w:pPr>
    </w:p>
    <w:p w:rsidRDefault="00505BFE" w:rsidP="00B64D87" w:rsidR="00505BFE">
      <w:pPr>
        <w:jc w:val="both"/>
        <w:rPr>
          <w:bCs/>
        </w:rPr>
      </w:pPr>
    </w:p>
    <w:p w:rsidRDefault="00505BFE" w:rsidP="00B64D87" w:rsidR="00505BFE">
      <w:pPr>
        <w:jc w:val="both"/>
        <w:rPr>
          <w:bCs/>
        </w:rPr>
      </w:pPr>
    </w:p>
    <w:p w:rsidRDefault="00E303B9" w:rsidP="00B64D87" w:rsidR="0031329D" w:rsidRPr="00ED7F28">
      <w:pPr>
        <w:jc w:val="both"/>
        <w:rPr>
          <w:bCs/>
        </w:rPr>
      </w:pPr>
      <w:r w:rsidRPr="00ED7F28">
        <w:rPr>
          <w:bCs/>
        </w:rPr>
        <w:t>DNA</w:t>
      </w:r>
    </w:p>
    <w:p w:rsidRDefault="00505BFE" w:rsidP="00505BFE" w:rsidR="00505BFE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505BFE" w:rsidP="00505BFE" w:rsidR="00505BFE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D7F28"/>
    <w:p w:rsidRDefault="00D2781D" w:rsidP="00B64D87" w:rsidR="00E21439" w:rsidRPr="00ED7F28">
      <w:r w:rsidRPr="00ED7F28">
        <w:t xml:space="preserve">Rijeka, </w:t>
      </w:r>
      <w:r w:rsidR="003D00EB">
        <w:t>19. svibnja</w:t>
      </w:r>
      <w:r w:rsidR="00E400A9">
        <w:t xml:space="preserve"> 2016</w:t>
      </w:r>
      <w:r w:rsidR="0031329D" w:rsidRPr="00ED7F28">
        <w:t>.</w:t>
      </w:r>
      <w:r w:rsidR="000119E8" w:rsidRPr="00ED7F28">
        <w:t xml:space="preserve"> </w:t>
      </w:r>
      <w:r w:rsidR="0031329D" w:rsidRPr="00ED7F28">
        <w:t>god</w:t>
      </w:r>
      <w:r w:rsidR="000119E8" w:rsidRPr="00ED7F28">
        <w:t>ine</w:t>
      </w:r>
    </w:p>
    <w:p w:rsidRDefault="0031329D" w:rsidP="00B64D87" w:rsidR="0031329D" w:rsidRPr="00ED7F28"/>
    <w:p w:rsidRDefault="0031329D" w:rsidP="00B64D87" w:rsidR="0031329D" w:rsidRPr="00ED7F28"/>
    <w:p w:rsidRDefault="0031329D" w:rsidP="00B64D87" w:rsidR="0031329D" w:rsidRPr="00ED7F28"/>
    <w:p w:rsidRDefault="0031329D" w:rsidP="00B64D87" w:rsidR="0031329D" w:rsidRPr="00ED7F28"/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D4BD1" w:rsidR="002D4BD1" w:rsidRPr="006875A2">
      <w:pPr>
        <w:jc w:val="both"/>
      </w:pPr>
    </w:p>
    <w:p w:rsidRDefault="0031329D" w:rsidP="00B64D87" w:rsidR="0031329D" w:rsidRPr="00ED7F28">
      <w:pPr>
        <w:jc w:val="both"/>
      </w:pPr>
    </w:p>
    <w:sectPr w:rsidR="0031329D" w:rsidRPr="00ED7F28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3CD" w:rsidR="003A73CD">
      <w:r>
        <w:separator/>
      </w:r>
    </w:p>
  </w:endnote>
  <w:endnote w:id="0" w:type="continuationSeparator">
    <w:p w:rsidRDefault="003A73CD" w:rsidR="003A7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43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3CD" w:rsidR="003A73CD">
      <w:r>
        <w:separator/>
      </w:r>
    </w:p>
  </w:footnote>
  <w:footnote w:id="0" w:type="continuationSeparator">
    <w:p w:rsidRDefault="003A73CD" w:rsidR="003A7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ED7F28">
      <w:t>445/2013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627B7A"/>
    <w:multiLevelType w:val="hybridMultilevel"/>
    <w:tmpl w:val="4CA4A53C"/>
    <w:lvl w:tplc="F668B52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443B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2431"/>
    <w:rsid w:val="002B4651"/>
    <w:rsid w:val="002B76DC"/>
    <w:rsid w:val="002C093D"/>
    <w:rsid w:val="002C240E"/>
    <w:rsid w:val="002C2434"/>
    <w:rsid w:val="002C404B"/>
    <w:rsid w:val="002D0AB4"/>
    <w:rsid w:val="002D47E7"/>
    <w:rsid w:val="002D4BD1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3CD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00EB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5BFE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339E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800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4AE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3B2E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1F4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0A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7F28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0C99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4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4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4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4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4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4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4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4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4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4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364</properties:Words>
  <properties:Characters>1793</properties:Characters>
  <properties:Lines>65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2016-05-19T10:27:00Z</dcterms:created>
  <dc:creator>korlevicd</dc:creator>
  <cp:lastModifiedBy>Danijela Fumić</cp:lastModifiedBy>
  <cp:lastPrinted>2009-06-03T08:55:00Z</cp:lastPrinted>
  <dcterms:modified xmlns:xsi="http://www.w3.org/2001/XMLSchema-instance" xsi:type="dcterms:W3CDTF">2016-05-19T10:31:00Z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